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13902033"/>
    <w:bookmarkEnd w:id="0"/>
    <w:p w14:paraId="6BB07BDC"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01E62992" wp14:editId="75D56F52">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3217A326" w14:textId="258189BC"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BC1620">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E62992"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3217A326" w14:textId="258189BC"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BC1620">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181CA038" wp14:editId="1D3B3F77">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04FE77C6" wp14:editId="31459B9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6C8C98E3" w14:textId="77777777" w:rsidR="00F53D08" w:rsidRPr="00F53D08" w:rsidRDefault="00F53D08" w:rsidP="00F53D08">
      <w:pPr>
        <w:rPr>
          <w:rtl/>
        </w:rPr>
      </w:pPr>
    </w:p>
    <w:p w14:paraId="68D220F1"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566F5762" wp14:editId="08782EC9">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6046ADB7" w14:textId="77777777" w:rsidR="00F53D08" w:rsidRPr="00F53D08" w:rsidRDefault="00F53D08" w:rsidP="00F53D08">
      <w:pPr>
        <w:rPr>
          <w:rtl/>
        </w:rPr>
      </w:pPr>
    </w:p>
    <w:p w14:paraId="12834277" w14:textId="77777777" w:rsidR="00F53D08" w:rsidRPr="00F53D08" w:rsidRDefault="00F53D08" w:rsidP="00F53D08">
      <w:pPr>
        <w:rPr>
          <w:rtl/>
        </w:rPr>
      </w:pPr>
    </w:p>
    <w:p w14:paraId="509981CE"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05A782E1" wp14:editId="502F2F10">
                <wp:simplePos x="0" y="0"/>
                <wp:positionH relativeFrom="column">
                  <wp:posOffset>-571500</wp:posOffset>
                </wp:positionH>
                <wp:positionV relativeFrom="paragraph">
                  <wp:posOffset>251460</wp:posOffset>
                </wp:positionV>
                <wp:extent cx="6992620" cy="15494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6992620" cy="1549400"/>
                        </a:xfrm>
                        <a:prstGeom prst="rect">
                          <a:avLst/>
                        </a:prstGeom>
                        <a:noFill/>
                        <a:ln w="6350">
                          <a:noFill/>
                        </a:ln>
                      </wps:spPr>
                      <wps:txbx>
                        <w:txbxContent>
                          <w:p w14:paraId="14EE96B0" w14:textId="3D2D5892" w:rsidR="002771A2" w:rsidRPr="002771A2" w:rsidRDefault="00436A99" w:rsidP="001E253C">
                            <w:pPr>
                              <w:jc w:val="center"/>
                              <w:rPr>
                                <w:rFonts w:ascii="Adobe Arabic" w:hAnsi="Adobe Arabic" w:cs="Adobe Arabic"/>
                                <w:b/>
                                <w:bCs/>
                                <w:sz w:val="72"/>
                                <w:szCs w:val="96"/>
                                <w:rtl/>
                                <w:lang w:bidi="ar-SY"/>
                              </w:rPr>
                            </w:pPr>
                            <w:r w:rsidRPr="00436A99">
                              <w:rPr>
                                <w:rFonts w:ascii="Adobe Arabic" w:hAnsi="Adobe Arabic" w:cs="Adobe Arabic"/>
                                <w:b/>
                                <w:bCs/>
                                <w:sz w:val="72"/>
                                <w:szCs w:val="96"/>
                                <w:rtl/>
                                <w:lang w:bidi="ar-SY"/>
                              </w:rPr>
                              <w:t>تحليل البيانات باستخدام الذكاء الاصطناعي المستوى الأساسي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A782E1" id="_x0000_t202" coordsize="21600,21600" o:spt="202" path="m,l,21600r21600,l21600,xe">
                <v:stroke joinstyle="miter"/>
                <v:path gradientshapeok="t" o:connecttype="rect"/>
              </v:shapetype>
              <v:shape id="Text Box 1608691354" o:spid="_x0000_s1027" type="#_x0000_t202" style="position:absolute;left:0;text-align:left;margin-left:-45pt;margin-top:19.8pt;width:550.6pt;height:122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" filled="f" stroked="f" strokeweight=".5pt">
                <v:textbox>
                  <w:txbxContent>
                    <w:p w14:paraId="14EE96B0" w14:textId="3D2D5892" w:rsidR="002771A2" w:rsidRPr="002771A2" w:rsidRDefault="00436A99" w:rsidP="001E253C">
                      <w:pPr>
                        <w:jc w:val="center"/>
                        <w:rPr>
                          <w:rFonts w:ascii="Adobe Arabic" w:hAnsi="Adobe Arabic" w:cs="Adobe Arabic"/>
                          <w:b/>
                          <w:bCs/>
                          <w:sz w:val="72"/>
                          <w:szCs w:val="96"/>
                          <w:rtl/>
                          <w:lang w:bidi="ar-SY"/>
                        </w:rPr>
                      </w:pPr>
                      <w:r w:rsidRPr="00436A99">
                        <w:rPr>
                          <w:rFonts w:ascii="Adobe Arabic" w:hAnsi="Adobe Arabic" w:cs="Adobe Arabic"/>
                          <w:b/>
                          <w:bCs/>
                          <w:sz w:val="72"/>
                          <w:szCs w:val="96"/>
                          <w:rtl/>
                          <w:lang w:bidi="ar-SY"/>
                        </w:rPr>
                        <w:t>تحليل البيانات باستخدام الذكاء الاصطناعي المستوى الأساسي</w:t>
                      </w:r>
                    </w:p>
                  </w:txbxContent>
                </v:textbox>
              </v:shape>
            </w:pict>
          </mc:Fallback>
        </mc:AlternateContent>
      </w:r>
    </w:p>
    <w:p w14:paraId="2C15ACFB" w14:textId="77777777" w:rsidR="00F53D08" w:rsidRPr="00F53D08" w:rsidRDefault="00F53D08" w:rsidP="00F53D08">
      <w:pPr>
        <w:rPr>
          <w:rtl/>
        </w:rPr>
      </w:pPr>
    </w:p>
    <w:p w14:paraId="5699D74C" w14:textId="77777777" w:rsidR="00F53D08" w:rsidRPr="00F53D08" w:rsidRDefault="00F53D08" w:rsidP="00F53D08">
      <w:pPr>
        <w:rPr>
          <w:rtl/>
        </w:rPr>
      </w:pPr>
    </w:p>
    <w:p w14:paraId="66E56EB3" w14:textId="77777777" w:rsidR="00F53D08" w:rsidRPr="00F53D08" w:rsidRDefault="00F53D08" w:rsidP="00F53D08">
      <w:pPr>
        <w:rPr>
          <w:rtl/>
        </w:rPr>
      </w:pPr>
    </w:p>
    <w:p w14:paraId="0AD4BF0B" w14:textId="77777777" w:rsidR="00F53D08" w:rsidRPr="00F53D08" w:rsidRDefault="00F53D08" w:rsidP="002771A2">
      <w:pPr>
        <w:rPr>
          <w:rtl/>
        </w:rPr>
      </w:pPr>
    </w:p>
    <w:p w14:paraId="1EB1BFB2"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794475C9" wp14:editId="52679EDF">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2413DA12" w14:textId="77777777" w:rsidR="00F53D08" w:rsidRPr="00F53D08" w:rsidRDefault="00F53D08" w:rsidP="00F53D08">
      <w:pPr>
        <w:rPr>
          <w:rtl/>
        </w:rPr>
      </w:pPr>
    </w:p>
    <w:p w14:paraId="28A1A62E" w14:textId="77777777" w:rsidR="00F53D08" w:rsidRPr="00F53D08" w:rsidRDefault="00636A52" w:rsidP="00636A52">
      <w:pPr>
        <w:tabs>
          <w:tab w:val="left" w:pos="3171"/>
        </w:tabs>
        <w:rPr>
          <w:rtl/>
          <w:lang w:bidi="ar-SY"/>
        </w:rPr>
      </w:pPr>
      <w:r>
        <w:tab/>
      </w:r>
    </w:p>
    <w:p w14:paraId="5C70EAAE" w14:textId="77777777" w:rsidR="00F53D08" w:rsidRPr="00F53D08" w:rsidRDefault="00F53D08" w:rsidP="00F53D08">
      <w:pPr>
        <w:rPr>
          <w:rtl/>
        </w:rPr>
      </w:pPr>
    </w:p>
    <w:p w14:paraId="72E80959"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6C46BEC7" wp14:editId="7111DC77">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4ABB8A00"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5543AAF4" wp14:editId="49759F3D">
            <wp:simplePos x="0" y="0"/>
            <wp:positionH relativeFrom="margin">
              <wp:posOffset>-1097280</wp:posOffset>
            </wp:positionH>
            <wp:positionV relativeFrom="paragraph">
              <wp:posOffset>537210</wp:posOffset>
            </wp:positionV>
            <wp:extent cx="7934900" cy="4290060"/>
            <wp:effectExtent l="0" t="0" r="9525"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942256" cy="42940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17AA06C8"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102628B3" wp14:editId="22F427D5">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102628B3"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429960F"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70" w:type="dxa"/>
        <w:tblLook w:val="04A0" w:firstRow="1" w:lastRow="0" w:firstColumn="1" w:lastColumn="0" w:noHBand="0" w:noVBand="1"/>
      </w:tblPr>
      <w:tblGrid>
        <w:gridCol w:w="284"/>
        <w:gridCol w:w="9355"/>
        <w:gridCol w:w="850"/>
      </w:tblGrid>
      <w:tr w:rsidR="0090459D" w:rsidRPr="00BB40FB" w14:paraId="2C8C1DF9" w14:textId="77777777" w:rsidTr="00715B46">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70D2E5E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65CA67B8"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20F9DC7B"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14:paraId="008FE01C"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1666914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7E036FE" w14:textId="050BB57F"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دليل ال</w:t>
            </w:r>
            <w:r w:rsidR="009B57DC">
              <w:rPr>
                <w:rFonts w:ascii="Adobe Arabic" w:eastAsia="GE Dinar One" w:hAnsi="Adobe Arabic" w:cs="Adobe Arabic"/>
                <w:b/>
                <w:bCs/>
                <w:color w:val="168489"/>
                <w:kern w:val="24"/>
                <w:sz w:val="36"/>
                <w:szCs w:val="36"/>
                <w:rtl/>
                <w:lang w:bidi="ar-SY"/>
              </w:rPr>
              <w:t>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6FAAA52F"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14:paraId="218B0F50"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2A95322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B2649A" w14:textId="26DBA79F"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BC1620">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2ECA4A24"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14:paraId="0268C796"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6ED7276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F10B014"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E3FD8B0"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14:paraId="07FB6FD4"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08BD6B5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5CB6B4E" w14:textId="54FBD088"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436A99">
              <w:rPr>
                <w:rFonts w:ascii="Adobe Arabic" w:eastAsia="GE Dinar One" w:hAnsi="Adobe Arabic" w:cs="Adobe Arabic" w:hint="cs"/>
                <w:b/>
                <w:bCs/>
                <w:color w:val="C00000"/>
                <w:kern w:val="24"/>
                <w:sz w:val="36"/>
                <w:szCs w:val="36"/>
                <w:rtl/>
                <w:lang w:bidi="ar-SY"/>
              </w:rPr>
              <w:t>:</w:t>
            </w:r>
            <w:r w:rsidR="00436A99">
              <w:rPr>
                <w:rtl/>
              </w:rPr>
              <w:t xml:space="preserve"> </w:t>
            </w:r>
            <w:r w:rsidR="00436A99" w:rsidRPr="00436A99">
              <w:rPr>
                <w:rFonts w:ascii="Adobe Arabic" w:eastAsia="GE Dinar One" w:hAnsi="Adobe Arabic" w:cs="Adobe Arabic"/>
                <w:b/>
                <w:bCs/>
                <w:color w:val="C00000"/>
                <w:kern w:val="24"/>
                <w:sz w:val="36"/>
                <w:szCs w:val="36"/>
                <w:rtl/>
                <w:lang w:bidi="ar-SY"/>
              </w:rPr>
              <w:t>مدخل إلى تحليل البيانات والذكاء الاصطناعي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47E06E7C"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7C3D4E5"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53FDD741"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C37BE24" w14:textId="75B64D85" w:rsidR="0090459D" w:rsidRPr="00877434" w:rsidRDefault="001E253C" w:rsidP="00E220AB">
            <w:pPr>
              <w:spacing w:line="240" w:lineRule="auto"/>
              <w:jc w:val="left"/>
              <w:rPr>
                <w:rFonts w:ascii="Adobe Arabic" w:eastAsia="GE Dinar One" w:hAnsi="Adobe Arabic" w:cs="Adobe Arabic"/>
                <w:b/>
                <w:bCs/>
                <w:color w:val="168489"/>
                <w:kern w:val="24"/>
                <w:sz w:val="36"/>
                <w:szCs w:val="36"/>
                <w:rtl/>
                <w:lang w:bidi="ar-SY"/>
              </w:rPr>
            </w:pPr>
            <w:hyperlink r:id="rId9" w:history="1">
              <w:r w:rsidR="0090459D" w:rsidRPr="001E253C">
                <w:rPr>
                  <w:rStyle w:val="Hyperlink"/>
                  <w:rFonts w:ascii="Adobe Arabic" w:eastAsia="GE Dinar One" w:hAnsi="Adobe Arabic" w:cs="Adobe Arabic"/>
                  <w:b/>
                  <w:bCs/>
                  <w:kern w:val="24"/>
                  <w:sz w:val="36"/>
                  <w:szCs w:val="36"/>
                  <w:rtl/>
                  <w:lang w:bidi="ar-SY"/>
                </w:rPr>
                <w:t>الجلسة التدريبية الأولى:</w:t>
              </w:r>
            </w:hyperlink>
            <w:r w:rsidR="0090459D"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118649A4"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052ACDAC"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5ECB377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1CE8F7" w14:textId="77777777"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31221FCD" w14:textId="5C7724FC"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12</w:t>
            </w:r>
          </w:p>
        </w:tc>
      </w:tr>
      <w:tr w:rsidR="0090459D" w:rsidRPr="00BB40FB" w14:paraId="4209D55F"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5620FCE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A93E7D7" w14:textId="0E29688E"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تعريف تحليل البيانات وأنواعه</w:t>
            </w:r>
          </w:p>
        </w:tc>
        <w:tc>
          <w:tcPr>
            <w:tcW w:w="850" w:type="dxa"/>
            <w:tcBorders>
              <w:top w:val="single" w:sz="8" w:space="0" w:color="1E3D6A"/>
              <w:left w:val="single" w:sz="8" w:space="0" w:color="1E3D6A"/>
              <w:bottom w:val="single" w:sz="8" w:space="0" w:color="1E3D6A"/>
              <w:right w:val="single" w:sz="8" w:space="0" w:color="1E3D6A"/>
            </w:tcBorders>
            <w:vAlign w:val="center"/>
          </w:tcPr>
          <w:p w14:paraId="2731F17B" w14:textId="6517191C"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14</w:t>
            </w:r>
          </w:p>
        </w:tc>
      </w:tr>
      <w:tr w:rsidR="0090459D" w:rsidRPr="00BB40FB" w14:paraId="75C2DC5C"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0E4B879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29E4D4F" w14:textId="2D6C4284"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مفهوم الذكاء الاصطناعي وعلاقته بعلم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0E0876D1" w14:textId="219D1851"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16</w:t>
            </w:r>
          </w:p>
        </w:tc>
      </w:tr>
      <w:tr w:rsidR="0090459D" w:rsidRPr="00BB40FB" w14:paraId="6A09EA3D"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4F8C9B4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02CBA65" w14:textId="419B7033"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دورة حياة تحليل البيانات (</w:t>
            </w:r>
            <w:r w:rsidRPr="00C55DE1">
              <w:rPr>
                <w:rFonts w:ascii="Adobe Arabic" w:eastAsia="GE Dinar One" w:hAnsi="Adobe Arabic" w:cs="Adobe Arabic"/>
                <w:kern w:val="24"/>
                <w:sz w:val="36"/>
                <w:szCs w:val="36"/>
                <w:lang w:bidi="ar-SY"/>
              </w:rPr>
              <w:t>Data Analysis Life Cycle</w:t>
            </w:r>
            <w:r w:rsidRPr="00C55DE1">
              <w:rPr>
                <w:rFonts w:ascii="Adobe Arabic" w:eastAsia="GE Dinar One" w:hAnsi="Adobe Arabic" w:cs="Adobe Arabic"/>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2EF78DDC" w14:textId="532F0479"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18</w:t>
            </w:r>
          </w:p>
        </w:tc>
      </w:tr>
      <w:tr w:rsidR="0090459D" w:rsidRPr="00BB40FB" w14:paraId="020E6EC2" w14:textId="77777777" w:rsidTr="00715B46">
        <w:trPr>
          <w:trHeight w:val="624"/>
        </w:trPr>
        <w:tc>
          <w:tcPr>
            <w:tcW w:w="284" w:type="dxa"/>
            <w:tcBorders>
              <w:top w:val="nil"/>
              <w:left w:val="single" w:sz="4" w:space="0" w:color="1E3D6A"/>
              <w:bottom w:val="nil"/>
              <w:right w:val="single" w:sz="8" w:space="0" w:color="1E3D6A"/>
            </w:tcBorders>
            <w:shd w:val="clear" w:color="auto" w:fill="168489"/>
          </w:tcPr>
          <w:p w14:paraId="196C24A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C6726E" w14:textId="7199D8E3"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دور الذكاء الاصطناعي في تحويل البيانات إلى معرفة</w:t>
            </w:r>
          </w:p>
        </w:tc>
        <w:tc>
          <w:tcPr>
            <w:tcW w:w="850" w:type="dxa"/>
            <w:tcBorders>
              <w:top w:val="single" w:sz="8" w:space="0" w:color="1E3D6A"/>
              <w:left w:val="single" w:sz="8" w:space="0" w:color="1E3D6A"/>
              <w:bottom w:val="single" w:sz="8" w:space="0" w:color="1E3D6A"/>
              <w:right w:val="single" w:sz="8" w:space="0" w:color="1E3D6A"/>
            </w:tcBorders>
            <w:vAlign w:val="center"/>
          </w:tcPr>
          <w:p w14:paraId="2C20D169" w14:textId="5FE54E2E"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22</w:t>
            </w:r>
          </w:p>
        </w:tc>
      </w:tr>
      <w:tr w:rsidR="0090459D" w:rsidRPr="00BB40FB" w14:paraId="282FF51B" w14:textId="77777777" w:rsidTr="00715B46">
        <w:trPr>
          <w:trHeight w:val="624"/>
        </w:trPr>
        <w:tc>
          <w:tcPr>
            <w:tcW w:w="284" w:type="dxa"/>
            <w:tcBorders>
              <w:top w:val="nil"/>
              <w:left w:val="single" w:sz="8" w:space="0" w:color="1E3D6A"/>
              <w:bottom w:val="nil"/>
              <w:right w:val="single" w:sz="8" w:space="0" w:color="1E3D6A"/>
            </w:tcBorders>
            <w:shd w:val="clear" w:color="auto" w:fill="FFFFFF" w:themeFill="background1"/>
          </w:tcPr>
          <w:p w14:paraId="7EBBB22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1ADC243" w14:textId="6906B07C" w:rsidR="0090459D" w:rsidRPr="00877434" w:rsidRDefault="001E253C" w:rsidP="00877434">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1E253C">
                <w:rPr>
                  <w:rStyle w:val="Hyperlink"/>
                  <w:rFonts w:ascii="Adobe Arabic" w:eastAsia="GE Dinar One" w:hAnsi="Adobe Arabic" w:cs="Adobe Arabic"/>
                  <w:b/>
                  <w:bCs/>
                  <w:kern w:val="24"/>
                  <w:sz w:val="36"/>
                  <w:szCs w:val="36"/>
                  <w:rtl/>
                  <w:lang w:bidi="ar-SY"/>
                </w:rPr>
                <w:t>الجلسة التدريبية الثانية:</w:t>
              </w:r>
            </w:hyperlink>
            <w:r w:rsidR="0090459D"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02022AC8" w14:textId="03C3B727" w:rsidR="0090459D" w:rsidRPr="00C36316" w:rsidRDefault="00C55DE1"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33</w:t>
            </w:r>
          </w:p>
        </w:tc>
      </w:tr>
      <w:tr w:rsidR="0090459D" w:rsidRPr="009A36D0" w14:paraId="1D95D928"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52DACAF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AA61B1" w14:textId="34A267CA"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972A0F6" w14:textId="3CC3D298"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34</w:t>
            </w:r>
          </w:p>
        </w:tc>
      </w:tr>
      <w:tr w:rsidR="0090459D" w:rsidRPr="009A36D0" w14:paraId="36B533B6" w14:textId="77777777" w:rsidTr="00715B46">
        <w:trPr>
          <w:trHeight w:val="624"/>
        </w:trPr>
        <w:tc>
          <w:tcPr>
            <w:tcW w:w="284" w:type="dxa"/>
            <w:tcBorders>
              <w:top w:val="nil"/>
              <w:left w:val="single" w:sz="8" w:space="0" w:color="1E3D6A"/>
              <w:bottom w:val="nil"/>
              <w:right w:val="single" w:sz="8" w:space="0" w:color="1E3D6A"/>
            </w:tcBorders>
          </w:tcPr>
          <w:p w14:paraId="18B89A9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D0E67A4" w14:textId="619E5B0C"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نظرة عامّة على أدوات الذكاء الاصطناعي في تحليل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2CAAFCE9" w14:textId="0FB77564"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37</w:t>
            </w:r>
          </w:p>
        </w:tc>
      </w:tr>
      <w:tr w:rsidR="0090459D" w:rsidRPr="009A36D0" w14:paraId="39F9DA3D"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608DA8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5817438" w14:textId="1B706AC9"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مقارنة شاملة بين الأدوات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42546029" w14:textId="7498DB38"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41</w:t>
            </w:r>
          </w:p>
        </w:tc>
      </w:tr>
      <w:tr w:rsidR="0090459D" w:rsidRPr="009A36D0" w14:paraId="45BE500B" w14:textId="77777777" w:rsidTr="00715B46">
        <w:trPr>
          <w:trHeight w:val="624"/>
        </w:trPr>
        <w:tc>
          <w:tcPr>
            <w:tcW w:w="284" w:type="dxa"/>
            <w:tcBorders>
              <w:top w:val="nil"/>
              <w:left w:val="single" w:sz="8" w:space="0" w:color="1E3D6A"/>
              <w:bottom w:val="nil"/>
              <w:right w:val="single" w:sz="8" w:space="0" w:color="1E3D6A"/>
            </w:tcBorders>
          </w:tcPr>
          <w:p w14:paraId="41362BB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638690B" w14:textId="51689315"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كيفيّة اختيار الأداة الأنسب بحسب نوع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4D22A91B" w14:textId="1E7EB1BB"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44</w:t>
            </w:r>
          </w:p>
        </w:tc>
      </w:tr>
      <w:tr w:rsidR="0090459D" w:rsidRPr="00BB40FB" w14:paraId="35B49CCA"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31118AA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017F57" w14:textId="098AE46D"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r w:rsidR="003E64D1">
              <w:rPr>
                <w:rFonts w:ascii="Adobe Arabic" w:eastAsia="GE Dinar One" w:hAnsi="Adobe Arabic" w:cs="Adobe Arabic"/>
                <w:b/>
                <w:bCs/>
                <w:color w:val="C00000"/>
                <w:kern w:val="24"/>
                <w:sz w:val="36"/>
                <w:szCs w:val="36"/>
                <w:lang w:bidi="ar-SY"/>
              </w:rPr>
              <w:t>:</w:t>
            </w:r>
            <w:r w:rsidR="003E64D1">
              <w:rPr>
                <w:rtl/>
              </w:rPr>
              <w:t xml:space="preserve"> </w:t>
            </w:r>
            <w:r w:rsidR="003E64D1" w:rsidRPr="003E64D1">
              <w:rPr>
                <w:rFonts w:ascii="Adobe Arabic" w:eastAsia="GE Dinar One" w:hAnsi="Adobe Arabic" w:cs="Adobe Arabic"/>
                <w:b/>
                <w:bCs/>
                <w:color w:val="C00000"/>
                <w:kern w:val="24"/>
                <w:sz w:val="36"/>
                <w:szCs w:val="36"/>
                <w:rtl/>
                <w:lang w:bidi="ar-SY"/>
              </w:rPr>
              <w:t>تطبيقات الأدوات الذكية في تحليل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197EEF72"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418D4823" w14:textId="77777777" w:rsidTr="00715B46">
        <w:trPr>
          <w:trHeight w:val="624"/>
        </w:trPr>
        <w:tc>
          <w:tcPr>
            <w:tcW w:w="284" w:type="dxa"/>
            <w:tcBorders>
              <w:top w:val="nil"/>
              <w:left w:val="single" w:sz="8" w:space="0" w:color="1E3D6A"/>
              <w:bottom w:val="nil"/>
              <w:right w:val="single" w:sz="8" w:space="0" w:color="1E3D6A"/>
            </w:tcBorders>
          </w:tcPr>
          <w:p w14:paraId="6CEFC9F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6233D94" w14:textId="66CB1B23" w:rsidR="0090459D" w:rsidRPr="00877434" w:rsidRDefault="001E253C" w:rsidP="00E220AB">
            <w:pPr>
              <w:spacing w:line="240" w:lineRule="auto"/>
              <w:jc w:val="left"/>
              <w:rPr>
                <w:rFonts w:ascii="Adobe Arabic" w:eastAsia="GE Dinar One" w:hAnsi="Adobe Arabic" w:cs="Adobe Arabic"/>
                <w:b/>
                <w:bCs/>
                <w:color w:val="168489"/>
                <w:kern w:val="24"/>
                <w:sz w:val="36"/>
                <w:szCs w:val="36"/>
                <w:rtl/>
                <w:lang w:bidi="ar-SY"/>
              </w:rPr>
            </w:pPr>
            <w:hyperlink r:id="rId11" w:history="1">
              <w:r w:rsidR="0090459D" w:rsidRPr="001E253C">
                <w:rPr>
                  <w:rStyle w:val="Hyperlink"/>
                  <w:rFonts w:ascii="Adobe Arabic" w:eastAsia="GE Dinar One" w:hAnsi="Adobe Arabic" w:cs="Adobe Arabic"/>
                  <w:b/>
                  <w:bCs/>
                  <w:kern w:val="24"/>
                  <w:sz w:val="36"/>
                  <w:szCs w:val="36"/>
                  <w:rtl/>
                  <w:lang w:bidi="ar-SY"/>
                </w:rPr>
                <w:t>الجلسة التدريبية الأولى:</w:t>
              </w:r>
            </w:hyperlink>
            <w:r w:rsidR="0090459D"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50FE2990" w14:textId="6A6908EF" w:rsidR="0090459D" w:rsidRPr="00C36316" w:rsidRDefault="00C55DE1"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55</w:t>
            </w:r>
          </w:p>
        </w:tc>
      </w:tr>
      <w:tr w:rsidR="0090459D" w:rsidRPr="009A36D0" w14:paraId="532E374B" w14:textId="77777777" w:rsidTr="00715B46">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641543D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D8D392" w14:textId="4934FE77"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F39458D" w14:textId="5D01BA6F"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56</w:t>
            </w:r>
          </w:p>
        </w:tc>
      </w:tr>
      <w:tr w:rsidR="0090459D" w:rsidRPr="009A36D0" w14:paraId="0A4C03AD" w14:textId="77777777" w:rsidTr="00715B46">
        <w:trPr>
          <w:trHeight w:val="624"/>
        </w:trPr>
        <w:tc>
          <w:tcPr>
            <w:tcW w:w="284" w:type="dxa"/>
            <w:tcBorders>
              <w:top w:val="single" w:sz="4" w:space="0" w:color="auto"/>
              <w:left w:val="single" w:sz="8" w:space="0" w:color="1E3D6A"/>
              <w:bottom w:val="nil"/>
              <w:right w:val="single" w:sz="8" w:space="0" w:color="1E3D6A"/>
            </w:tcBorders>
          </w:tcPr>
          <w:p w14:paraId="2F0C28D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088805A" w14:textId="632CEAAB"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 xml:space="preserve">استخدام </w:t>
            </w:r>
            <w:r w:rsidRPr="00C55DE1">
              <w:rPr>
                <w:rFonts w:ascii="Adobe Arabic" w:eastAsia="GE Dinar One" w:hAnsi="Adobe Arabic" w:cs="Adobe Arabic"/>
                <w:kern w:val="24"/>
                <w:sz w:val="36"/>
                <w:szCs w:val="36"/>
                <w:lang w:bidi="ar-SY"/>
              </w:rPr>
              <w:t>ChatGPT</w:t>
            </w:r>
            <w:r w:rsidRPr="00C55DE1">
              <w:rPr>
                <w:rFonts w:ascii="Adobe Arabic" w:eastAsia="GE Dinar One" w:hAnsi="Adobe Arabic" w:cs="Adobe Arabic"/>
                <w:kern w:val="24"/>
                <w:sz w:val="36"/>
                <w:szCs w:val="36"/>
                <w:rtl/>
                <w:lang w:bidi="ar-SY"/>
              </w:rPr>
              <w:t xml:space="preserve"> في تحليل البيانات النصية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FB0BCEA" w14:textId="4F68CD06"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59</w:t>
            </w:r>
          </w:p>
        </w:tc>
      </w:tr>
      <w:tr w:rsidR="0090459D" w:rsidRPr="009A36D0" w14:paraId="5D61E2F5"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2135B85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ED8B15" w14:textId="4E058B9A"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 xml:space="preserve">استخدام </w:t>
            </w:r>
            <w:r w:rsidRPr="00C55DE1">
              <w:rPr>
                <w:rFonts w:ascii="Adobe Arabic" w:eastAsia="GE Dinar One" w:hAnsi="Adobe Arabic" w:cs="Adobe Arabic"/>
                <w:kern w:val="24"/>
                <w:sz w:val="36"/>
                <w:szCs w:val="36"/>
                <w:lang w:bidi="ar-SY"/>
              </w:rPr>
              <w:t>Google Colab</w:t>
            </w:r>
            <w:r w:rsidRPr="00C55DE1">
              <w:rPr>
                <w:rFonts w:ascii="Adobe Arabic" w:eastAsia="GE Dinar One" w:hAnsi="Adobe Arabic" w:cs="Adobe Arabic"/>
                <w:kern w:val="24"/>
                <w:sz w:val="36"/>
                <w:szCs w:val="36"/>
                <w:rtl/>
                <w:lang w:bidi="ar-SY"/>
              </w:rPr>
              <w:t xml:space="preserve"> لتحليل البيانات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7FD5991" w14:textId="52928EFD"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65</w:t>
            </w:r>
          </w:p>
        </w:tc>
      </w:tr>
      <w:tr w:rsidR="0090459D" w:rsidRPr="00BB40FB" w14:paraId="37419EAB"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1F1CA3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3E7472C" w14:textId="5DF2A81F" w:rsidR="0090459D" w:rsidRPr="00877434" w:rsidRDefault="001E253C" w:rsidP="00E220AB">
            <w:pPr>
              <w:spacing w:line="240" w:lineRule="auto"/>
              <w:jc w:val="left"/>
              <w:rPr>
                <w:rFonts w:ascii="Adobe Arabic" w:eastAsia="GE Dinar One" w:hAnsi="Adobe Arabic" w:cs="Adobe Arabic"/>
                <w:b/>
                <w:bCs/>
                <w:color w:val="168489"/>
                <w:kern w:val="24"/>
                <w:sz w:val="36"/>
                <w:szCs w:val="36"/>
                <w:rtl/>
                <w:lang w:bidi="ar-SY"/>
              </w:rPr>
            </w:pPr>
            <w:hyperlink r:id="rId12" w:history="1">
              <w:r w:rsidR="0090459D" w:rsidRPr="001E253C">
                <w:rPr>
                  <w:rStyle w:val="Hyperlink"/>
                  <w:rFonts w:ascii="Adobe Arabic" w:eastAsia="GE Dinar One" w:hAnsi="Adobe Arabic" w:cs="Adobe Arabic"/>
                  <w:b/>
                  <w:bCs/>
                  <w:kern w:val="24"/>
                  <w:sz w:val="36"/>
                  <w:szCs w:val="36"/>
                  <w:rtl/>
                  <w:lang w:bidi="ar-SY"/>
                </w:rPr>
                <w:t>الجلسة التدريبية الثانية:</w:t>
              </w:r>
            </w:hyperlink>
            <w:r w:rsidR="0090459D"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7AA21662" w14:textId="073DF1F7" w:rsidR="0090459D" w:rsidRPr="00C36316" w:rsidRDefault="00C55DE1"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color w:val="1E3D6A"/>
                <w:kern w:val="24"/>
                <w:sz w:val="36"/>
                <w:szCs w:val="36"/>
                <w:lang w:bidi="ar-SY"/>
              </w:rPr>
              <w:t>84</w:t>
            </w:r>
          </w:p>
        </w:tc>
      </w:tr>
      <w:tr w:rsidR="0090459D" w:rsidRPr="009A36D0" w14:paraId="6303758B"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6B70E3B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DC6B92" w14:textId="42F79757"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7717B18D" w14:textId="143CE0B1"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85</w:t>
            </w:r>
          </w:p>
        </w:tc>
      </w:tr>
      <w:tr w:rsidR="0090459D" w:rsidRPr="009A36D0" w14:paraId="0FF7DD26"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6C1312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86C4D0" w14:textId="1B4A8A2A" w:rsidR="0090459D" w:rsidRPr="00C36316" w:rsidRDefault="00C55DE1" w:rsidP="00E220AB">
            <w:pPr>
              <w:spacing w:line="240" w:lineRule="auto"/>
              <w:jc w:val="left"/>
              <w:rPr>
                <w:rFonts w:ascii="Adobe Arabic" w:eastAsia="GE Dinar One" w:hAnsi="Adobe Arabic" w:cs="Adobe Arabic"/>
                <w:kern w:val="24"/>
                <w:sz w:val="36"/>
                <w:szCs w:val="36"/>
                <w:rtl/>
                <w:lang w:bidi="ar-SY"/>
              </w:rPr>
            </w:pPr>
            <w:r w:rsidRPr="00C55DE1">
              <w:rPr>
                <w:rFonts w:ascii="Adobe Arabic" w:eastAsia="GE Dinar One" w:hAnsi="Adobe Arabic" w:cs="Adobe Arabic"/>
                <w:kern w:val="24"/>
                <w:sz w:val="36"/>
                <w:szCs w:val="36"/>
                <w:rtl/>
                <w:lang w:bidi="ar-SY"/>
              </w:rPr>
              <w:t xml:space="preserve">مقدّمة في </w:t>
            </w:r>
            <w:r w:rsidRPr="00C55DE1">
              <w:rPr>
                <w:rFonts w:ascii="Adobe Arabic" w:eastAsia="GE Dinar One" w:hAnsi="Adobe Arabic" w:cs="Adobe Arabic"/>
                <w:kern w:val="24"/>
                <w:sz w:val="36"/>
                <w:szCs w:val="36"/>
                <w:lang w:bidi="ar-SY"/>
              </w:rPr>
              <w:t>Power BI</w:t>
            </w:r>
            <w:r w:rsidRPr="00C55DE1">
              <w:rPr>
                <w:rFonts w:ascii="Adobe Arabic" w:eastAsia="GE Dinar One" w:hAnsi="Adobe Arabic" w:cs="Adobe Arabic"/>
                <w:kern w:val="24"/>
                <w:sz w:val="36"/>
                <w:szCs w:val="36"/>
                <w:rtl/>
                <w:lang w:bidi="ar-SY"/>
              </w:rPr>
              <w:t xml:space="preserve"> وبيئة العمل الخاصّة به</w:t>
            </w:r>
          </w:p>
        </w:tc>
        <w:tc>
          <w:tcPr>
            <w:tcW w:w="850" w:type="dxa"/>
            <w:tcBorders>
              <w:top w:val="single" w:sz="8" w:space="0" w:color="1E3D6A"/>
              <w:left w:val="single" w:sz="8" w:space="0" w:color="1E3D6A"/>
              <w:bottom w:val="single" w:sz="8" w:space="0" w:color="1E3D6A"/>
              <w:right w:val="single" w:sz="8" w:space="0" w:color="1E3D6A"/>
            </w:tcBorders>
            <w:vAlign w:val="center"/>
          </w:tcPr>
          <w:p w14:paraId="293922C6" w14:textId="2DD281FB" w:rsidR="0090459D" w:rsidRPr="00C36316" w:rsidRDefault="00C55DE1"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lang w:bidi="ar-SY"/>
              </w:rPr>
              <w:t>87</w:t>
            </w:r>
          </w:p>
        </w:tc>
      </w:tr>
      <w:tr w:rsidR="0090459D" w:rsidRPr="009A36D0" w14:paraId="4FDCCF9D"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32EBBEC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023561" w14:textId="30D8DE50"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استيراد البيانات وتنظيفها ومعالجتها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04C68B5B" w14:textId="373768DB"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95</w:t>
            </w:r>
          </w:p>
        </w:tc>
      </w:tr>
      <w:tr w:rsidR="0090459D" w:rsidRPr="009A36D0" w14:paraId="6F864C64"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515A4A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5AAD15" w14:textId="122009D6"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إضافة عناصر مدعومة بالذكاء الاصطناعي (</w:t>
            </w:r>
            <w:r w:rsidRPr="00715B46">
              <w:rPr>
                <w:rFonts w:ascii="Adobe Arabic" w:eastAsia="GE Dinar One" w:hAnsi="Adobe Arabic" w:cs="Adobe Arabic"/>
                <w:kern w:val="24"/>
                <w:sz w:val="36"/>
                <w:szCs w:val="36"/>
                <w:lang w:bidi="ar-SY"/>
              </w:rPr>
              <w:t>Q&amp;A</w:t>
            </w:r>
            <w:r w:rsidRPr="00715B46">
              <w:rPr>
                <w:rFonts w:ascii="Adobe Arabic" w:eastAsia="GE Dinar One" w:hAnsi="Adobe Arabic" w:cs="Adobe Arabic"/>
                <w:kern w:val="24"/>
                <w:sz w:val="36"/>
                <w:szCs w:val="36"/>
                <w:rtl/>
                <w:lang w:bidi="ar-SY"/>
              </w:rPr>
              <w:t xml:space="preserve"> و </w:t>
            </w:r>
            <w:r w:rsidRPr="00715B46">
              <w:rPr>
                <w:rFonts w:ascii="Adobe Arabic" w:eastAsia="GE Dinar One" w:hAnsi="Adobe Arabic" w:cs="Adobe Arabic"/>
                <w:kern w:val="24"/>
                <w:sz w:val="36"/>
                <w:szCs w:val="36"/>
                <w:lang w:bidi="ar-SY"/>
              </w:rPr>
              <w:t>Smart Narrative</w:t>
            </w:r>
            <w:r w:rsidRPr="00715B46">
              <w:rPr>
                <w:rFonts w:ascii="Adobe Arabic" w:eastAsia="GE Dinar One" w:hAnsi="Adobe Arabic" w:cs="Adobe Arabic"/>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53AEAF42" w14:textId="30CFE062"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111</w:t>
            </w:r>
          </w:p>
        </w:tc>
      </w:tr>
      <w:tr w:rsidR="0090459D" w:rsidRPr="00BB40FB" w14:paraId="39552773"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0E2D9B3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A8E680" w14:textId="639720D5"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r w:rsidR="00EC17B4">
              <w:rPr>
                <w:rFonts w:ascii="Adobe Arabic" w:eastAsia="GE Dinar One" w:hAnsi="Adobe Arabic" w:cs="Adobe Arabic" w:hint="cs"/>
                <w:b/>
                <w:bCs/>
                <w:color w:val="C00000"/>
                <w:kern w:val="24"/>
                <w:sz w:val="36"/>
                <w:szCs w:val="36"/>
                <w:rtl/>
                <w:lang w:bidi="ar-SY"/>
              </w:rPr>
              <w:t>:</w:t>
            </w:r>
            <w:r w:rsidR="00EC17B4">
              <w:rPr>
                <w:rtl/>
              </w:rPr>
              <w:t xml:space="preserve"> </w:t>
            </w:r>
            <w:r w:rsidR="00EC17B4" w:rsidRPr="00EC17B4">
              <w:rPr>
                <w:rFonts w:ascii="Adobe Arabic" w:eastAsia="GE Dinar One" w:hAnsi="Adobe Arabic" w:cs="Adobe Arabic"/>
                <w:b/>
                <w:bCs/>
                <w:color w:val="C00000"/>
                <w:kern w:val="24"/>
                <w:sz w:val="36"/>
                <w:szCs w:val="36"/>
                <w:rtl/>
                <w:lang w:bidi="ar-SY"/>
              </w:rPr>
              <w:t>التكامل والتحليل المتقدم</w:t>
            </w:r>
          </w:p>
        </w:tc>
        <w:tc>
          <w:tcPr>
            <w:tcW w:w="850" w:type="dxa"/>
            <w:tcBorders>
              <w:top w:val="single" w:sz="8" w:space="0" w:color="1E3D6A"/>
              <w:left w:val="single" w:sz="8" w:space="0" w:color="1E3D6A"/>
              <w:bottom w:val="single" w:sz="8" w:space="0" w:color="1E3D6A"/>
              <w:right w:val="single" w:sz="8" w:space="0" w:color="1E3D6A"/>
            </w:tcBorders>
            <w:vAlign w:val="center"/>
          </w:tcPr>
          <w:p w14:paraId="189F7B98"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2B08B9F3"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2D7273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3084AE9" w14:textId="55E7A880" w:rsidR="0090459D" w:rsidRPr="00877434" w:rsidRDefault="001E253C" w:rsidP="00E220AB">
            <w:pPr>
              <w:spacing w:line="240" w:lineRule="auto"/>
              <w:jc w:val="left"/>
              <w:rPr>
                <w:rFonts w:ascii="Adobe Arabic" w:eastAsia="GE Dinar One" w:hAnsi="Adobe Arabic" w:cs="Adobe Arabic"/>
                <w:b/>
                <w:bCs/>
                <w:color w:val="168489"/>
                <w:kern w:val="24"/>
                <w:sz w:val="36"/>
                <w:szCs w:val="36"/>
                <w:rtl/>
                <w:lang w:bidi="ar-SY"/>
              </w:rPr>
            </w:pPr>
            <w:hyperlink r:id="rId13" w:history="1">
              <w:r w:rsidR="0090459D" w:rsidRPr="001E253C">
                <w:rPr>
                  <w:rStyle w:val="Hyperlink"/>
                  <w:rFonts w:ascii="Adobe Arabic" w:eastAsia="GE Dinar One" w:hAnsi="Adobe Arabic" w:cs="Adobe Arabic"/>
                  <w:b/>
                  <w:bCs/>
                  <w:kern w:val="24"/>
                  <w:sz w:val="36"/>
                  <w:szCs w:val="36"/>
                  <w:rtl/>
                  <w:lang w:bidi="ar-SY"/>
                </w:rPr>
                <w:t>الجلسة التدريبية الأولى:</w:t>
              </w:r>
            </w:hyperlink>
            <w:r w:rsidR="0090459D"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502EB5FE" w14:textId="2BB84766" w:rsidR="0090459D" w:rsidRPr="00C36316" w:rsidRDefault="00715B46"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114</w:t>
            </w:r>
          </w:p>
        </w:tc>
      </w:tr>
      <w:tr w:rsidR="0090459D" w:rsidRPr="00BB40FB" w14:paraId="09C73F70"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08D26F9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103600" w14:textId="346DA0F8"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4F44350" w14:textId="5B9820EA"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115</w:t>
            </w:r>
          </w:p>
        </w:tc>
      </w:tr>
      <w:tr w:rsidR="0090459D" w:rsidRPr="00BB40FB" w14:paraId="26CD95A2"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3BD96A5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D0ECAA" w14:textId="1AC417A4"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 xml:space="preserve">ما هو </w:t>
            </w:r>
            <w:r w:rsidRPr="00715B46">
              <w:rPr>
                <w:rFonts w:ascii="Adobe Arabic" w:eastAsia="GE Dinar One" w:hAnsi="Adobe Arabic" w:cs="Adobe Arabic"/>
                <w:kern w:val="24"/>
                <w:sz w:val="36"/>
                <w:szCs w:val="36"/>
                <w:lang w:bidi="ar-SY"/>
              </w:rPr>
              <w:t>Tableau</w:t>
            </w:r>
            <w:r w:rsidRPr="00715B46">
              <w:rPr>
                <w:rFonts w:ascii="Adobe Arabic" w:eastAsia="GE Dinar One" w:hAnsi="Adobe Arabic" w:cs="Adobe Arabic"/>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5013E88F" w14:textId="2D55956F"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118</w:t>
            </w:r>
          </w:p>
        </w:tc>
      </w:tr>
      <w:tr w:rsidR="0090459D" w:rsidRPr="00BB40FB" w14:paraId="56429764"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37F23FF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38CD7F2" w14:textId="27BD836D"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بناء تقارير ذكية تعتمد على الذكاء الاصطناعي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2D454A5D" w14:textId="597182B2"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130</w:t>
            </w:r>
          </w:p>
        </w:tc>
      </w:tr>
      <w:tr w:rsidR="0090459D" w:rsidRPr="00BB40FB" w14:paraId="262CA6B2"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53B6CDB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6FEBF06" w14:textId="1CEEFD56"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 xml:space="preserve">مقارنة قدرات </w:t>
            </w:r>
            <w:r w:rsidRPr="00715B46">
              <w:rPr>
                <w:rFonts w:ascii="Adobe Arabic" w:eastAsia="GE Dinar One" w:hAnsi="Adobe Arabic" w:cs="Adobe Arabic"/>
                <w:kern w:val="24"/>
                <w:sz w:val="36"/>
                <w:szCs w:val="36"/>
                <w:lang w:bidi="ar-SY"/>
              </w:rPr>
              <w:t>Tableau</w:t>
            </w:r>
            <w:r w:rsidRPr="00715B46">
              <w:rPr>
                <w:rFonts w:ascii="Adobe Arabic" w:eastAsia="GE Dinar One" w:hAnsi="Adobe Arabic" w:cs="Adobe Arabic"/>
                <w:kern w:val="24"/>
                <w:sz w:val="36"/>
                <w:szCs w:val="36"/>
                <w:rtl/>
                <w:lang w:bidi="ar-SY"/>
              </w:rPr>
              <w:t xml:space="preserve"> و</w:t>
            </w:r>
            <w:r w:rsidRPr="00715B46">
              <w:rPr>
                <w:rFonts w:ascii="Adobe Arabic" w:eastAsia="GE Dinar One" w:hAnsi="Adobe Arabic" w:cs="Adobe Arabic"/>
                <w:kern w:val="24"/>
                <w:sz w:val="36"/>
                <w:szCs w:val="36"/>
                <w:lang w:bidi="ar-SY"/>
              </w:rPr>
              <w:t>Power BI</w:t>
            </w:r>
            <w:r w:rsidRPr="00715B46">
              <w:rPr>
                <w:rFonts w:ascii="Adobe Arabic" w:eastAsia="GE Dinar One" w:hAnsi="Adobe Arabic" w:cs="Adobe Arabic"/>
                <w:kern w:val="24"/>
                <w:sz w:val="36"/>
                <w:szCs w:val="36"/>
                <w:rtl/>
                <w:lang w:bidi="ar-SY"/>
              </w:rPr>
              <w:t xml:space="preserve"> في التحليل الذكي</w:t>
            </w:r>
          </w:p>
        </w:tc>
        <w:tc>
          <w:tcPr>
            <w:tcW w:w="850" w:type="dxa"/>
            <w:tcBorders>
              <w:top w:val="single" w:sz="8" w:space="0" w:color="1E3D6A"/>
              <w:left w:val="single" w:sz="8" w:space="0" w:color="1E3D6A"/>
              <w:bottom w:val="single" w:sz="8" w:space="0" w:color="1E3D6A"/>
              <w:right w:val="single" w:sz="8" w:space="0" w:color="1E3D6A"/>
            </w:tcBorders>
            <w:vAlign w:val="center"/>
          </w:tcPr>
          <w:p w14:paraId="15F2FEFB" w14:textId="45EDF7F5"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138</w:t>
            </w:r>
          </w:p>
        </w:tc>
      </w:tr>
      <w:tr w:rsidR="0090459D" w:rsidRPr="00BB40FB" w14:paraId="476D56A3" w14:textId="77777777" w:rsidTr="00715B46">
        <w:trPr>
          <w:trHeight w:val="624"/>
        </w:trPr>
        <w:tc>
          <w:tcPr>
            <w:tcW w:w="284" w:type="dxa"/>
            <w:tcBorders>
              <w:top w:val="nil"/>
              <w:left w:val="single" w:sz="8" w:space="0" w:color="1E3D6A"/>
              <w:bottom w:val="single" w:sz="4" w:space="0" w:color="1E3D6A"/>
              <w:right w:val="single" w:sz="8" w:space="0" w:color="1E3D6A"/>
            </w:tcBorders>
          </w:tcPr>
          <w:p w14:paraId="1A03C76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E05212B" w14:textId="76330FDD" w:rsidR="0090459D" w:rsidRPr="00877434" w:rsidRDefault="001E253C" w:rsidP="00E220AB">
            <w:pPr>
              <w:spacing w:line="240" w:lineRule="auto"/>
              <w:jc w:val="left"/>
              <w:rPr>
                <w:rFonts w:ascii="Adobe Arabic" w:eastAsia="GE Dinar One" w:hAnsi="Adobe Arabic" w:cs="Adobe Arabic"/>
                <w:b/>
                <w:bCs/>
                <w:color w:val="168489"/>
                <w:kern w:val="24"/>
                <w:sz w:val="36"/>
                <w:szCs w:val="36"/>
                <w:rtl/>
                <w:lang w:bidi="ar-SY"/>
              </w:rPr>
            </w:pPr>
            <w:hyperlink r:id="rId14" w:history="1">
              <w:r w:rsidR="0090459D" w:rsidRPr="001E253C">
                <w:rPr>
                  <w:rStyle w:val="Hyperlink"/>
                  <w:rFonts w:ascii="Adobe Arabic" w:eastAsia="GE Dinar One" w:hAnsi="Adobe Arabic" w:cs="Adobe Arabic"/>
                  <w:b/>
                  <w:bCs/>
                  <w:kern w:val="24"/>
                  <w:sz w:val="36"/>
                  <w:szCs w:val="36"/>
                  <w:rtl/>
                  <w:lang w:bidi="ar-SY"/>
                </w:rPr>
                <w:t>الجلسة التدريبية الثانية:</w:t>
              </w:r>
            </w:hyperlink>
            <w:r w:rsidR="0090459D" w:rsidRPr="00877434">
              <w:rPr>
                <w:rFonts w:ascii="Adobe Arabic" w:eastAsia="GE Dinar One" w:hAnsi="Adobe Arabic" w:cs="Adobe Arabic"/>
                <w:b/>
                <w:bCs/>
                <w:color w:val="168489"/>
                <w:kern w:val="24"/>
                <w:sz w:val="36"/>
                <w:szCs w:val="36"/>
                <w:rtl/>
                <w:lang w:bidi="ar-SY"/>
              </w:rPr>
              <w:t xml:space="preserve"> </w:t>
            </w:r>
          </w:p>
        </w:tc>
        <w:tc>
          <w:tcPr>
            <w:tcW w:w="850" w:type="dxa"/>
            <w:tcBorders>
              <w:top w:val="single" w:sz="8" w:space="0" w:color="1E3D6A"/>
              <w:left w:val="single" w:sz="8" w:space="0" w:color="1E3D6A"/>
              <w:bottom w:val="single" w:sz="8" w:space="0" w:color="1E3D6A"/>
              <w:right w:val="single" w:sz="8" w:space="0" w:color="1E3D6A"/>
            </w:tcBorders>
            <w:vAlign w:val="center"/>
          </w:tcPr>
          <w:p w14:paraId="45D6404B" w14:textId="55C14FE3"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141</w:t>
            </w:r>
          </w:p>
        </w:tc>
      </w:tr>
      <w:tr w:rsidR="0090459D" w:rsidRPr="00BB40FB" w14:paraId="449D3598" w14:textId="77777777" w:rsidTr="00715B46">
        <w:trPr>
          <w:trHeight w:val="624"/>
        </w:trPr>
        <w:tc>
          <w:tcPr>
            <w:tcW w:w="284" w:type="dxa"/>
            <w:tcBorders>
              <w:top w:val="nil"/>
              <w:left w:val="single" w:sz="8" w:space="0" w:color="1E3D6A"/>
              <w:bottom w:val="nil"/>
              <w:right w:val="single" w:sz="8" w:space="0" w:color="1E3D6A"/>
            </w:tcBorders>
            <w:shd w:val="clear" w:color="auto" w:fill="168489"/>
          </w:tcPr>
          <w:p w14:paraId="48A1797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5BCAFCD" w14:textId="414211BD"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62B13DD0" w14:textId="55BFD2D5"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142</w:t>
            </w:r>
          </w:p>
        </w:tc>
      </w:tr>
      <w:tr w:rsidR="0090459D" w:rsidRPr="00BB40FB" w14:paraId="07036537" w14:textId="77777777" w:rsidTr="00715B46">
        <w:trPr>
          <w:trHeight w:val="624"/>
        </w:trPr>
        <w:tc>
          <w:tcPr>
            <w:tcW w:w="284" w:type="dxa"/>
            <w:tcBorders>
              <w:top w:val="nil"/>
              <w:left w:val="single" w:sz="8" w:space="0" w:color="1E3D6A"/>
              <w:bottom w:val="nil"/>
              <w:right w:val="single" w:sz="8" w:space="0" w:color="1E3D6A"/>
            </w:tcBorders>
          </w:tcPr>
          <w:p w14:paraId="5E1DEAA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CC0BC40" w14:textId="668B675E" w:rsidR="0090459D" w:rsidRPr="00C36316" w:rsidRDefault="00715B46" w:rsidP="00E220AB">
            <w:pPr>
              <w:spacing w:line="240" w:lineRule="auto"/>
              <w:jc w:val="left"/>
              <w:rPr>
                <w:rFonts w:ascii="Adobe Arabic" w:eastAsia="GE Dinar One" w:hAnsi="Adobe Arabic" w:cs="Adobe Arabic"/>
                <w:kern w:val="24"/>
                <w:sz w:val="36"/>
                <w:szCs w:val="36"/>
                <w:rtl/>
                <w:lang w:bidi="ar-SY"/>
              </w:rPr>
            </w:pPr>
            <w:r w:rsidRPr="00715B46">
              <w:rPr>
                <w:rFonts w:ascii="Adobe Arabic" w:eastAsia="GE Dinar One" w:hAnsi="Adobe Arabic" w:cs="Adobe Arabic"/>
                <w:kern w:val="24"/>
                <w:sz w:val="36"/>
                <w:szCs w:val="36"/>
                <w:rtl/>
                <w:lang w:bidi="ar-SY"/>
              </w:rPr>
              <w:t>المشروع التطبيقي: تحليل شامل لأداء شركة تجارة إلكترونية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902AF14" w14:textId="3D7048BA"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144</w:t>
            </w:r>
          </w:p>
        </w:tc>
      </w:tr>
      <w:tr w:rsidR="0090459D" w:rsidRPr="00BB40FB" w14:paraId="3A23EFAC" w14:textId="77777777" w:rsidTr="00715B46">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F4FB55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EDF087" w14:textId="664432D3" w:rsidR="0090459D" w:rsidRPr="00877434" w:rsidRDefault="00715B46"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56313DFD" w14:textId="78FCC6F1" w:rsidR="0090459D" w:rsidRPr="00C36316" w:rsidRDefault="00715B46"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167</w:t>
            </w:r>
          </w:p>
        </w:tc>
      </w:tr>
    </w:tbl>
    <w:p w14:paraId="31CD515C"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2CB71342" w14:textId="77777777"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066AA6D8"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0BA8D0D4" wp14:editId="665FFC33">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0BA8D0D4"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E3ED41C"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2F823A32" w14:textId="77777777" w:rsidR="00436A99" w:rsidRPr="00436A99" w:rsidRDefault="00436A99" w:rsidP="00436A99">
      <w:pPr>
        <w:jc w:val="center"/>
        <w:rPr>
          <w:rFonts w:ascii="Sakkal Majalla" w:hAnsi="Sakkal Majalla"/>
          <w:sz w:val="34"/>
        </w:rPr>
      </w:pPr>
      <w:r w:rsidRPr="00436A99">
        <w:rPr>
          <w:rFonts w:ascii="Sakkal Majalla" w:hAnsi="Sakkal Majalla"/>
          <w:sz w:val="34"/>
          <w:rtl/>
        </w:rPr>
        <w:t>السلام عليكم ورحمة الله وبركاته</w:t>
      </w:r>
      <w:r w:rsidRPr="00436A99">
        <w:rPr>
          <w:rFonts w:ascii="Sakkal Majalla" w:hAnsi="Sakkal Majalla" w:hint="cs"/>
          <w:sz w:val="34"/>
          <w:rtl/>
        </w:rPr>
        <w:t>.</w:t>
      </w:r>
    </w:p>
    <w:p w14:paraId="31FF6F79" w14:textId="36EBDECF" w:rsidR="00436A99" w:rsidRPr="00436A99" w:rsidRDefault="001E253C" w:rsidP="00436A99">
      <w:pPr>
        <w:rPr>
          <w:rFonts w:ascii="Sakkal Majalla" w:hAnsi="Sakkal Majalla"/>
          <w:b/>
          <w:bCs/>
          <w:sz w:val="34"/>
        </w:rPr>
      </w:pPr>
      <w:hyperlink r:id="rId15" w:history="1">
        <w:r w:rsidR="00436A99" w:rsidRPr="001E253C">
          <w:rPr>
            <w:rStyle w:val="Hyperlink"/>
            <w:rFonts w:ascii="Sakkal Majalla" w:hAnsi="Sakkal Majalla"/>
            <w:b/>
            <w:bCs/>
            <w:sz w:val="34"/>
            <w:rtl/>
          </w:rPr>
          <w:t>مرحباً بكم في عالم البيانات والذكاء الاصطناعي</w:t>
        </w:r>
      </w:hyperlink>
    </w:p>
    <w:p w14:paraId="2F645098" w14:textId="725B49D3" w:rsidR="00436A99" w:rsidRPr="00436A99" w:rsidRDefault="00436A99" w:rsidP="00436A99">
      <w:pPr>
        <w:rPr>
          <w:rFonts w:ascii="Sakkal Majalla" w:hAnsi="Sakkal Majalla"/>
          <w:sz w:val="34"/>
        </w:rPr>
      </w:pPr>
      <w:r w:rsidRPr="00436A99">
        <w:rPr>
          <w:rFonts w:ascii="Sakkal Majalla" w:hAnsi="Sakkal Majalla"/>
          <w:noProof/>
          <w:sz w:val="34"/>
        </w:rPr>
        <w:drawing>
          <wp:anchor distT="0" distB="0" distL="114300" distR="114300" simplePos="0" relativeHeight="252810240" behindDoc="0" locked="0" layoutInCell="1" allowOverlap="1" wp14:anchorId="707DFAC6" wp14:editId="30217525">
            <wp:simplePos x="0" y="0"/>
            <wp:positionH relativeFrom="column">
              <wp:posOffset>-146050</wp:posOffset>
            </wp:positionH>
            <wp:positionV relativeFrom="paragraph">
              <wp:posOffset>145415</wp:posOffset>
            </wp:positionV>
            <wp:extent cx="927100" cy="927100"/>
            <wp:effectExtent l="0" t="0" r="0" b="6350"/>
            <wp:wrapSquare wrapText="bothSides"/>
            <wp:docPr id="928920023" name="صورة 172" descr="Data scienti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ta scientist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7100" cy="927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36A99">
        <w:rPr>
          <w:rFonts w:ascii="Sakkal Majalla" w:hAnsi="Sakkal Majalla"/>
          <w:sz w:val="34"/>
          <w:rtl/>
        </w:rPr>
        <w:t>في عالمنا المعاصر، نعيش في عصر أُطلق عليه "عصر البيانات"، حيث يتمّ إنتاج أكثر من 2.5  كوينتيليون بايت من البيانات يومياً. هذه الكمّيّة الهائلة من المعلومات أصبحت تُشكّل العمود الفقري لاتّخاذ القرارات في جميع المجالات: من الأعمال التجاريّة، إلى الرعاية الصحّيّة، والتعليم، والصناعة، وحتّى الحياة اليوميّة للأفراد</w:t>
      </w:r>
      <w:r w:rsidRPr="00436A99">
        <w:rPr>
          <w:rFonts w:ascii="Sakkal Majalla" w:hAnsi="Sakkal Majalla"/>
          <w:sz w:val="34"/>
        </w:rPr>
        <w:t>.</w:t>
      </w:r>
    </w:p>
    <w:p w14:paraId="3674B6AE" w14:textId="77777777" w:rsidR="00436A99" w:rsidRPr="00436A99" w:rsidRDefault="00436A99" w:rsidP="00436A99">
      <w:pPr>
        <w:rPr>
          <w:rFonts w:ascii="Sakkal Majalla" w:hAnsi="Sakkal Majalla"/>
          <w:sz w:val="34"/>
        </w:rPr>
      </w:pPr>
      <w:r w:rsidRPr="00436A99">
        <w:rPr>
          <w:rFonts w:ascii="Sakkal Majalla" w:hAnsi="Sakkal Majalla"/>
          <w:sz w:val="34"/>
          <w:rtl/>
        </w:rPr>
        <w:t>لكنّ السؤال المحوري الذي يطرح نفسه</w:t>
      </w:r>
      <w:r w:rsidRPr="00436A99">
        <w:rPr>
          <w:rFonts w:ascii="Sakkal Majalla" w:hAnsi="Sakkal Majalla"/>
          <w:sz w:val="34"/>
        </w:rPr>
        <w:t xml:space="preserve">: </w:t>
      </w:r>
      <w:r w:rsidRPr="00436A99">
        <w:rPr>
          <w:rFonts w:ascii="Sakkal Majalla" w:hAnsi="Sakkal Majalla"/>
          <w:b/>
          <w:bCs/>
          <w:sz w:val="34"/>
          <w:rtl/>
        </w:rPr>
        <w:t>كيف نُحوّل هذا الكمّ الهائل من البيانات الخام إلى رؤى قابلة للتطبيق تُساعدنا في اتّخاذ قرارات أفضل؟</w:t>
      </w:r>
    </w:p>
    <w:p w14:paraId="3690F46C" w14:textId="0DB4FE88" w:rsidR="00436A99" w:rsidRPr="00436A99" w:rsidRDefault="00864A30" w:rsidP="00436A99">
      <w:pPr>
        <w:rPr>
          <w:rFonts w:ascii="Sakkal Majalla" w:hAnsi="Sakkal Majalla"/>
          <w:sz w:val="34"/>
        </w:rPr>
      </w:pPr>
      <w:r>
        <w:rPr>
          <w:noProof/>
        </w:rPr>
        <w:drawing>
          <wp:anchor distT="0" distB="0" distL="114300" distR="114300" simplePos="0" relativeHeight="252811264" behindDoc="0" locked="0" layoutInCell="1" allowOverlap="1" wp14:anchorId="67E402BC" wp14:editId="7C275723">
            <wp:simplePos x="0" y="0"/>
            <wp:positionH relativeFrom="column">
              <wp:posOffset>95250</wp:posOffset>
            </wp:positionH>
            <wp:positionV relativeFrom="paragraph">
              <wp:posOffset>376555</wp:posOffset>
            </wp:positionV>
            <wp:extent cx="908050" cy="908050"/>
            <wp:effectExtent l="0" t="0" r="6350" b="6350"/>
            <wp:wrapSquare wrapText="bothSides"/>
            <wp:docPr id="532201158" name="صورة 173" descr="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ntelligence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36A99" w:rsidRPr="00436A99">
        <w:rPr>
          <w:rFonts w:ascii="Sakkal Majalla" w:hAnsi="Sakkal Majalla"/>
          <w:sz w:val="34"/>
          <w:rtl/>
        </w:rPr>
        <w:t xml:space="preserve">هنا يأتي دور </w:t>
      </w:r>
      <w:r w:rsidR="00436A99" w:rsidRPr="00436A99">
        <w:rPr>
          <w:rFonts w:ascii="Sakkal Majalla" w:hAnsi="Sakkal Majalla"/>
          <w:b/>
          <w:bCs/>
          <w:sz w:val="34"/>
          <w:rtl/>
        </w:rPr>
        <w:t>تحليل البيانات</w:t>
      </w:r>
      <w:r w:rsidR="00436A99" w:rsidRPr="00436A99">
        <w:rPr>
          <w:rFonts w:ascii="Sakkal Majalla" w:hAnsi="Sakkal Majalla"/>
          <w:sz w:val="34"/>
          <w:rtl/>
        </w:rPr>
        <w:t xml:space="preserve"> و</w:t>
      </w:r>
      <w:r w:rsidR="00436A99" w:rsidRPr="00436A99">
        <w:rPr>
          <w:rFonts w:ascii="Sakkal Majalla" w:hAnsi="Sakkal Majalla"/>
          <w:b/>
          <w:bCs/>
          <w:sz w:val="34"/>
          <w:rtl/>
        </w:rPr>
        <w:t>الذكاء الاصطناعي</w:t>
      </w:r>
      <w:r w:rsidR="00436A99" w:rsidRPr="00436A99">
        <w:rPr>
          <w:rFonts w:ascii="Sakkal Majalla" w:hAnsi="Sakkal Majalla"/>
          <w:sz w:val="34"/>
          <w:rtl/>
        </w:rPr>
        <w:t xml:space="preserve"> كثنائيّ قويّ يُحدث ثورة في طريقة فهمنا للعالم من حولنا</w:t>
      </w:r>
      <w:r w:rsidR="00436A99" w:rsidRPr="00436A99">
        <w:rPr>
          <w:rFonts w:ascii="Sakkal Majalla" w:hAnsi="Sakkal Majalla"/>
          <w:sz w:val="34"/>
        </w:rPr>
        <w:t>.</w:t>
      </w:r>
      <w:r w:rsidRPr="00864A30">
        <w:t xml:space="preserve"> </w:t>
      </w:r>
    </w:p>
    <w:p w14:paraId="71FDAA73" w14:textId="5BDAC91C" w:rsidR="00436A99" w:rsidRPr="00436A99" w:rsidRDefault="001E253C" w:rsidP="00436A99">
      <w:pPr>
        <w:rPr>
          <w:rFonts w:ascii="Sakkal Majalla" w:hAnsi="Sakkal Majalla"/>
          <w:b/>
          <w:bCs/>
          <w:sz w:val="34"/>
        </w:rPr>
      </w:pPr>
      <w:hyperlink r:id="rId18" w:history="1">
        <w:r w:rsidR="00436A99" w:rsidRPr="001E253C">
          <w:rPr>
            <w:rStyle w:val="Hyperlink"/>
            <w:rFonts w:ascii="Sakkal Majalla" w:hAnsi="Sakkal Majalla"/>
            <w:b/>
            <w:bCs/>
            <w:sz w:val="34"/>
            <w:rtl/>
          </w:rPr>
          <w:t>لماذا هذا البرنامج التدريبي؟</w:t>
        </w:r>
      </w:hyperlink>
    </w:p>
    <w:p w14:paraId="2B80E81A" w14:textId="77777777" w:rsidR="00436A99" w:rsidRPr="00436A99" w:rsidRDefault="00436A99" w:rsidP="00436A99">
      <w:pPr>
        <w:rPr>
          <w:rFonts w:ascii="Sakkal Majalla" w:hAnsi="Sakkal Majalla"/>
          <w:sz w:val="34"/>
        </w:rPr>
      </w:pPr>
      <w:r w:rsidRPr="00436A99">
        <w:rPr>
          <w:rFonts w:ascii="Sakkal Majalla" w:hAnsi="Sakkal Majalla"/>
          <w:sz w:val="34"/>
          <w:rtl/>
        </w:rPr>
        <w:t>تمّ تصميم هذا البرنامج التدريبي خصّيصاً للمبتدئين الذين يرغبون في</w:t>
      </w:r>
      <w:r w:rsidRPr="00436A99">
        <w:rPr>
          <w:rFonts w:ascii="Sakkal Majalla" w:hAnsi="Sakkal Majalla"/>
          <w:sz w:val="34"/>
        </w:rPr>
        <w:t>:</w:t>
      </w:r>
    </w:p>
    <w:p w14:paraId="0B54FDB2"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فهم المفاهيم الأساسيّة</w:t>
      </w:r>
      <w:r w:rsidRPr="00436A99">
        <w:rPr>
          <w:rFonts w:ascii="Sakkal Majalla" w:hAnsi="Sakkal Majalla"/>
          <w:sz w:val="34"/>
          <w:rtl/>
        </w:rPr>
        <w:t xml:space="preserve"> لتحليل البيانات والذكاء الاصطناعي بطريقة واضحة ومُبسّطة</w:t>
      </w:r>
      <w:r w:rsidRPr="00436A99">
        <w:rPr>
          <w:rFonts w:ascii="Sakkal Majalla" w:hAnsi="Sakkal Majalla"/>
          <w:sz w:val="34"/>
        </w:rPr>
        <w:t>.</w:t>
      </w:r>
    </w:p>
    <w:p w14:paraId="56955DBE"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اكتساب مهارات عمليّة</w:t>
      </w:r>
      <w:r w:rsidRPr="00436A99">
        <w:rPr>
          <w:rFonts w:ascii="Sakkal Majalla" w:hAnsi="Sakkal Majalla"/>
          <w:sz w:val="34"/>
          <w:rtl/>
        </w:rPr>
        <w:t xml:space="preserve"> تُمكّنهم من تطبيق هذه التقنيّات في مجالاتهم المهنيّة</w:t>
      </w:r>
      <w:r w:rsidRPr="00436A99">
        <w:rPr>
          <w:rFonts w:ascii="Sakkal Majalla" w:hAnsi="Sakkal Majalla"/>
          <w:sz w:val="34"/>
        </w:rPr>
        <w:t>.</w:t>
      </w:r>
    </w:p>
    <w:p w14:paraId="3B3A3830"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بناء قاعدة معرفيّة قويّة</w:t>
      </w:r>
      <w:r w:rsidRPr="00436A99">
        <w:rPr>
          <w:rFonts w:ascii="Sakkal Majalla" w:hAnsi="Sakkal Majalla"/>
          <w:sz w:val="34"/>
          <w:rtl/>
        </w:rPr>
        <w:t xml:space="preserve"> تُؤهّلهم للتطوّر في هذا المجال الواعد</w:t>
      </w:r>
      <w:r w:rsidRPr="00436A99">
        <w:rPr>
          <w:rFonts w:ascii="Sakkal Majalla" w:hAnsi="Sakkal Majalla"/>
          <w:sz w:val="34"/>
        </w:rPr>
        <w:t>.</w:t>
      </w:r>
    </w:p>
    <w:p w14:paraId="438A4E12" w14:textId="77777777" w:rsidR="00436A99" w:rsidRPr="00436A99" w:rsidRDefault="00436A99">
      <w:pPr>
        <w:numPr>
          <w:ilvl w:val="0"/>
          <w:numId w:val="4"/>
        </w:numPr>
        <w:spacing w:after="160" w:line="259" w:lineRule="auto"/>
        <w:rPr>
          <w:rFonts w:ascii="Sakkal Majalla" w:hAnsi="Sakkal Majalla"/>
          <w:sz w:val="34"/>
        </w:rPr>
      </w:pPr>
      <w:r w:rsidRPr="00436A99">
        <w:rPr>
          <w:rFonts w:ascii="Sakkal Majalla" w:hAnsi="Sakkal Majalla"/>
          <w:b/>
          <w:bCs/>
          <w:sz w:val="34"/>
          <w:rtl/>
        </w:rPr>
        <w:t>التعرّف على أدوات وتقنيّات</w:t>
      </w:r>
      <w:r w:rsidRPr="00436A99">
        <w:rPr>
          <w:rFonts w:ascii="Sakkal Majalla" w:hAnsi="Sakkal Majalla"/>
          <w:sz w:val="34"/>
          <w:rtl/>
        </w:rPr>
        <w:t xml:space="preserve"> حديثة تُستخدم في السوق العالمي</w:t>
      </w:r>
      <w:r w:rsidRPr="00436A99">
        <w:rPr>
          <w:rFonts w:ascii="Sakkal Majalla" w:hAnsi="Sakkal Majalla"/>
          <w:sz w:val="34"/>
        </w:rPr>
        <w:t>.</w:t>
      </w:r>
    </w:p>
    <w:p w14:paraId="2BE1F111" w14:textId="4DE428D7" w:rsidR="00436A99" w:rsidRPr="00436A99" w:rsidRDefault="001E253C" w:rsidP="00436A99">
      <w:pPr>
        <w:rPr>
          <w:rFonts w:ascii="Sakkal Majalla" w:hAnsi="Sakkal Majalla"/>
          <w:b/>
          <w:bCs/>
          <w:sz w:val="34"/>
        </w:rPr>
      </w:pPr>
      <w:hyperlink r:id="rId19" w:history="1">
        <w:r w:rsidR="00436A99" w:rsidRPr="001E253C">
          <w:rPr>
            <w:rStyle w:val="Hyperlink"/>
            <w:rFonts w:ascii="Sakkal Majalla" w:hAnsi="Sakkal Majalla"/>
            <w:b/>
            <w:bCs/>
            <w:sz w:val="34"/>
            <w:rtl/>
          </w:rPr>
          <w:t>ما الذي يُميّز هذا البرنامج؟</w:t>
        </w:r>
      </w:hyperlink>
    </w:p>
    <w:p w14:paraId="1FA20069" w14:textId="0B73DBAF" w:rsidR="00BE0014" w:rsidRPr="00864A30" w:rsidRDefault="00436A99" w:rsidP="00864A30">
      <w:pPr>
        <w:rPr>
          <w:rFonts w:ascii="Sakkal Majalla" w:hAnsi="Sakkal Majalla"/>
          <w:sz w:val="34"/>
          <w:rtl/>
        </w:rPr>
      </w:pP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منهجيّة تطبيقيّة</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نركّز على الممارسة العمليّة إلى جانب المعرفة النظريّة</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أمثلة واقعيّة</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جميع الأمثلة مستوحاة من حالات حقيقيّة في السوق</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تدرّج منطقي</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ننتقل من الأساسيّات إلى التطبيقات المتقدّمة بشكل تدريجي</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تفاعل مستمرّ</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أنشطة جماعيّة ونقاشات تفاعليّة لتعزيز التعلّم</w:t>
      </w:r>
      <w:r w:rsidRPr="00436A99">
        <w:rPr>
          <w:rFonts w:ascii="Sakkal Majalla" w:hAnsi="Sakkal Majalla"/>
          <w:sz w:val="34"/>
        </w:rPr>
        <w:t xml:space="preserve">. </w:t>
      </w:r>
      <w:r w:rsidRPr="00436A99">
        <w:rPr>
          <w:rFonts w:ascii="Segoe UI Symbol" w:hAnsi="Segoe UI Symbol" w:cs="Segoe UI Symbol"/>
          <w:sz w:val="34"/>
        </w:rPr>
        <w:t>✓</w:t>
      </w:r>
      <w:r w:rsidRPr="00436A99">
        <w:rPr>
          <w:rFonts w:ascii="Sakkal Majalla" w:hAnsi="Sakkal Majalla"/>
          <w:sz w:val="34"/>
        </w:rPr>
        <w:t xml:space="preserve"> </w:t>
      </w:r>
      <w:r w:rsidRPr="00436A99">
        <w:rPr>
          <w:rFonts w:ascii="Sakkal Majalla" w:hAnsi="Sakkal Majalla"/>
          <w:b/>
          <w:bCs/>
          <w:sz w:val="34"/>
          <w:rtl/>
        </w:rPr>
        <w:t>تقويم شامل</w:t>
      </w:r>
      <w:r w:rsidRPr="00436A99">
        <w:rPr>
          <w:rFonts w:ascii="Sakkal Majalla" w:hAnsi="Sakkal Majalla"/>
          <w:b/>
          <w:bCs/>
          <w:sz w:val="34"/>
        </w:rPr>
        <w:t>:</w:t>
      </w:r>
      <w:r w:rsidRPr="00436A99">
        <w:rPr>
          <w:rFonts w:ascii="Sakkal Majalla" w:hAnsi="Sakkal Majalla"/>
          <w:sz w:val="34"/>
        </w:rPr>
        <w:t xml:space="preserve"> </w:t>
      </w:r>
      <w:r w:rsidRPr="00436A99">
        <w:rPr>
          <w:rFonts w:ascii="Sakkal Majalla" w:hAnsi="Sakkal Majalla"/>
          <w:sz w:val="34"/>
          <w:rtl/>
        </w:rPr>
        <w:t>اختبارات عمليّة تقيس مدى استيعابك للمحتوى</w:t>
      </w:r>
      <w:r w:rsidRPr="00436A99">
        <w:rPr>
          <w:rFonts w:ascii="Sakkal Majalla" w:hAnsi="Sakkal Majalla"/>
          <w:sz w:val="34"/>
        </w:rPr>
        <w:t>.</w:t>
      </w:r>
    </w:p>
    <w:p w14:paraId="24F67791"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27A674CF" wp14:editId="37DBF70D">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wps:txbx>
                        <wps:bodyPr wrap="square" rtlCol="0">
                          <a:noAutofit/>
                        </wps:bodyPr>
                      </wps:wsp>
                    </wpg:wgp>
                  </a:graphicData>
                </a:graphic>
              </wp:inline>
            </w:drawing>
          </mc:Choice>
          <mc:Fallback>
            <w:pict>
              <v:group w14:anchorId="27A674C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5DE617" w14:textId="23FF9330"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w:t>
                        </w:r>
                        <w:r w:rsidR="009B57DC">
                          <w:rPr>
                            <w:rFonts w:ascii="Adobe Arabic" w:hAnsi="Adobe Arabic" w:cs="Adobe Arabic" w:hint="cs"/>
                            <w:b/>
                            <w:bCs/>
                            <w:color w:val="2B5474"/>
                            <w:kern w:val="24"/>
                            <w:sz w:val="56"/>
                            <w:szCs w:val="56"/>
                            <w:rtl/>
                            <w:lang w:bidi="ar-SY"/>
                          </w:rPr>
                          <w:t>دورة</w:t>
                        </w:r>
                      </w:p>
                    </w:txbxContent>
                  </v:textbox>
                </v:shape>
                <w10:anchorlock/>
              </v:group>
            </w:pict>
          </mc:Fallback>
        </mc:AlternateContent>
      </w:r>
    </w:p>
    <w:p w14:paraId="1D62A359" w14:textId="77777777" w:rsidR="001E253C" w:rsidRDefault="007D339B" w:rsidP="00D80E94">
      <w:pPr>
        <w:spacing w:after="160" w:line="259" w:lineRule="auto"/>
        <w:jc w:val="left"/>
        <w:rPr>
          <w:rtl/>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CA17D00" wp14:editId="2A45233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20">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w:t>
      </w:r>
      <w:r w:rsidR="009B57DC">
        <w:rPr>
          <w:rFonts w:ascii="Adobe Arabic" w:hAnsi="Adobe Arabic" w:cs="Adobe Arabic"/>
          <w:b/>
          <w:bCs/>
          <w:color w:val="168489"/>
          <w:sz w:val="44"/>
          <w:szCs w:val="48"/>
          <w:rtl/>
        </w:rPr>
        <w:t>دورة</w:t>
      </w:r>
      <w:r w:rsidR="00E72206" w:rsidRPr="00E72206">
        <w:rPr>
          <w:rFonts w:ascii="Adobe Arabic" w:hAnsi="Adobe Arabic" w:cs="Adobe Arabic"/>
          <w:b/>
          <w:bCs/>
          <w:color w:val="168489"/>
          <w:sz w:val="44"/>
          <w:szCs w:val="48"/>
          <w:rtl/>
        </w:rPr>
        <w:t>:</w:t>
      </w:r>
      <w:r w:rsidR="00D80E94" w:rsidRPr="00D80E94">
        <w:rPr>
          <w:rtl/>
        </w:rPr>
        <w:t xml:space="preserve"> </w:t>
      </w:r>
    </w:p>
    <w:p w14:paraId="5297D8AE" w14:textId="77777777" w:rsidR="001E253C" w:rsidRDefault="00D80E94" w:rsidP="00D80E94">
      <w:pPr>
        <w:spacing w:after="160" w:line="259" w:lineRule="auto"/>
        <w:jc w:val="left"/>
        <w:rPr>
          <w:rFonts w:ascii="Adobe Arabic" w:hAnsi="Adobe Arabic" w:cs="Adobe Arabic"/>
          <w:b/>
          <w:bCs/>
          <w:color w:val="168489"/>
          <w:sz w:val="44"/>
          <w:szCs w:val="48"/>
          <w:rtl/>
        </w:rPr>
      </w:pPr>
      <w:r w:rsidRPr="00D80E94">
        <w:rPr>
          <w:rFonts w:ascii="Adobe Arabic" w:hAnsi="Adobe Arabic" w:cs="Adobe Arabic"/>
          <w:b/>
          <w:bCs/>
          <w:color w:val="168489"/>
          <w:sz w:val="44"/>
          <w:szCs w:val="48"/>
          <w:rtl/>
        </w:rPr>
        <w:t>تحليل البيانات باستخدام الذكاء الاصطناعي</w:t>
      </w:r>
    </w:p>
    <w:p w14:paraId="67D7D732" w14:textId="266077EF" w:rsidR="00E72206" w:rsidRDefault="00D80E94" w:rsidP="001E253C">
      <w:pPr>
        <w:spacing w:after="160" w:line="259" w:lineRule="auto"/>
        <w:jc w:val="center"/>
        <w:rPr>
          <w:rFonts w:ascii="Adobe Arabic" w:hAnsi="Adobe Arabic" w:cs="Adobe Arabic"/>
          <w:b/>
          <w:bCs/>
          <w:color w:val="168489"/>
          <w:sz w:val="44"/>
          <w:szCs w:val="48"/>
          <w:rtl/>
        </w:rPr>
      </w:pPr>
      <w:r w:rsidRPr="00D80E94">
        <w:rPr>
          <w:rFonts w:ascii="Adobe Arabic" w:hAnsi="Adobe Arabic" w:cs="Adobe Arabic"/>
          <w:b/>
          <w:bCs/>
          <w:color w:val="168489"/>
          <w:sz w:val="44"/>
          <w:szCs w:val="48"/>
          <w:rtl/>
        </w:rPr>
        <w:t>المستوى الأساسي</w:t>
      </w:r>
    </w:p>
    <w:p w14:paraId="2AC7AF26" w14:textId="5F34E84C" w:rsidR="007D339B" w:rsidRPr="001E253C" w:rsidRDefault="007D339B" w:rsidP="007D339B">
      <w:pPr>
        <w:spacing w:after="160" w:line="259" w:lineRule="auto"/>
        <w:jc w:val="left"/>
        <w:rPr>
          <w:rFonts w:ascii="Adobe Arabic" w:hAnsi="Adobe Arabic" w:cs="Adobe Arabic"/>
          <w:b/>
          <w:bCs/>
          <w:color w:val="168489"/>
          <w:sz w:val="14"/>
          <w:szCs w:val="16"/>
          <w:rtl/>
        </w:rPr>
      </w:pPr>
    </w:p>
    <w:p w14:paraId="4997004C" w14:textId="0BC0982F" w:rsidR="007D339B" w:rsidRDefault="001E253C"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60064" behindDoc="0" locked="0" layoutInCell="1" allowOverlap="1" wp14:anchorId="09262F47" wp14:editId="769AFE1D">
            <wp:simplePos x="0" y="0"/>
            <wp:positionH relativeFrom="margin">
              <wp:align>right</wp:align>
            </wp:positionH>
            <wp:positionV relativeFrom="paragraph">
              <wp:posOffset>8890</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الهدف العام:</w:t>
      </w:r>
    </w:p>
    <w:p w14:paraId="3285B77C" w14:textId="6D5E8F50" w:rsidR="00D80E94" w:rsidRDefault="00D80E94" w:rsidP="00D80E94">
      <w:pPr>
        <w:spacing w:before="100" w:beforeAutospacing="1" w:after="100" w:afterAutospacing="1" w:line="240" w:lineRule="auto"/>
        <w:ind w:left="135"/>
        <w:rPr>
          <w:rFonts w:ascii="Sakkal Majalla" w:eastAsia="Times New Roman" w:hAnsi="Sakkal Majalla"/>
          <w:sz w:val="34"/>
          <w:rtl/>
        </w:rPr>
      </w:pPr>
      <w:r w:rsidRPr="00D80E94">
        <w:rPr>
          <w:rFonts w:ascii="Sakkal Majalla" w:eastAsia="Times New Roman" w:hAnsi="Sakkal Majalla"/>
          <w:sz w:val="34"/>
          <w:rtl/>
        </w:rPr>
        <w:t>تزويد المشاركين بالمعارف والمهارات الأساسية لتحليل البيانات باستخدام تقنيات وأدوات الذكاء الاصطناعي الحديثة، وتمكينهم من تطبيقها عمليًا على مجموعات بيانات حقيقية لفهم الأنماط واستخلاص النتائج ودعم اتخاذ القرار.</w:t>
      </w:r>
    </w:p>
    <w:p w14:paraId="40F345FE" w14:textId="5FACE134" w:rsidR="007D339B" w:rsidRPr="001E253C" w:rsidRDefault="001E253C" w:rsidP="00D80E94">
      <w:pPr>
        <w:spacing w:before="100" w:beforeAutospacing="1" w:after="100" w:afterAutospacing="1" w:line="240" w:lineRule="auto"/>
        <w:ind w:left="135"/>
        <w:rPr>
          <w:rFonts w:ascii="Sakkal Majalla" w:eastAsia="Times New Roman" w:hAnsi="Sakkal Majalla"/>
          <w:sz w:val="6"/>
          <w:szCs w:val="6"/>
          <w:rtl/>
        </w:rPr>
      </w:pPr>
      <w:r w:rsidRPr="007D339B">
        <w:rPr>
          <w:rFonts w:ascii="Adobe Arabic" w:hAnsi="Adobe Arabic" w:cs="Adobe Arabic"/>
          <w:b/>
          <w:bCs/>
          <w:noProof/>
          <w:color w:val="168489"/>
          <w:sz w:val="44"/>
          <w:szCs w:val="48"/>
        </w:rPr>
        <w:drawing>
          <wp:anchor distT="0" distB="0" distL="114300" distR="114300" simplePos="0" relativeHeight="252761088" behindDoc="0" locked="0" layoutInCell="1" allowOverlap="1" wp14:anchorId="5839BA0D" wp14:editId="78C70C0F">
            <wp:simplePos x="0" y="0"/>
            <wp:positionH relativeFrom="column">
              <wp:posOffset>5463540</wp:posOffset>
            </wp:positionH>
            <wp:positionV relativeFrom="paragraph">
              <wp:posOffset>174625</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4FD0E7B5" w14:textId="188A66C3"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08FA6CC8"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التعرف على مفهوم الذكاء الاصطناعي ودوره في تحليل البيانات.</w:t>
      </w:r>
    </w:p>
    <w:p w14:paraId="0A2BF732"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فهم دورة حياة تحليل البيانات من جمعها إلى تفسيرها.</w:t>
      </w:r>
    </w:p>
    <w:p w14:paraId="53B6F807"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التعرف على أبرز أدوات الذكاء الاصطناعي المستخدمة في تحليل البيانات (</w:t>
      </w:r>
      <w:r w:rsidRPr="00D80E94">
        <w:rPr>
          <w:rFonts w:ascii="Sakkal Majalla" w:eastAsia="Times New Roman" w:hAnsi="Sakkal Majalla"/>
          <w:sz w:val="34"/>
        </w:rPr>
        <w:t>ChatGPT</w:t>
      </w:r>
      <w:r w:rsidRPr="00D80E94">
        <w:rPr>
          <w:rFonts w:ascii="Sakkal Majalla" w:eastAsia="Times New Roman" w:hAnsi="Sakkal Majalla"/>
          <w:sz w:val="34"/>
          <w:rtl/>
        </w:rPr>
        <w:t>، </w:t>
      </w:r>
      <w:r w:rsidRPr="00D80E94">
        <w:rPr>
          <w:rFonts w:ascii="Sakkal Majalla" w:eastAsia="Times New Roman" w:hAnsi="Sakkal Majalla"/>
          <w:sz w:val="34"/>
        </w:rPr>
        <w:t>Power BI</w:t>
      </w:r>
      <w:r w:rsidRPr="00D80E94">
        <w:rPr>
          <w:rFonts w:ascii="Sakkal Majalla" w:eastAsia="Times New Roman" w:hAnsi="Sakkal Majalla"/>
          <w:sz w:val="34"/>
          <w:rtl/>
        </w:rPr>
        <w:t>، </w:t>
      </w:r>
      <w:r w:rsidRPr="00D80E94">
        <w:rPr>
          <w:rFonts w:ascii="Sakkal Majalla" w:eastAsia="Times New Roman" w:hAnsi="Sakkal Majalla"/>
          <w:sz w:val="34"/>
        </w:rPr>
        <w:t>Google Colab</w:t>
      </w:r>
      <w:r w:rsidRPr="00D80E94">
        <w:rPr>
          <w:rFonts w:ascii="Sakkal Majalla" w:eastAsia="Times New Roman" w:hAnsi="Sakkal Majalla"/>
          <w:sz w:val="34"/>
          <w:rtl/>
        </w:rPr>
        <w:t>، </w:t>
      </w:r>
      <w:r w:rsidRPr="00D80E94">
        <w:rPr>
          <w:rFonts w:ascii="Sakkal Majalla" w:eastAsia="Times New Roman" w:hAnsi="Sakkal Majalla"/>
          <w:sz w:val="34"/>
        </w:rPr>
        <w:t>Tableau</w:t>
      </w:r>
      <w:r w:rsidRPr="00D80E94">
        <w:rPr>
          <w:rFonts w:ascii="Sakkal Majalla" w:eastAsia="Times New Roman" w:hAnsi="Sakkal Majalla"/>
          <w:sz w:val="34"/>
          <w:rtl/>
        </w:rPr>
        <w:t>).</w:t>
      </w:r>
    </w:p>
    <w:p w14:paraId="2D560D98" w14:textId="77777777" w:rsidR="00D80E94"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تطبيق أساليب تحليل البيانات باستخدام أدوات الذكاء الاصطناعي في سيناريوهات عملية.</w:t>
      </w:r>
    </w:p>
    <w:p w14:paraId="1C55DAB4" w14:textId="3A5DF93D" w:rsidR="007D339B" w:rsidRPr="00D80E94" w:rsidRDefault="00D80E94">
      <w:pPr>
        <w:numPr>
          <w:ilvl w:val="0"/>
          <w:numId w:val="83"/>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اكتساب مهارات إعداد تقارير ذكية وتصورات بيانية مدعومة بالذكاء الاصطناعي.</w:t>
      </w:r>
      <w:r w:rsidR="007D339B" w:rsidRPr="007D339B">
        <w:rPr>
          <w:rFonts w:ascii="Adobe Arabic" w:hAnsi="Adobe Arabic" w:cs="Adobe Arabic"/>
          <w:b/>
          <w:bCs/>
          <w:noProof/>
          <w:color w:val="168489"/>
          <w:sz w:val="44"/>
          <w:szCs w:val="48"/>
        </w:rPr>
        <w:drawing>
          <wp:anchor distT="0" distB="0" distL="114300" distR="114300" simplePos="0" relativeHeight="252762112" behindDoc="0" locked="0" layoutInCell="1" allowOverlap="1" wp14:anchorId="4F2FA0CA" wp14:editId="7138436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2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24B3FDF7"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5A36B7A0"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محللو البيانات المبتدئون.</w:t>
      </w:r>
    </w:p>
    <w:p w14:paraId="002F6586"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موظفو إدارات تقنية المعلومات والتحول الرقمي.</w:t>
      </w:r>
    </w:p>
    <w:p w14:paraId="35566FF1"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الباحثون والمحللون الإحصائيون.</w:t>
      </w:r>
    </w:p>
    <w:p w14:paraId="5011351C" w14:textId="77777777" w:rsidR="00D80E94"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tl/>
        </w:rPr>
      </w:pPr>
      <w:r w:rsidRPr="00D80E94">
        <w:rPr>
          <w:rFonts w:ascii="Sakkal Majalla" w:eastAsia="Times New Roman" w:hAnsi="Sakkal Majalla"/>
          <w:sz w:val="34"/>
          <w:rtl/>
        </w:rPr>
        <w:t>طلاب التخصصات العلمية والإدارية المهتمون بتحليل البيانات.</w:t>
      </w:r>
    </w:p>
    <w:p w14:paraId="55868B1B" w14:textId="1EF80F9B" w:rsidR="00224389" w:rsidRPr="00D80E94" w:rsidRDefault="00D80E94">
      <w:pPr>
        <w:numPr>
          <w:ilvl w:val="0"/>
          <w:numId w:val="84"/>
        </w:numPr>
        <w:spacing w:before="100" w:beforeAutospacing="1" w:after="100" w:afterAutospacing="1" w:line="240" w:lineRule="auto"/>
        <w:jc w:val="left"/>
        <w:rPr>
          <w:rFonts w:ascii="Sakkal Majalla" w:eastAsia="Times New Roman" w:hAnsi="Sakkal Majalla"/>
          <w:sz w:val="34"/>
        </w:rPr>
      </w:pPr>
      <w:r w:rsidRPr="00D80E94">
        <w:rPr>
          <w:rFonts w:ascii="Sakkal Majalla" w:eastAsia="Times New Roman" w:hAnsi="Sakkal Majalla"/>
          <w:sz w:val="34"/>
          <w:rtl/>
        </w:rPr>
        <w:t>كل من يرغب في تعلم استخدام الذكاء الاصطناعي لتحليل البيانات واتخاذ القرار.</w:t>
      </w:r>
    </w:p>
    <w:p w14:paraId="2593622D" w14:textId="77777777" w:rsidR="00224389" w:rsidRDefault="00224389" w:rsidP="00224389">
      <w:pPr>
        <w:spacing w:after="160" w:line="259" w:lineRule="auto"/>
        <w:jc w:val="left"/>
        <w:rPr>
          <w:rFonts w:ascii="Adobe Arabic" w:hAnsi="Adobe Arabic" w:cs="Adobe Arabic"/>
          <w:b/>
          <w:bCs/>
          <w:color w:val="168489"/>
          <w:sz w:val="44"/>
          <w:szCs w:val="48"/>
          <w:rtl/>
        </w:rPr>
      </w:pPr>
      <w:r>
        <w:rPr>
          <w:noProof/>
        </w:rPr>
        <w:lastRenderedPageBreak/>
        <w:drawing>
          <wp:anchor distT="0" distB="0" distL="114300" distR="114300" simplePos="0" relativeHeight="252807168" behindDoc="0" locked="0" layoutInCell="1" allowOverlap="1" wp14:anchorId="6336F54C" wp14:editId="1E25C18D">
            <wp:simplePos x="0" y="0"/>
            <wp:positionH relativeFrom="column">
              <wp:posOffset>5092523</wp:posOffset>
            </wp:positionH>
            <wp:positionV relativeFrom="paragraph">
              <wp:posOffset>361034</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2A2A3F" w14:textId="49DB7A59" w:rsidR="00224389" w:rsidRPr="00735B07" w:rsidRDefault="00D80E94" w:rsidP="00224389">
      <w:pPr>
        <w:spacing w:after="160" w:line="259" w:lineRule="auto"/>
        <w:jc w:val="left"/>
        <w:rPr>
          <w:rFonts w:ascii="Adobe Arabic" w:hAnsi="Adobe Arabic" w:cs="Adobe Arabic"/>
          <w:b/>
          <w:bCs/>
          <w:color w:val="168489"/>
          <w:sz w:val="44"/>
          <w:szCs w:val="48"/>
          <w:rtl/>
        </w:rPr>
      </w:pPr>
      <w:r w:rsidRPr="00D80E94">
        <w:rPr>
          <w:rFonts w:ascii="Adobe Arabic" w:hAnsi="Adobe Arabic" w:cs="Adobe Arabic"/>
          <w:b/>
          <w:bCs/>
          <w:color w:val="168489"/>
          <w:sz w:val="44"/>
          <w:szCs w:val="48"/>
          <w:rtl/>
        </w:rPr>
        <w:t>نواتج التعلّم</w:t>
      </w:r>
      <w:r w:rsidR="00224389">
        <w:rPr>
          <w:rFonts w:ascii="Adobe Arabic" w:hAnsi="Adobe Arabic" w:cs="Adobe Arabic" w:hint="cs"/>
          <w:b/>
          <w:bCs/>
          <w:color w:val="168489"/>
          <w:sz w:val="44"/>
          <w:szCs w:val="48"/>
          <w:rtl/>
        </w:rPr>
        <w:t>:</w:t>
      </w:r>
    </w:p>
    <w:p w14:paraId="0FC0DF6D" w14:textId="77777777" w:rsidR="00D80E94" w:rsidRPr="00D80E94" w:rsidRDefault="00D80E94" w:rsidP="00D80E94">
      <w:pPr>
        <w:spacing w:after="160" w:line="259" w:lineRule="auto"/>
        <w:rPr>
          <w:color w:val="C00000"/>
          <w:rtl/>
        </w:rPr>
      </w:pPr>
      <w:r w:rsidRPr="00D80E94">
        <w:rPr>
          <w:color w:val="C00000"/>
          <w:rtl/>
        </w:rPr>
        <w:t>1. المعارف</w:t>
      </w:r>
    </w:p>
    <w:p w14:paraId="754815E3" w14:textId="7B799DD0" w:rsidR="00D80E94" w:rsidRDefault="001E253C" w:rsidP="00D80E94">
      <w:pPr>
        <w:spacing w:after="160" w:line="259" w:lineRule="auto"/>
        <w:rPr>
          <w:rtl/>
        </w:rPr>
      </w:pPr>
      <w:hyperlink r:id="rId25" w:history="1">
        <w:r w:rsidR="00D80E94" w:rsidRPr="001E253C">
          <w:rPr>
            <w:rStyle w:val="Hyperlink"/>
            <w:rtl/>
          </w:rPr>
          <w:t>سيكون المتدرب قادراً على:</w:t>
        </w:r>
      </w:hyperlink>
    </w:p>
    <w:p w14:paraId="697C95A1" w14:textId="019DB13E" w:rsidR="00D80E94" w:rsidRPr="00EC17B4" w:rsidRDefault="00D80E94">
      <w:pPr>
        <w:pStyle w:val="a5"/>
        <w:numPr>
          <w:ilvl w:val="1"/>
          <w:numId w:val="85"/>
        </w:numPr>
        <w:rPr>
          <w:rFonts w:ascii="Sakkal Majalla" w:hAnsi="Sakkal Majalla" w:cs="Sakkal Majalla"/>
          <w:sz w:val="34"/>
          <w:szCs w:val="34"/>
          <w:rtl/>
        </w:rPr>
      </w:pPr>
      <w:r w:rsidRPr="00EC17B4">
        <w:rPr>
          <w:rFonts w:ascii="Sakkal Majalla" w:hAnsi="Sakkal Majalla" w:cs="Sakkal Majalla"/>
          <w:sz w:val="34"/>
          <w:szCs w:val="34"/>
          <w:rtl/>
        </w:rPr>
        <w:t>فهم المفاهيم الأساسية للذكاء الاصطناعي والتعلم الآلي، وتمييز الأنواع المختلفة للتعلم الآلي (الموجه، غير الموجه، والمعزز) وتطبيقاتها المختلفة.</w:t>
      </w:r>
    </w:p>
    <w:p w14:paraId="6B853E8B" w14:textId="16073AA8" w:rsidR="00D80E94" w:rsidRPr="00EC17B4" w:rsidRDefault="00D80E94">
      <w:pPr>
        <w:pStyle w:val="a5"/>
        <w:numPr>
          <w:ilvl w:val="1"/>
          <w:numId w:val="85"/>
        </w:numPr>
        <w:rPr>
          <w:rFonts w:ascii="Sakkal Majalla" w:hAnsi="Sakkal Majalla" w:cs="Sakkal Majalla"/>
          <w:sz w:val="34"/>
          <w:szCs w:val="34"/>
          <w:rtl/>
        </w:rPr>
      </w:pPr>
      <w:r w:rsidRPr="00EC17B4">
        <w:rPr>
          <w:rFonts w:ascii="Sakkal Majalla" w:hAnsi="Sakkal Majalla" w:cs="Sakkal Majalla"/>
          <w:sz w:val="34"/>
          <w:szCs w:val="34"/>
          <w:rtl/>
        </w:rPr>
        <w:t>إدراك مراحل عملية تحليل البيانات باستخدام الذكاء الاصطناعي بدءاً من جمع البيانات وتنظيفها، مروراً ببناء النماذج وتدريبها، وصولاً إلى التقييم والتطبيق.</w:t>
      </w:r>
    </w:p>
    <w:p w14:paraId="71BD3A67" w14:textId="5BE051C6" w:rsidR="00D80E94" w:rsidRPr="00EC17B4" w:rsidRDefault="00D80E94">
      <w:pPr>
        <w:pStyle w:val="a5"/>
        <w:numPr>
          <w:ilvl w:val="1"/>
          <w:numId w:val="85"/>
        </w:numPr>
        <w:rPr>
          <w:rFonts w:ascii="Sakkal Majalla" w:hAnsi="Sakkal Majalla" w:cs="Sakkal Majalla"/>
          <w:sz w:val="34"/>
          <w:szCs w:val="34"/>
          <w:rtl/>
        </w:rPr>
      </w:pPr>
      <w:r w:rsidRPr="00EC17B4">
        <w:rPr>
          <w:rFonts w:ascii="Sakkal Majalla" w:hAnsi="Sakkal Majalla" w:cs="Sakkal Majalla"/>
          <w:sz w:val="34"/>
          <w:szCs w:val="34"/>
          <w:rtl/>
        </w:rPr>
        <w:t>استيعاب المبادئ الرياضية والإحصائية الأساسية التي تقوم عليها خوارزميات التعلم الآلي، وفهم آلية عمل نماذج التصنيف والانحدار والتجميع والشبكات العصبية.</w:t>
      </w:r>
    </w:p>
    <w:p w14:paraId="03766E71" w14:textId="77777777" w:rsidR="00D80E94" w:rsidRPr="00D80E94" w:rsidRDefault="00D80E94" w:rsidP="00D80E94">
      <w:pPr>
        <w:spacing w:after="160" w:line="259" w:lineRule="auto"/>
        <w:rPr>
          <w:color w:val="C00000"/>
          <w:rtl/>
        </w:rPr>
      </w:pPr>
      <w:r w:rsidRPr="00D80E94">
        <w:rPr>
          <w:color w:val="C00000"/>
          <w:rtl/>
        </w:rPr>
        <w:t>2. المهارات</w:t>
      </w:r>
    </w:p>
    <w:p w14:paraId="7177A39D" w14:textId="22BA2A40" w:rsidR="00D80E94" w:rsidRDefault="001E253C" w:rsidP="00D80E94">
      <w:pPr>
        <w:spacing w:after="160" w:line="259" w:lineRule="auto"/>
        <w:rPr>
          <w:rtl/>
        </w:rPr>
      </w:pPr>
      <w:hyperlink r:id="rId26" w:history="1">
        <w:r w:rsidR="00D80E94" w:rsidRPr="001E253C">
          <w:rPr>
            <w:rStyle w:val="Hyperlink"/>
            <w:rtl/>
          </w:rPr>
          <w:t>سيكون المتدرب قادراً على:</w:t>
        </w:r>
      </w:hyperlink>
    </w:p>
    <w:p w14:paraId="15CCB194" w14:textId="405B4490" w:rsidR="00D80E94" w:rsidRPr="00EC17B4" w:rsidRDefault="00D80E94">
      <w:pPr>
        <w:pStyle w:val="a5"/>
        <w:numPr>
          <w:ilvl w:val="1"/>
          <w:numId w:val="86"/>
        </w:numPr>
        <w:rPr>
          <w:rFonts w:ascii="Sakkal Majalla" w:hAnsi="Sakkal Majalla" w:cs="Sakkal Majalla"/>
          <w:sz w:val="34"/>
          <w:szCs w:val="34"/>
          <w:rtl/>
        </w:rPr>
      </w:pPr>
      <w:r w:rsidRPr="00EC17B4">
        <w:rPr>
          <w:rFonts w:ascii="Sakkal Majalla" w:hAnsi="Sakkal Majalla" w:cs="Sakkal Majalla"/>
          <w:sz w:val="34"/>
          <w:szCs w:val="34"/>
          <w:rtl/>
        </w:rPr>
        <w:t xml:space="preserve">تطبيق لغة البرمجة </w:t>
      </w:r>
      <w:r w:rsidRPr="00EC17B4">
        <w:rPr>
          <w:rFonts w:ascii="Sakkal Majalla" w:hAnsi="Sakkal Majalla" w:cs="Sakkal Majalla"/>
          <w:sz w:val="34"/>
          <w:szCs w:val="34"/>
        </w:rPr>
        <w:t>Python</w:t>
      </w:r>
      <w:r w:rsidRPr="00EC17B4">
        <w:rPr>
          <w:rFonts w:ascii="Sakkal Majalla" w:hAnsi="Sakkal Majalla" w:cs="Sakkal Majalla"/>
          <w:sz w:val="34"/>
          <w:szCs w:val="34"/>
          <w:rtl/>
        </w:rPr>
        <w:t xml:space="preserve"> واستخدام المكتبات الأساسية (</w:t>
      </w:r>
      <w:r w:rsidRPr="00EC17B4">
        <w:rPr>
          <w:rFonts w:ascii="Sakkal Majalla" w:hAnsi="Sakkal Majalla" w:cs="Sakkal Majalla"/>
          <w:sz w:val="34"/>
          <w:szCs w:val="34"/>
        </w:rPr>
        <w:t>Pandas, NumPy, Scikit-learn, Matplotlib</w:t>
      </w:r>
      <w:r w:rsidRPr="00EC17B4">
        <w:rPr>
          <w:rFonts w:ascii="Sakkal Majalla" w:hAnsi="Sakkal Majalla" w:cs="Sakkal Majalla"/>
          <w:sz w:val="34"/>
          <w:szCs w:val="34"/>
          <w:rtl/>
        </w:rPr>
        <w:t>) في معالجة وتحليل البيانات وبناء نماذج التعلم الآلي.</w:t>
      </w:r>
    </w:p>
    <w:p w14:paraId="68C531D6" w14:textId="42A4F9D9" w:rsidR="00D80E94" w:rsidRPr="00EC17B4" w:rsidRDefault="00D80E94">
      <w:pPr>
        <w:pStyle w:val="a5"/>
        <w:numPr>
          <w:ilvl w:val="1"/>
          <w:numId w:val="86"/>
        </w:numPr>
        <w:rPr>
          <w:rFonts w:ascii="Sakkal Majalla" w:hAnsi="Sakkal Majalla" w:cs="Sakkal Majalla"/>
          <w:sz w:val="34"/>
          <w:szCs w:val="34"/>
          <w:rtl/>
        </w:rPr>
      </w:pPr>
      <w:r w:rsidRPr="00EC17B4">
        <w:rPr>
          <w:rFonts w:ascii="Sakkal Majalla" w:hAnsi="Sakkal Majalla" w:cs="Sakkal Majalla"/>
          <w:sz w:val="34"/>
          <w:szCs w:val="34"/>
          <w:rtl/>
        </w:rPr>
        <w:t xml:space="preserve">بناء وتدريب وتقييم نماذج التعلم الآلي المختلفة (الانحدار الخطي، الانحدار اللوجستي، أشجار القرار، الغابات العشوائية، </w:t>
      </w:r>
      <w:r w:rsidRPr="00EC17B4">
        <w:rPr>
          <w:rFonts w:ascii="Sakkal Majalla" w:hAnsi="Sakkal Majalla" w:cs="Sakkal Majalla"/>
          <w:sz w:val="34"/>
          <w:szCs w:val="34"/>
        </w:rPr>
        <w:t>K-means</w:t>
      </w:r>
      <w:r w:rsidRPr="00EC17B4">
        <w:rPr>
          <w:rFonts w:ascii="Sakkal Majalla" w:hAnsi="Sakkal Majalla" w:cs="Sakkal Majalla"/>
          <w:sz w:val="34"/>
          <w:szCs w:val="34"/>
          <w:rtl/>
        </w:rPr>
        <w:t>) وتطبيقها على بيانات حقيقية.</w:t>
      </w:r>
    </w:p>
    <w:p w14:paraId="7015CBFC" w14:textId="36C54229" w:rsidR="00D80E94" w:rsidRPr="00EC17B4" w:rsidRDefault="00D80E94">
      <w:pPr>
        <w:pStyle w:val="a5"/>
        <w:numPr>
          <w:ilvl w:val="1"/>
          <w:numId w:val="86"/>
        </w:numPr>
        <w:rPr>
          <w:rFonts w:ascii="Sakkal Majalla" w:hAnsi="Sakkal Majalla" w:cs="Sakkal Majalla"/>
          <w:sz w:val="34"/>
          <w:szCs w:val="34"/>
          <w:rtl/>
        </w:rPr>
      </w:pPr>
      <w:r w:rsidRPr="00EC17B4">
        <w:rPr>
          <w:rFonts w:ascii="Sakkal Majalla" w:hAnsi="Sakkal Majalla" w:cs="Sakkal Majalla"/>
          <w:sz w:val="34"/>
          <w:szCs w:val="34"/>
          <w:rtl/>
        </w:rPr>
        <w:t>إجراء عمليات تنظيف البيانات ومعالجة القيم المفقودة والشاذة، وتحويل البيانات وهندسة الميزات، وتصور البيانات باستخدام أدوات التصور المختلفة.</w:t>
      </w:r>
    </w:p>
    <w:p w14:paraId="0F3F7C4F" w14:textId="77777777" w:rsidR="00D80E94" w:rsidRPr="00D80E94" w:rsidRDefault="00D80E94" w:rsidP="00D80E94">
      <w:pPr>
        <w:spacing w:after="160" w:line="259" w:lineRule="auto"/>
        <w:rPr>
          <w:color w:val="C00000"/>
          <w:rtl/>
        </w:rPr>
      </w:pPr>
      <w:r w:rsidRPr="00D80E94">
        <w:rPr>
          <w:color w:val="C00000"/>
          <w:rtl/>
        </w:rPr>
        <w:t>3. الجدارات</w:t>
      </w:r>
    </w:p>
    <w:p w14:paraId="11909C9F" w14:textId="555E0966" w:rsidR="00D80E94" w:rsidRDefault="001E253C" w:rsidP="00D80E94">
      <w:pPr>
        <w:spacing w:after="160" w:line="259" w:lineRule="auto"/>
        <w:rPr>
          <w:rtl/>
        </w:rPr>
      </w:pPr>
      <w:hyperlink r:id="rId27" w:history="1">
        <w:r w:rsidR="00D80E94" w:rsidRPr="001E253C">
          <w:rPr>
            <w:rStyle w:val="Hyperlink"/>
            <w:rtl/>
          </w:rPr>
          <w:t>سيكون المتدرب قادراً على:</w:t>
        </w:r>
      </w:hyperlink>
    </w:p>
    <w:p w14:paraId="73D542E5" w14:textId="17AE0533" w:rsidR="00D80E94" w:rsidRPr="00EC17B4" w:rsidRDefault="00D80E94">
      <w:pPr>
        <w:pStyle w:val="a5"/>
        <w:numPr>
          <w:ilvl w:val="1"/>
          <w:numId w:val="87"/>
        </w:numPr>
        <w:rPr>
          <w:rFonts w:ascii="Sakkal Majalla" w:hAnsi="Sakkal Majalla" w:cs="Sakkal Majalla"/>
          <w:sz w:val="34"/>
          <w:szCs w:val="34"/>
          <w:rtl/>
        </w:rPr>
      </w:pPr>
      <w:r w:rsidRPr="00EC17B4">
        <w:rPr>
          <w:rFonts w:ascii="Sakkal Majalla" w:hAnsi="Sakkal Majalla" w:cs="Sakkal Majalla"/>
          <w:sz w:val="34"/>
          <w:szCs w:val="34"/>
          <w:rtl/>
        </w:rPr>
        <w:t>حل المشكلات المعقدة باستخدام منهجية علمية منظمة تعتمد على تحليل البيانات والذكاء الاصطناعي، واتخاذ قرارات مبنية على البيانات والأدلة الإحصائية.</w:t>
      </w:r>
    </w:p>
    <w:p w14:paraId="577441CD" w14:textId="21019B59" w:rsidR="00D80E94" w:rsidRPr="00EC17B4" w:rsidRDefault="00D80E94">
      <w:pPr>
        <w:pStyle w:val="a5"/>
        <w:numPr>
          <w:ilvl w:val="1"/>
          <w:numId w:val="87"/>
        </w:numPr>
        <w:rPr>
          <w:rFonts w:ascii="Sakkal Majalla" w:hAnsi="Sakkal Majalla" w:cs="Sakkal Majalla"/>
          <w:sz w:val="34"/>
          <w:szCs w:val="34"/>
          <w:rtl/>
        </w:rPr>
      </w:pPr>
      <w:r w:rsidRPr="00EC17B4">
        <w:rPr>
          <w:rFonts w:ascii="Sakkal Majalla" w:hAnsi="Sakkal Majalla" w:cs="Sakkal Majalla"/>
          <w:sz w:val="34"/>
          <w:szCs w:val="34"/>
          <w:rtl/>
        </w:rPr>
        <w:lastRenderedPageBreak/>
        <w:t>العمل بكفاءة ضمن فرق متعددة التخصصات في مشاريع الذكاء الاصطناعي، والتواصل الفعال مع أصحاب المصلحة لتوضيح النتائج والتوصيات التقنية بلغة مفهومة.</w:t>
      </w:r>
    </w:p>
    <w:p w14:paraId="4D8FF75C" w14:textId="51FE18BC" w:rsidR="00224389" w:rsidRPr="00EC17B4" w:rsidRDefault="00D80E94">
      <w:pPr>
        <w:pStyle w:val="a5"/>
        <w:numPr>
          <w:ilvl w:val="1"/>
          <w:numId w:val="87"/>
        </w:numPr>
        <w:rPr>
          <w:rFonts w:ascii="Sakkal Majalla" w:hAnsi="Sakkal Majalla" w:cs="Sakkal Majalla"/>
          <w:sz w:val="34"/>
          <w:szCs w:val="34"/>
          <w:rtl/>
        </w:rPr>
      </w:pPr>
      <w:r w:rsidRPr="00EC17B4">
        <w:rPr>
          <w:rFonts w:ascii="Sakkal Majalla" w:hAnsi="Sakkal Majalla" w:cs="Sakkal Majalla"/>
          <w:sz w:val="34"/>
          <w:szCs w:val="34"/>
          <w:rtl/>
        </w:rPr>
        <w:t>التعلم الذاتي المستمر ومواكبة التطورات السريعة في مجال الذكاء الاصطناعي، والقدرة على تطبيق تقنيات جديدة وحل تحديات غير مألوفة بشكل مستقل ومبتكر.</w:t>
      </w:r>
    </w:p>
    <w:p w14:paraId="36FC00FF"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06144" behindDoc="0" locked="0" layoutInCell="1" allowOverlap="1" wp14:anchorId="0EF298A1" wp14:editId="0BD602C0">
            <wp:simplePos x="0" y="0"/>
            <wp:positionH relativeFrom="margin">
              <wp:posOffset>5321132</wp:posOffset>
            </wp:positionH>
            <wp:positionV relativeFrom="paragraph">
              <wp:posOffset>362585</wp:posOffset>
            </wp:positionV>
            <wp:extent cx="362310" cy="362310"/>
            <wp:effectExtent l="0" t="0" r="0" b="0"/>
            <wp:wrapSquare wrapText="bothSides"/>
            <wp:docPr id="7" name="Picture 7"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CBEF619" w14:textId="77777777" w:rsidR="00224389" w:rsidRDefault="00224389" w:rsidP="00224389">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الدورة:</w:t>
      </w:r>
    </w:p>
    <w:p w14:paraId="44F41784" w14:textId="46F76D4F" w:rsidR="00224389" w:rsidRPr="00447068" w:rsidRDefault="001C7E40" w:rsidP="00224389">
      <w:pPr>
        <w:shd w:val="clear" w:color="auto" w:fill="F2F2F2" w:themeFill="background1" w:themeFillShade="F2"/>
        <w:spacing w:after="160" w:line="259" w:lineRule="auto"/>
        <w:jc w:val="center"/>
        <w:rPr>
          <w:rFonts w:ascii="Adobe Arabic" w:hAnsi="Adobe Arabic" w:cs="Adobe Arabic"/>
          <w:b/>
          <w:bCs/>
          <w:color w:val="168489"/>
          <w:sz w:val="44"/>
          <w:szCs w:val="48"/>
        </w:rPr>
      </w:pPr>
      <w:r>
        <w:rPr>
          <w:rFonts w:ascii="Adobe Arabic" w:hAnsi="Adobe Arabic" w:cs="Adobe Arabic" w:hint="cs"/>
          <w:b/>
          <w:bCs/>
          <w:color w:val="168489"/>
          <w:sz w:val="44"/>
          <w:szCs w:val="48"/>
          <w:rtl/>
        </w:rPr>
        <w:t>3 أيام</w:t>
      </w:r>
      <w:r w:rsidR="00224389" w:rsidRPr="00435FDB">
        <w:rPr>
          <w:rFonts w:ascii="Adobe Arabic" w:hAnsi="Adobe Arabic" w:cs="Adobe Arabic"/>
          <w:b/>
          <w:bCs/>
          <w:color w:val="168489"/>
          <w:sz w:val="44"/>
          <w:szCs w:val="48"/>
          <w:rtl/>
        </w:rPr>
        <w:t xml:space="preserve">، </w:t>
      </w:r>
      <w:r>
        <w:rPr>
          <w:rFonts w:ascii="Adobe Arabic" w:hAnsi="Adobe Arabic" w:cs="Adobe Arabic" w:hint="cs"/>
          <w:b/>
          <w:bCs/>
          <w:color w:val="168489"/>
          <w:sz w:val="44"/>
          <w:szCs w:val="48"/>
          <w:rtl/>
        </w:rPr>
        <w:t>15</w:t>
      </w:r>
      <w:r w:rsidR="00224389">
        <w:rPr>
          <w:rFonts w:ascii="Adobe Arabic" w:hAnsi="Adobe Arabic" w:cs="Adobe Arabic" w:hint="cs"/>
          <w:b/>
          <w:bCs/>
          <w:color w:val="168489"/>
          <w:sz w:val="44"/>
          <w:szCs w:val="48"/>
          <w:rtl/>
        </w:rPr>
        <w:t>ساع</w:t>
      </w:r>
      <w:r>
        <w:rPr>
          <w:rFonts w:ascii="Adobe Arabic" w:hAnsi="Adobe Arabic" w:cs="Adobe Arabic" w:hint="cs"/>
          <w:b/>
          <w:bCs/>
          <w:color w:val="168489"/>
          <w:sz w:val="44"/>
          <w:szCs w:val="48"/>
          <w:rtl/>
        </w:rPr>
        <w:t>ة</w:t>
      </w:r>
      <w:r w:rsidR="00224389" w:rsidRPr="00435FDB">
        <w:rPr>
          <w:rFonts w:ascii="Adobe Arabic" w:hAnsi="Adobe Arabic" w:cs="Adobe Arabic"/>
          <w:b/>
          <w:bCs/>
          <w:color w:val="168489"/>
          <w:sz w:val="44"/>
          <w:szCs w:val="48"/>
          <w:rtl/>
        </w:rPr>
        <w:t xml:space="preserve"> تدريبية</w:t>
      </w:r>
    </w:p>
    <w:p w14:paraId="2822A6A7" w14:textId="707AD4C4" w:rsidR="007D339B" w:rsidRDefault="007D339B" w:rsidP="007D339B">
      <w:pPr>
        <w:spacing w:after="160" w:line="259" w:lineRule="auto"/>
        <w:jc w:val="left"/>
        <w:rPr>
          <w:rFonts w:ascii="Adobe Arabic" w:hAnsi="Adobe Arabic" w:cs="Adobe Arabic"/>
          <w:b/>
          <w:bCs/>
          <w:color w:val="168489"/>
          <w:sz w:val="44"/>
          <w:szCs w:val="48"/>
          <w:rtl/>
        </w:rPr>
      </w:pPr>
    </w:p>
    <w:p w14:paraId="2636C6B4"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1E71AC07"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E5D4ACE" wp14:editId="5C0BCBA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E5D4ACE"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2802E891"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09E14AB5" w14:textId="53BA3B87"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BC1620">
        <w:rPr>
          <w:rFonts w:cs="GE Dinar Two Medium" w:hint="cs"/>
          <w:color w:val="C00000"/>
          <w:sz w:val="32"/>
          <w:szCs w:val="36"/>
          <w:rtl/>
        </w:rPr>
        <w:t>ت</w:t>
      </w:r>
      <w:r w:rsidRPr="006F3DEE">
        <w:rPr>
          <w:rFonts w:cs="GE Dinar Two Medium" w:hint="cs"/>
          <w:color w:val="C00000"/>
          <w:sz w:val="32"/>
          <w:szCs w:val="36"/>
          <w:rtl/>
        </w:rPr>
        <w:t>درب:</w:t>
      </w:r>
    </w:p>
    <w:p w14:paraId="22FBC424" w14:textId="725189E7" w:rsidR="007D339B" w:rsidRPr="007D339B" w:rsidRDefault="00BC1620" w:rsidP="007D339B">
      <w:pPr>
        <w:pStyle w:val="ad"/>
      </w:pPr>
      <w:r w:rsidRPr="00BC1620">
        <w:rPr>
          <w:rtl/>
        </w:rPr>
        <w:t xml:space="preserve">نشكر لكم حضوركم في هذا البرنامج التدريبي الذي تسعى من خلاله إلى اكتساب مهارات ومعارف جديدة وحرصاً على تحقيق الهدف من التدريب </w:t>
      </w:r>
      <w:hyperlink r:id="rId29" w:history="1">
        <w:r w:rsidRPr="001E253C">
          <w:rPr>
            <w:rStyle w:val="Hyperlink"/>
            <w:rtl/>
          </w:rPr>
          <w:t>فإننا نذكركم أخي الكريم بما يلي</w:t>
        </w:r>
      </w:hyperlink>
      <w:r w:rsidR="007D339B" w:rsidRPr="007D339B">
        <w:rPr>
          <w:rtl/>
        </w:rPr>
        <w:t>:</w:t>
      </w:r>
    </w:p>
    <w:p w14:paraId="6CDFC671" w14:textId="77777777" w:rsidR="00BC1620" w:rsidRPr="00BC1620" w:rsidRDefault="00BC1620" w:rsidP="00BC1620">
      <w:pPr>
        <w:pStyle w:val="a5"/>
        <w:numPr>
          <w:ilvl w:val="0"/>
          <w:numId w:val="1"/>
        </w:numPr>
        <w:spacing w:line="360" w:lineRule="auto"/>
        <w:jc w:val="both"/>
        <w:rPr>
          <w:rFonts w:ascii="Adobe Arabic" w:hAnsi="Adobe Arabic" w:cs="Adobe Arabic"/>
          <w:color w:val="002060"/>
          <w:sz w:val="36"/>
          <w:szCs w:val="36"/>
          <w:rtl/>
        </w:rPr>
      </w:pPr>
      <w:r w:rsidRPr="00BC1620">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5FCCDE3A" w14:textId="3C1D253B" w:rsidR="00BC1620" w:rsidRPr="00BC1620" w:rsidRDefault="00BC1620" w:rsidP="00BC1620">
      <w:pPr>
        <w:pStyle w:val="a5"/>
        <w:numPr>
          <w:ilvl w:val="0"/>
          <w:numId w:val="1"/>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4B919C04" wp14:editId="452A17EF">
            <wp:simplePos x="0" y="0"/>
            <wp:positionH relativeFrom="margin">
              <wp:align>left</wp:align>
            </wp:positionH>
            <wp:positionV relativeFrom="paragraph">
              <wp:posOffset>31115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C1620">
        <w:rPr>
          <w:rFonts w:ascii="Adobe Arabic" w:hAnsi="Adobe Arabic" w:cs="Adobe Arabic"/>
          <w:color w:val="002060"/>
          <w:sz w:val="36"/>
          <w:szCs w:val="36"/>
          <w:rtl/>
        </w:rPr>
        <w:t>العمل ضمن أفراد المجموعة في التمارين الجماعية.</w:t>
      </w:r>
    </w:p>
    <w:p w14:paraId="5176369A" w14:textId="2EA24156" w:rsidR="00BC1620" w:rsidRPr="00BC1620" w:rsidRDefault="00BC1620" w:rsidP="00BC1620">
      <w:pPr>
        <w:pStyle w:val="a5"/>
        <w:numPr>
          <w:ilvl w:val="0"/>
          <w:numId w:val="1"/>
        </w:numPr>
        <w:spacing w:line="360" w:lineRule="auto"/>
        <w:jc w:val="both"/>
        <w:rPr>
          <w:rFonts w:ascii="Adobe Arabic" w:hAnsi="Adobe Arabic" w:cs="Adobe Arabic"/>
          <w:color w:val="002060"/>
          <w:sz w:val="36"/>
          <w:szCs w:val="36"/>
          <w:rtl/>
        </w:rPr>
      </w:pPr>
      <w:r w:rsidRPr="00BC1620">
        <w:rPr>
          <w:rFonts w:ascii="Adobe Arabic" w:hAnsi="Adobe Arabic" w:cs="Adobe Arabic"/>
          <w:color w:val="002060"/>
          <w:sz w:val="36"/>
          <w:szCs w:val="36"/>
          <w:rtl/>
        </w:rPr>
        <w:t>من حق أي متدرب أن يساهم بطرح فكرته أو رأيه.</w:t>
      </w:r>
    </w:p>
    <w:p w14:paraId="3F19A27D" w14:textId="2B11B567" w:rsidR="00BC1620" w:rsidRPr="00BC1620" w:rsidRDefault="00BC1620" w:rsidP="00BC1620">
      <w:pPr>
        <w:pStyle w:val="a5"/>
        <w:numPr>
          <w:ilvl w:val="0"/>
          <w:numId w:val="1"/>
        </w:numPr>
        <w:spacing w:line="360" w:lineRule="auto"/>
        <w:jc w:val="both"/>
        <w:rPr>
          <w:rFonts w:ascii="Adobe Arabic" w:hAnsi="Adobe Arabic" w:cs="Adobe Arabic"/>
          <w:color w:val="002060"/>
          <w:sz w:val="36"/>
          <w:szCs w:val="36"/>
          <w:rtl/>
        </w:rPr>
      </w:pPr>
      <w:r w:rsidRPr="00BC1620">
        <w:rPr>
          <w:rFonts w:ascii="Adobe Arabic" w:hAnsi="Adobe Arabic" w:cs="Adobe Arabic"/>
          <w:color w:val="002060"/>
          <w:sz w:val="36"/>
          <w:szCs w:val="36"/>
          <w:rtl/>
        </w:rPr>
        <w:t>لا تقاطع أحد عند عرض فكرته أو رأيه.</w:t>
      </w:r>
    </w:p>
    <w:p w14:paraId="557B6881" w14:textId="77777777" w:rsidR="00BC1620" w:rsidRPr="00BC1620" w:rsidRDefault="00BC1620" w:rsidP="00BC1620">
      <w:pPr>
        <w:pStyle w:val="a5"/>
        <w:numPr>
          <w:ilvl w:val="0"/>
          <w:numId w:val="1"/>
        </w:numPr>
        <w:spacing w:line="360" w:lineRule="auto"/>
        <w:jc w:val="both"/>
        <w:rPr>
          <w:rFonts w:ascii="Adobe Arabic" w:hAnsi="Adobe Arabic" w:cs="Adobe Arabic"/>
          <w:color w:val="002060"/>
          <w:sz w:val="36"/>
          <w:szCs w:val="36"/>
          <w:rtl/>
        </w:rPr>
      </w:pPr>
      <w:r w:rsidRPr="00BC1620">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7A65078F" w14:textId="20D872A4" w:rsidR="00BC1620" w:rsidRPr="00BC1620" w:rsidRDefault="00BC1620" w:rsidP="00BC1620">
      <w:pPr>
        <w:pStyle w:val="a5"/>
        <w:numPr>
          <w:ilvl w:val="0"/>
          <w:numId w:val="1"/>
        </w:numPr>
        <w:spacing w:line="360" w:lineRule="auto"/>
        <w:jc w:val="both"/>
        <w:rPr>
          <w:rFonts w:ascii="Adobe Arabic" w:hAnsi="Adobe Arabic" w:cs="Adobe Arabic"/>
          <w:color w:val="002060"/>
          <w:sz w:val="36"/>
          <w:szCs w:val="36"/>
          <w:rtl/>
        </w:rPr>
      </w:pPr>
      <w:r w:rsidRPr="00BC1620">
        <w:rPr>
          <w:rFonts w:ascii="Adobe Arabic" w:hAnsi="Adobe Arabic" w:cs="Adobe Arabic"/>
          <w:color w:val="002060"/>
          <w:sz w:val="36"/>
          <w:szCs w:val="36"/>
          <w:rtl/>
        </w:rPr>
        <w:t>الحضور في الوقت المحدد للبرنامج من عوامل نجاحه.</w:t>
      </w:r>
    </w:p>
    <w:p w14:paraId="10DFEBF8" w14:textId="1F85CCD2" w:rsidR="00BC1620" w:rsidRPr="00BC1620" w:rsidRDefault="00BC1620" w:rsidP="00BC1620">
      <w:pPr>
        <w:pStyle w:val="a5"/>
        <w:numPr>
          <w:ilvl w:val="0"/>
          <w:numId w:val="1"/>
        </w:numPr>
        <w:spacing w:line="360" w:lineRule="auto"/>
        <w:jc w:val="both"/>
        <w:rPr>
          <w:rFonts w:ascii="Adobe Arabic" w:hAnsi="Adobe Arabic" w:cs="Adobe Arabic"/>
          <w:color w:val="002060"/>
          <w:sz w:val="36"/>
          <w:szCs w:val="36"/>
          <w:rtl/>
        </w:rPr>
      </w:pPr>
      <w:r w:rsidRPr="00BC1620">
        <w:rPr>
          <w:rFonts w:ascii="Adobe Arabic" w:hAnsi="Adobe Arabic" w:cs="Adobe Arabic"/>
          <w:color w:val="002060"/>
          <w:sz w:val="36"/>
          <w:szCs w:val="36"/>
          <w:rtl/>
        </w:rPr>
        <w:t xml:space="preserve">التركيز على التدريب وتجنب معوقات التركيز كالجوال وغيره. </w:t>
      </w:r>
    </w:p>
    <w:p w14:paraId="5C3DED5B" w14:textId="68D12FA1" w:rsidR="007D339B" w:rsidRPr="00BC1620" w:rsidRDefault="00BC1620" w:rsidP="00BC1620">
      <w:pPr>
        <w:pStyle w:val="a5"/>
        <w:numPr>
          <w:ilvl w:val="0"/>
          <w:numId w:val="1"/>
        </w:numPr>
        <w:spacing w:line="360" w:lineRule="auto"/>
        <w:jc w:val="both"/>
        <w:rPr>
          <w:rFonts w:ascii="Adobe Arabic" w:hAnsi="Adobe Arabic" w:cs="Adobe Arabic"/>
          <w:color w:val="002060"/>
          <w:sz w:val="36"/>
          <w:szCs w:val="36"/>
        </w:rPr>
      </w:pPr>
      <w:r w:rsidRPr="00BC1620">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BC1620">
        <w:rPr>
          <w:rFonts w:ascii="Adobe Arabic" w:hAnsi="Adobe Arabic" w:cs="Adobe Arabic"/>
          <w:color w:val="002060"/>
          <w:sz w:val="36"/>
          <w:szCs w:val="36"/>
          <w:rtl/>
        </w:rPr>
        <w:t>.</w:t>
      </w:r>
    </w:p>
    <w:p w14:paraId="4EC7B465" w14:textId="77777777" w:rsidR="00DD10BF" w:rsidRDefault="00B4310C" w:rsidP="00B4310C">
      <w:pPr>
        <w:bidi w:val="0"/>
        <w:spacing w:after="160" w:line="259" w:lineRule="auto"/>
        <w:jc w:val="right"/>
      </w:pPr>
      <w:r>
        <w:rPr>
          <w:rtl/>
        </w:rPr>
        <w:br w:type="page"/>
      </w:r>
    </w:p>
    <w:p w14:paraId="5E605597"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2710B77B" wp14:editId="475BB476">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2710B77B"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3B226036"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60145B9E" w14:textId="77777777" w:rsidR="00E42DAD" w:rsidRDefault="00E42DAD" w:rsidP="00DD10BF">
      <w:pPr>
        <w:spacing w:after="160" w:line="259" w:lineRule="auto"/>
        <w:jc w:val="center"/>
      </w:pPr>
    </w:p>
    <w:p w14:paraId="080BA0A8"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2CB1EE8B" w14:textId="77777777" w:rsidTr="00835331">
        <w:trPr>
          <w:trHeight w:val="1962"/>
          <w:jc w:val="right"/>
        </w:trPr>
        <w:tc>
          <w:tcPr>
            <w:tcW w:w="3145" w:type="dxa"/>
            <w:tcBorders>
              <w:bottom w:val="single" w:sz="18" w:space="0" w:color="168489"/>
            </w:tcBorders>
            <w:vAlign w:val="center"/>
          </w:tcPr>
          <w:p w14:paraId="411F01D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5D970A92"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67D5EF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2426F759" wp14:editId="05EBDB11">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32"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12B171C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C672B7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5CFB99AC"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3B4337B9"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1CBD7EB0"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43FC476" wp14:editId="5D60BFED">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4"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6C131204" w14:textId="77777777" w:rsidTr="00835331">
        <w:trPr>
          <w:trHeight w:val="2370"/>
          <w:jc w:val="right"/>
        </w:trPr>
        <w:tc>
          <w:tcPr>
            <w:tcW w:w="3145" w:type="dxa"/>
            <w:tcBorders>
              <w:top w:val="single" w:sz="18" w:space="0" w:color="168489"/>
              <w:bottom w:val="single" w:sz="18" w:space="0" w:color="168489"/>
            </w:tcBorders>
            <w:vAlign w:val="center"/>
          </w:tcPr>
          <w:p w14:paraId="411924B6"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7CA22844"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3EFA3D9"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3AFD7DD" wp14:editId="6BF92149">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6"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B6DB271"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638792"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754C2CE"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9C23FB7"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7ECBDB" wp14:editId="4E5F5E69">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8"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358E0AE" w14:textId="77777777" w:rsidTr="00835331">
        <w:trPr>
          <w:trHeight w:val="2199"/>
          <w:jc w:val="right"/>
        </w:trPr>
        <w:tc>
          <w:tcPr>
            <w:tcW w:w="3145" w:type="dxa"/>
            <w:tcBorders>
              <w:top w:val="single" w:sz="18" w:space="0" w:color="168489"/>
              <w:bottom w:val="single" w:sz="18" w:space="0" w:color="168489"/>
            </w:tcBorders>
            <w:vAlign w:val="center"/>
          </w:tcPr>
          <w:p w14:paraId="32A708AF"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4D04E456"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4FB88B03"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BB5B16B" wp14:editId="44643674">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40"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5B9CEC6"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743E7637"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1B4A1897"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049E0F08"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3EB365E5"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389DF26" wp14:editId="6B429AE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4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5EC934C" w14:textId="77777777" w:rsidTr="00835331">
        <w:trPr>
          <w:trHeight w:val="2370"/>
          <w:jc w:val="right"/>
        </w:trPr>
        <w:tc>
          <w:tcPr>
            <w:tcW w:w="3145" w:type="dxa"/>
            <w:tcBorders>
              <w:top w:val="single" w:sz="18" w:space="0" w:color="168489"/>
            </w:tcBorders>
            <w:vAlign w:val="center"/>
          </w:tcPr>
          <w:p w14:paraId="03B0289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1810DC61"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59E33454"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53E8C67" wp14:editId="7B9D33A4">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4"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5B521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5669BC9C"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1758E9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8D30DE4" wp14:editId="33C8D2A6">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6"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5FDB8CEB" w14:textId="77777777" w:rsidR="00DD10BF" w:rsidRDefault="00DD10BF" w:rsidP="00DD10BF">
      <w:pPr>
        <w:bidi w:val="0"/>
        <w:spacing w:after="160" w:line="259" w:lineRule="auto"/>
        <w:jc w:val="right"/>
        <w:rPr>
          <w:rtl/>
        </w:rPr>
      </w:pPr>
    </w:p>
    <w:p w14:paraId="04BA0A10" w14:textId="77777777" w:rsidR="00935C0E" w:rsidRDefault="00935C0E" w:rsidP="00935C0E">
      <w:pPr>
        <w:bidi w:val="0"/>
        <w:jc w:val="center"/>
      </w:pPr>
    </w:p>
    <w:p w14:paraId="7020B07F" w14:textId="77777777" w:rsidR="00935C0E" w:rsidRPr="009F34C6" w:rsidRDefault="00935C0E" w:rsidP="009F34C6">
      <w:pPr>
        <w:bidi w:val="0"/>
        <w:spacing w:after="160" w:line="259" w:lineRule="auto"/>
        <w:jc w:val="left"/>
      </w:pPr>
      <w:r>
        <w:br w:type="page"/>
      </w:r>
    </w:p>
    <w:p w14:paraId="311FEA2E" w14:textId="77777777" w:rsidR="00781A2F" w:rsidRPr="00935C0E" w:rsidRDefault="00781A2F" w:rsidP="00781A2F">
      <w:pPr>
        <w:tabs>
          <w:tab w:val="center" w:pos="4513"/>
        </w:tabs>
        <w:bidi w:val="0"/>
        <w:rPr>
          <w:rtl/>
        </w:rPr>
        <w:sectPr w:rsidR="00781A2F" w:rsidRPr="00935C0E" w:rsidSect="00D45731">
          <w:headerReference w:type="even" r:id="rId47"/>
          <w:headerReference w:type="default" r:id="rId48"/>
          <w:footerReference w:type="even" r:id="rId49"/>
          <w:footerReference w:type="default" r:id="rId50"/>
          <w:headerReference w:type="first" r:id="rId51"/>
          <w:footerReference w:type="first" r:id="rId52"/>
          <w:pgSz w:w="11906" w:h="16838" w:code="9"/>
          <w:pgMar w:top="1440" w:right="1440" w:bottom="1440" w:left="1440" w:header="113" w:footer="0" w:gutter="0"/>
          <w:pgNumType w:start="0"/>
          <w:cols w:space="720"/>
          <w:titlePg/>
          <w:docGrid w:linePitch="381"/>
        </w:sectPr>
      </w:pPr>
    </w:p>
    <w:p w14:paraId="3067ABD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3A45F695" wp14:editId="274B66A0">
                <wp:simplePos x="0" y="0"/>
                <wp:positionH relativeFrom="column">
                  <wp:posOffset>-107950</wp:posOffset>
                </wp:positionH>
                <wp:positionV relativeFrom="paragraph">
                  <wp:posOffset>-463550</wp:posOffset>
                </wp:positionV>
                <wp:extent cx="6589467" cy="6965950"/>
                <wp:effectExtent l="0" t="0" r="0" b="6350"/>
                <wp:wrapNone/>
                <wp:docPr id="162" name="Group 162"/>
                <wp:cNvGraphicFramePr/>
                <a:graphic xmlns:a="http://schemas.openxmlformats.org/drawingml/2006/main">
                  <a:graphicData uri="http://schemas.microsoft.com/office/word/2010/wordprocessingGroup">
                    <wpg:wgp>
                      <wpg:cNvGrpSpPr/>
                      <wpg:grpSpPr>
                        <a:xfrm>
                          <a:off x="0" y="0"/>
                          <a:ext cx="6589467" cy="6965950"/>
                          <a:chOff x="-236293" y="0"/>
                          <a:chExt cx="6589467" cy="6965950"/>
                        </a:xfrm>
                      </wpg:grpSpPr>
                      <wpg:grpSp>
                        <wpg:cNvPr id="1279981941" name="Group 1279981941"/>
                        <wpg:cNvGrpSpPr/>
                        <wpg:grpSpPr>
                          <a:xfrm>
                            <a:off x="-236293" y="2571750"/>
                            <a:ext cx="5810924" cy="4394200"/>
                            <a:chOff x="-398225" y="0"/>
                            <a:chExt cx="5811001" cy="4394511"/>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53" cstate="print">
                                  <a:lum bright="70000" contrast="-70000"/>
                                  <a:extLst>
                                    <a:ext uri="{BEBA8EAE-BF5A-486C-A8C5-ECC9F3942E4B}">
                                      <a14:imgProps xmlns:a14="http://schemas.microsoft.com/office/drawing/2010/main">
                                        <a14:imgLayer r:embed="rId5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06FCA6BE" w14:textId="5CB1A4FE" w:rsidR="00BC6FB1" w:rsidRPr="00BC6FB1" w:rsidRDefault="00436A99" w:rsidP="00BC6FB1">
                                  <w:pPr>
                                    <w:bidi w:val="0"/>
                                    <w:jc w:val="center"/>
                                    <w:rPr>
                                      <w:rFonts w:ascii="Adobe Arabic" w:eastAsia="GE Dinar One" w:hAnsi="Adobe Arabic" w:cs="Adobe Arabic"/>
                                      <w:b/>
                                      <w:bCs/>
                                      <w:color w:val="000000"/>
                                      <w:kern w:val="24"/>
                                      <w:sz w:val="44"/>
                                      <w:szCs w:val="44"/>
                                      <w:lang w:bidi="ar-SY"/>
                                    </w:rPr>
                                  </w:pPr>
                                  <w:r w:rsidRPr="00436A99">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023473" y="778922"/>
                              <a:ext cx="3389303" cy="3399549"/>
                            </a:xfrm>
                            <a:prstGeom prst="rect">
                              <a:avLst/>
                            </a:prstGeom>
                            <a:noFill/>
                            <a:ln w="6350">
                              <a:noFill/>
                            </a:ln>
                          </wps:spPr>
                          <wps:txbx>
                            <w:txbxContent>
                              <w:p w14:paraId="6BD239A5" w14:textId="02E4C9EB" w:rsidR="00436A99" w:rsidRPr="001E253C" w:rsidRDefault="001E253C" w:rsidP="001E253C">
                                <w:pPr>
                                  <w:rPr>
                                    <w:rFonts w:ascii="Adobe Arabic" w:eastAsia="GE Dinar One" w:hAnsi="Adobe Arabic" w:cs="Adobe Arabic"/>
                                    <w:color w:val="000000"/>
                                    <w:kern w:val="24"/>
                                    <w:sz w:val="36"/>
                                    <w:szCs w:val="36"/>
                                    <w:lang w:bidi="ar-SY"/>
                                  </w:rPr>
                                </w:pPr>
                                <w:hyperlink r:id="rId57" w:history="1">
                                  <w:r w:rsidR="00436A99" w:rsidRPr="001E253C">
                                    <w:rPr>
                                      <w:rStyle w:val="Hyperlink"/>
                                      <w:rFonts w:ascii="Sakkal Majalla" w:hAnsi="Sakkal Majalla"/>
                                      <w:b/>
                                      <w:sz w:val="34"/>
                                      <w:rtl/>
                                    </w:rPr>
                                    <w:t>بنهاية هذه الجلسة، سيكون المتدرّب قادراً على:</w:t>
                                  </w:r>
                                </w:hyperlink>
                              </w:p>
                              <w:p w14:paraId="45F48893"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يُعرّف تحليل البيانات ويُميّز بين أنواعه المختلفة.</w:t>
                                </w:r>
                              </w:p>
                              <w:p w14:paraId="69FC4CB4"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يشرح مفهوم الذكاء الاصطناعي وعلاقته بعلم البيانات.</w:t>
                                </w:r>
                              </w:p>
                              <w:p w14:paraId="2F3F0F16" w14:textId="358D2E94" w:rsidR="00BC6FB1"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يصف دورة حياة تحليل البيانات ومراحلها الأساسيّة.</w:t>
                                </w:r>
                              </w:p>
                              <w:p w14:paraId="41B6E07E" w14:textId="64803205"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يُحلّل دور الذكاء الاصطناعي في تحويل البيانات الخام إلى معرفة قابلة للتطبيق.</w:t>
                                </w:r>
                              </w:p>
                              <w:p w14:paraId="33470818" w14:textId="4BEE9811" w:rsidR="00436A99"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يُطبّق المفاهيم الأساسيّة لتحليل البيانات في سياقات عمليّة بسيطة.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98225" y="766221"/>
                              <a:ext cx="2665325" cy="3628290"/>
                            </a:xfrm>
                            <a:prstGeom prst="rect">
                              <a:avLst/>
                            </a:prstGeom>
                            <a:noFill/>
                            <a:ln w="6350">
                              <a:noFill/>
                            </a:ln>
                          </wps:spPr>
                          <wps:txbx>
                            <w:txbxContent>
                              <w:p w14:paraId="3D34188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الافتتاحيّة.</w:t>
                                </w:r>
                              </w:p>
                              <w:p w14:paraId="129E0C33"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تعارف المشاركين.</w:t>
                                </w:r>
                              </w:p>
                              <w:p w14:paraId="5446BE7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عصف ذهني.</w:t>
                                </w:r>
                              </w:p>
                              <w:p w14:paraId="3906C9E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تعريف تحليل البيانات وأنواعه.</w:t>
                                </w:r>
                              </w:p>
                              <w:p w14:paraId="547D875A"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مفهوم الذكاء الاصطناعي وعلاقته بعلم البيانات.</w:t>
                                </w:r>
                              </w:p>
                              <w:p w14:paraId="6EBE6401"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 xml:space="preserve">دورة حياة تحليل البيانات </w:t>
                                </w:r>
                                <w:r w:rsidRPr="00436A99">
                                  <w:rPr>
                                    <w:rFonts w:ascii="Adobe Arabic" w:eastAsia="GE Dinar One" w:hAnsi="Adobe Arabic" w:cs="Adobe Arabic"/>
                                    <w:color w:val="000000"/>
                                    <w:kern w:val="24"/>
                                    <w:sz w:val="36"/>
                                    <w:szCs w:val="36"/>
                                    <w:lang w:bidi="ar-SY"/>
                                  </w:rPr>
                                  <w:t>Data Analysis Life Cycle</w:t>
                                </w:r>
                                <w:r w:rsidRPr="00436A99">
                                  <w:rPr>
                                    <w:rFonts w:ascii="Adobe Arabic" w:eastAsia="GE Dinar One" w:hAnsi="Adobe Arabic" w:cs="Adobe Arabic"/>
                                    <w:color w:val="000000"/>
                                    <w:kern w:val="24"/>
                                    <w:sz w:val="36"/>
                                    <w:szCs w:val="36"/>
                                    <w:rtl/>
                                    <w:lang w:bidi="ar-SY"/>
                                  </w:rPr>
                                  <w:t>.</w:t>
                                </w:r>
                              </w:p>
                              <w:p w14:paraId="190F722D"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دور الذكاء الاصطناعي في تحويل البيانات إلى معرفة.</w:t>
                                </w:r>
                              </w:p>
                              <w:p w14:paraId="009BECE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تدريبي.</w:t>
                                </w:r>
                              </w:p>
                              <w:p w14:paraId="18200542" w14:textId="78DC61D6" w:rsidR="00BC6FB1"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1EFEDFE1"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451791AA"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1077"/>
                              <a:ext cx="4567555" cy="536575"/>
                            </a:xfrm>
                            <a:prstGeom prst="rect">
                              <a:avLst/>
                            </a:prstGeom>
                            <a:noFill/>
                          </wps:spPr>
                          <wps:txbx>
                            <w:txbxContent>
                              <w:p w14:paraId="7BD04C2F" w14:textId="567CC329" w:rsidR="00F01FA2" w:rsidRPr="00F01FA2" w:rsidRDefault="001E253C" w:rsidP="001E253C">
                                <w:pPr>
                                  <w:jc w:val="center"/>
                                  <w:rPr>
                                    <w:rFonts w:ascii="Adobe Arabic" w:eastAsia="GE Dinar One" w:hAnsi="Adobe Arabic" w:cs="Adobe Arabic"/>
                                    <w:b/>
                                    <w:bCs/>
                                    <w:kern w:val="24"/>
                                    <w:sz w:val="56"/>
                                    <w:szCs w:val="56"/>
                                    <w:lang w:bidi="ar-SY"/>
                                  </w:rPr>
                                </w:pPr>
                                <w:hyperlink r:id="rId60" w:history="1">
                                  <w:r w:rsidR="00436A99" w:rsidRPr="001E253C">
                                    <w:rPr>
                                      <w:rStyle w:val="Hyperlink"/>
                                      <w:rFonts w:ascii="Adobe Arabic" w:eastAsia="GE Dinar One" w:hAnsi="Adobe Arabic" w:cs="Adobe Arabic"/>
                                      <w:b/>
                                      <w:bCs/>
                                      <w:kern w:val="24"/>
                                      <w:sz w:val="56"/>
                                      <w:szCs w:val="56"/>
                                      <w:rtl/>
                                      <w:lang w:bidi="ar-SY"/>
                                    </w:rPr>
                                    <w:t>مفهوم تحليل البيانات والذكاء الاصطناعي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A45F695" id="Group 162" o:spid="_x0000_s1048" style="position:absolute;left:0;text-align:left;margin-left:-8.5pt;margin-top:-36.5pt;width:518.85pt;height:548.5pt;z-index:252771328;mso-position-horizontal-relative:text;mso-position-vertical-relative:text;mso-width-relative:margin;mso-height-relative:margin" coordorigin="-2362" coordsize="65894,6965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">
                <v:group id="Group 1279981941" o:spid="_x0000_s1049" style="position:absolute;left:-2362;top:25717;width:58108;height:43942" coordorigin="-3982" coordsize="58110,43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61"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7A5ABE5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06FCA6BE" w14:textId="5CB1A4FE" w:rsidR="00BC6FB1" w:rsidRPr="00BC6FB1" w:rsidRDefault="00436A99" w:rsidP="00BC6FB1">
                            <w:pPr>
                              <w:bidi w:val="0"/>
                              <w:jc w:val="center"/>
                              <w:rPr>
                                <w:rFonts w:ascii="Adobe Arabic" w:eastAsia="GE Dinar One" w:hAnsi="Adobe Arabic" w:cs="Adobe Arabic"/>
                                <w:b/>
                                <w:bCs/>
                                <w:color w:val="000000"/>
                                <w:kern w:val="24"/>
                                <w:sz w:val="44"/>
                                <w:szCs w:val="44"/>
                                <w:lang w:bidi="ar-SY"/>
                              </w:rPr>
                            </w:pPr>
                            <w:r w:rsidRPr="00436A99">
                              <w:rPr>
                                <w:rFonts w:ascii="Adobe Arabic" w:eastAsia="GE Dinar One" w:hAnsi="Adobe Arabic" w:cs="Adobe Arabic"/>
                                <w:b/>
                                <w:bCs/>
                                <w:color w:val="000000"/>
                                <w:kern w:val="24"/>
                                <w:sz w:val="44"/>
                                <w:szCs w:val="44"/>
                                <w:rtl/>
                                <w:lang w:bidi="ar-SY"/>
                              </w:rPr>
                              <w:t>المحتوى</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62" o:title="Note " gain="19661f" blacklevel="22938f"/>
                    </v:shape>
                  </v:group>
                  <v:shape id="Text Box 1279981951" o:spid="_x0000_s1059" type="#_x0000_t202" style="position:absolute;left:20234;top:7789;width:33893;height:33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6BD239A5" w14:textId="02E4C9EB" w:rsidR="00436A99" w:rsidRPr="001E253C" w:rsidRDefault="001E253C" w:rsidP="001E253C">
                          <w:pPr>
                            <w:rPr>
                              <w:rFonts w:ascii="Adobe Arabic" w:eastAsia="GE Dinar One" w:hAnsi="Adobe Arabic" w:cs="Adobe Arabic"/>
                              <w:color w:val="000000"/>
                              <w:kern w:val="24"/>
                              <w:sz w:val="36"/>
                              <w:szCs w:val="36"/>
                              <w:lang w:bidi="ar-SY"/>
                            </w:rPr>
                          </w:pPr>
                          <w:hyperlink r:id="rId63" w:history="1">
                            <w:r w:rsidR="00436A99" w:rsidRPr="001E253C">
                              <w:rPr>
                                <w:rStyle w:val="Hyperlink"/>
                                <w:rFonts w:ascii="Sakkal Majalla" w:hAnsi="Sakkal Majalla"/>
                                <w:b/>
                                <w:sz w:val="34"/>
                                <w:rtl/>
                              </w:rPr>
                              <w:t>بنهاية هذه الجلسة، سيكون المتدرّب قادراً على:</w:t>
                            </w:r>
                          </w:hyperlink>
                        </w:p>
                        <w:p w14:paraId="45F48893"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يُعرّف تحليل البيانات ويُميّز بين أنواعه المختلفة.</w:t>
                          </w:r>
                        </w:p>
                        <w:p w14:paraId="69FC4CB4" w14:textId="77777777"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يشرح مفهوم الذكاء الاصطناعي وعلاقته بعلم البيانات.</w:t>
                          </w:r>
                        </w:p>
                        <w:p w14:paraId="2F3F0F16" w14:textId="358D2E94" w:rsidR="00BC6FB1"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يصف دورة حياة تحليل البيانات ومراحلها الأساسيّة.</w:t>
                          </w:r>
                        </w:p>
                        <w:p w14:paraId="41B6E07E" w14:textId="64803205" w:rsidR="00436A99"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يُحلّل دور الذكاء الاصطناعي في تحويل البيانات الخام إلى معرفة قابلة للتطبيق.</w:t>
                          </w:r>
                        </w:p>
                        <w:p w14:paraId="33470818" w14:textId="4BEE9811" w:rsidR="00436A99"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يُطبّق المفاهيم الأساسيّة لتحليل البيانات في سياقات عمليّة بسيطة.</w:t>
                          </w:r>
                        </w:p>
                      </w:txbxContent>
                    </v:textbox>
                  </v:shape>
                  <v:shape id="Text Box 1579856704" o:spid="_x0000_s1060" type="#_x0000_t202" style="position:absolute;left:-3982;top:7662;width:26653;height:36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3D34188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الافتتاحيّة.</w:t>
                          </w:r>
                        </w:p>
                        <w:p w14:paraId="129E0C33"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تعارف المشاركين.</w:t>
                          </w:r>
                        </w:p>
                        <w:p w14:paraId="5446BE7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عصف ذهني.</w:t>
                          </w:r>
                        </w:p>
                        <w:p w14:paraId="3906C9EE"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تعريف تحليل البيانات وأنواعه.</w:t>
                          </w:r>
                        </w:p>
                        <w:p w14:paraId="547D875A"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مفهوم الذكاء الاصطناعي وعلاقته بعلم البيانات.</w:t>
                          </w:r>
                        </w:p>
                        <w:p w14:paraId="6EBE6401"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 xml:space="preserve">دورة حياة تحليل البيانات </w:t>
                          </w:r>
                          <w:r w:rsidRPr="00436A99">
                            <w:rPr>
                              <w:rFonts w:ascii="Adobe Arabic" w:eastAsia="GE Dinar One" w:hAnsi="Adobe Arabic" w:cs="Adobe Arabic"/>
                              <w:color w:val="000000"/>
                              <w:kern w:val="24"/>
                              <w:sz w:val="36"/>
                              <w:szCs w:val="36"/>
                              <w:lang w:bidi="ar-SY"/>
                            </w:rPr>
                            <w:t>Data Analysis Life Cycle</w:t>
                          </w:r>
                          <w:r w:rsidRPr="00436A99">
                            <w:rPr>
                              <w:rFonts w:ascii="Adobe Arabic" w:eastAsia="GE Dinar One" w:hAnsi="Adobe Arabic" w:cs="Adobe Arabic"/>
                              <w:color w:val="000000"/>
                              <w:kern w:val="24"/>
                              <w:sz w:val="36"/>
                              <w:szCs w:val="36"/>
                              <w:rtl/>
                              <w:lang w:bidi="ar-SY"/>
                            </w:rPr>
                            <w:t>.</w:t>
                          </w:r>
                        </w:p>
                        <w:p w14:paraId="190F722D"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دور الذكاء الاصطناعي في تحويل البيانات إلى معرفة.</w:t>
                          </w:r>
                        </w:p>
                        <w:p w14:paraId="009BECE9" w14:textId="77777777" w:rsidR="00436A99" w:rsidRPr="00436A99" w:rsidRDefault="00436A99">
                          <w:pPr>
                            <w:pStyle w:val="a5"/>
                            <w:numPr>
                              <w:ilvl w:val="0"/>
                              <w:numId w:val="2"/>
                            </w:numPr>
                            <w:rPr>
                              <w:rFonts w:ascii="Adobe Arabic" w:eastAsia="GE Dinar One" w:hAnsi="Adobe Arabic" w:cs="Adobe Arabic"/>
                              <w:color w:val="000000"/>
                              <w:kern w:val="24"/>
                              <w:sz w:val="36"/>
                              <w:szCs w:val="36"/>
                              <w:rtl/>
                              <w:lang w:bidi="ar-SY"/>
                            </w:rPr>
                          </w:pPr>
                          <w:r w:rsidRPr="00436A99">
                            <w:rPr>
                              <w:rFonts w:ascii="Adobe Arabic" w:eastAsia="GE Dinar One" w:hAnsi="Adobe Arabic" w:cs="Adobe Arabic"/>
                              <w:color w:val="000000"/>
                              <w:kern w:val="24"/>
                              <w:sz w:val="36"/>
                              <w:szCs w:val="36"/>
                              <w:rtl/>
                              <w:lang w:bidi="ar-SY"/>
                            </w:rPr>
                            <w:t>نشاط تدريبي.</w:t>
                          </w:r>
                        </w:p>
                        <w:p w14:paraId="18200542" w14:textId="78DC61D6" w:rsidR="00BC6FB1" w:rsidRPr="000F32C7" w:rsidRDefault="00436A99">
                          <w:pPr>
                            <w:pStyle w:val="a5"/>
                            <w:numPr>
                              <w:ilvl w:val="0"/>
                              <w:numId w:val="2"/>
                            </w:numPr>
                            <w:spacing w:line="276" w:lineRule="auto"/>
                            <w:rPr>
                              <w:rFonts w:ascii="Adobe Arabic" w:eastAsia="GE Dinar One" w:hAnsi="Adobe Arabic" w:cs="Adobe Arabic"/>
                              <w:color w:val="000000"/>
                              <w:kern w:val="24"/>
                              <w:sz w:val="36"/>
                              <w:szCs w:val="36"/>
                              <w:lang w:bidi="ar-SY"/>
                            </w:rPr>
                          </w:pPr>
                          <w:r w:rsidRPr="00436A99">
                            <w:rPr>
                              <w:rFonts w:ascii="Adobe Arabic" w:eastAsia="GE Dinar One" w:hAnsi="Adobe Arabic" w:cs="Adobe Arabic"/>
                              <w:color w:val="000000"/>
                              <w:kern w:val="24"/>
                              <w:sz w:val="36"/>
                              <w:szCs w:val="36"/>
                              <w:rtl/>
                              <w:lang w:bidi="ar-SY"/>
                            </w:rPr>
                            <w:t>التقويم.</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64"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1EFEDFE1"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51791AA"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BD04C2F" w14:textId="567CC329" w:rsidR="00F01FA2" w:rsidRPr="00F01FA2" w:rsidRDefault="001E253C" w:rsidP="001E253C">
                          <w:pPr>
                            <w:jc w:val="center"/>
                            <w:rPr>
                              <w:rFonts w:ascii="Adobe Arabic" w:eastAsia="GE Dinar One" w:hAnsi="Adobe Arabic" w:cs="Adobe Arabic"/>
                              <w:b/>
                              <w:bCs/>
                              <w:kern w:val="24"/>
                              <w:sz w:val="56"/>
                              <w:szCs w:val="56"/>
                              <w:lang w:bidi="ar-SY"/>
                            </w:rPr>
                          </w:pPr>
                          <w:hyperlink r:id="rId65" w:history="1">
                            <w:r w:rsidR="00436A99" w:rsidRPr="001E253C">
                              <w:rPr>
                                <w:rStyle w:val="Hyperlink"/>
                                <w:rFonts w:ascii="Adobe Arabic" w:eastAsia="GE Dinar One" w:hAnsi="Adobe Arabic" w:cs="Adobe Arabic"/>
                                <w:b/>
                                <w:bCs/>
                                <w:kern w:val="24"/>
                                <w:sz w:val="56"/>
                                <w:szCs w:val="56"/>
                                <w:rtl/>
                                <w:lang w:bidi="ar-SY"/>
                              </w:rPr>
                              <w:t>مفهوم تحليل البيانات والذكاء الاصطناعي</w:t>
                            </w:r>
                          </w:hyperlink>
                        </w:p>
                      </w:txbxContent>
                    </v:textbox>
                  </v:shape>
                </v:group>
              </v:group>
            </w:pict>
          </mc:Fallback>
        </mc:AlternateContent>
      </w:r>
    </w:p>
    <w:p w14:paraId="14395697"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892AE6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6BBAAC1"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45380833" w14:textId="77777777" w:rsidTr="00E220AB">
        <w:tc>
          <w:tcPr>
            <w:tcW w:w="2612" w:type="pct"/>
            <w:tcBorders>
              <w:left w:val="single" w:sz="4" w:space="0" w:color="168489"/>
              <w:right w:val="single" w:sz="4" w:space="0" w:color="168489"/>
            </w:tcBorders>
          </w:tcPr>
          <w:p w14:paraId="4E390AF8" w14:textId="77777777" w:rsidR="00F01FA2" w:rsidRDefault="00F01FA2" w:rsidP="00E220AB">
            <w:pPr>
              <w:pStyle w:val="bold"/>
              <w:jc w:val="center"/>
              <w:rPr>
                <w:color w:val="168489"/>
                <w:sz w:val="40"/>
                <w:szCs w:val="40"/>
                <w:rtl/>
                <w:lang w:bidi="ar-EG"/>
              </w:rPr>
            </w:pPr>
            <w:r>
              <w:rPr>
                <w:noProof/>
              </w:rPr>
              <w:drawing>
                <wp:inline distT="0" distB="0" distL="0" distR="0" wp14:anchorId="20AF40B8" wp14:editId="7E52839E">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D66A15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5493B62" w14:textId="77777777" w:rsidR="00F01FA2" w:rsidRDefault="00F01FA2" w:rsidP="00E220AB">
            <w:pPr>
              <w:pStyle w:val="bold"/>
              <w:jc w:val="center"/>
              <w:rPr>
                <w:color w:val="168489"/>
                <w:sz w:val="40"/>
                <w:szCs w:val="40"/>
                <w:rtl/>
                <w:lang w:bidi="ar-EG"/>
              </w:rPr>
            </w:pPr>
            <w:r>
              <w:rPr>
                <w:noProof/>
              </w:rPr>
              <w:drawing>
                <wp:inline distT="0" distB="0" distL="0" distR="0" wp14:anchorId="3E904E1E" wp14:editId="4111A958">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5780D45" w14:textId="77777777" w:rsidR="00F01FA2" w:rsidRPr="00F01FA2" w:rsidRDefault="00162D45" w:rsidP="00E220AB">
            <w:pPr>
              <w:pStyle w:val="bold"/>
              <w:jc w:val="center"/>
              <w:rPr>
                <w:color w:val="168489"/>
                <w:sz w:val="40"/>
                <w:szCs w:val="40"/>
                <w:rtl/>
                <w:lang w:bidi="ar-EG"/>
              </w:rPr>
            </w:pPr>
            <w:bookmarkStart w:id="1" w:name="_Hlk178353506"/>
            <w:r w:rsidRPr="00162D45">
              <w:rPr>
                <w:color w:val="168489"/>
                <w:sz w:val="40"/>
                <w:szCs w:val="40"/>
                <w:rtl/>
                <w:lang w:bidi="ar-EG"/>
              </w:rPr>
              <w:t>منهجيّات التدريب</w:t>
            </w:r>
            <w:bookmarkEnd w:id="1"/>
          </w:p>
        </w:tc>
        <w:tc>
          <w:tcPr>
            <w:tcW w:w="579" w:type="pct"/>
            <w:tcBorders>
              <w:left w:val="single" w:sz="4" w:space="0" w:color="168489"/>
              <w:right w:val="single" w:sz="4" w:space="0" w:color="168489"/>
            </w:tcBorders>
          </w:tcPr>
          <w:p w14:paraId="29A1F4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9A63A4" wp14:editId="06ED8025">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4174A7E" w14:textId="77777777" w:rsidTr="00E220AB">
        <w:tc>
          <w:tcPr>
            <w:tcW w:w="2612" w:type="pct"/>
            <w:tcBorders>
              <w:left w:val="single" w:sz="4" w:space="0" w:color="168489"/>
              <w:right w:val="single" w:sz="4" w:space="0" w:color="168489"/>
            </w:tcBorders>
            <w:vAlign w:val="center"/>
          </w:tcPr>
          <w:p w14:paraId="4E9F9B7E" w14:textId="77777777" w:rsidR="00436A99" w:rsidRPr="00436A99" w:rsidRDefault="00436A99">
            <w:pPr>
              <w:pStyle w:val="a5"/>
              <w:numPr>
                <w:ilvl w:val="0"/>
                <w:numId w:val="3"/>
              </w:numPr>
              <w:rPr>
                <w:rFonts w:ascii="Adobe Arabic" w:eastAsia="GE Dinar One" w:hAnsi="Adobe Arabic" w:cs="Adobe Arabic"/>
                <w:color w:val="000000"/>
                <w:kern w:val="24"/>
                <w:sz w:val="32"/>
                <w:szCs w:val="32"/>
                <w:rtl/>
                <w:lang w:bidi="ar-SY"/>
              </w:rPr>
            </w:pPr>
            <w:r w:rsidRPr="00436A99">
              <w:rPr>
                <w:rFonts w:ascii="Adobe Arabic" w:eastAsia="GE Dinar One" w:hAnsi="Adobe Arabic" w:cs="Adobe Arabic"/>
                <w:color w:val="000000"/>
                <w:kern w:val="24"/>
                <w:sz w:val="32"/>
                <w:szCs w:val="32"/>
                <w:rtl/>
                <w:lang w:bidi="ar-SY"/>
              </w:rPr>
              <w:t>تعريف تحليل البيانات وأنواعه.</w:t>
            </w:r>
          </w:p>
          <w:p w14:paraId="28AE97DB" w14:textId="77777777" w:rsidR="00436A99" w:rsidRPr="00436A99" w:rsidRDefault="00436A99">
            <w:pPr>
              <w:pStyle w:val="a5"/>
              <w:numPr>
                <w:ilvl w:val="0"/>
                <w:numId w:val="3"/>
              </w:numPr>
              <w:rPr>
                <w:rFonts w:ascii="Adobe Arabic" w:eastAsia="GE Dinar One" w:hAnsi="Adobe Arabic" w:cs="Adobe Arabic"/>
                <w:color w:val="000000"/>
                <w:kern w:val="24"/>
                <w:sz w:val="32"/>
                <w:szCs w:val="32"/>
                <w:rtl/>
                <w:lang w:bidi="ar-SY"/>
              </w:rPr>
            </w:pPr>
            <w:r w:rsidRPr="00436A99">
              <w:rPr>
                <w:rFonts w:ascii="Adobe Arabic" w:eastAsia="GE Dinar One" w:hAnsi="Adobe Arabic" w:cs="Adobe Arabic"/>
                <w:color w:val="000000"/>
                <w:kern w:val="24"/>
                <w:sz w:val="32"/>
                <w:szCs w:val="32"/>
                <w:rtl/>
                <w:lang w:bidi="ar-SY"/>
              </w:rPr>
              <w:t>مفهوم الذكاء الاصطناعي وعلاقته بعلم البيانات.</w:t>
            </w:r>
          </w:p>
          <w:p w14:paraId="1F894AE9" w14:textId="77777777" w:rsidR="00436A99" w:rsidRPr="00436A99" w:rsidRDefault="00436A99">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36A99">
              <w:rPr>
                <w:rFonts w:ascii="Adobe Arabic" w:eastAsia="GE Dinar One" w:hAnsi="Adobe Arabic" w:cs="Adobe Arabic"/>
                <w:color w:val="000000"/>
                <w:kern w:val="24"/>
                <w:sz w:val="32"/>
                <w:szCs w:val="32"/>
                <w:rtl/>
                <w:lang w:bidi="ar-SY"/>
              </w:rPr>
              <w:t xml:space="preserve">دورة حياة تحليل البيانات </w:t>
            </w:r>
          </w:p>
          <w:p w14:paraId="66F8365F" w14:textId="0507E430" w:rsidR="00F01FA2" w:rsidRPr="00436A99" w:rsidRDefault="00436A99">
            <w:pPr>
              <w:pStyle w:val="a5"/>
              <w:numPr>
                <w:ilvl w:val="0"/>
                <w:numId w:val="3"/>
              </w:numPr>
              <w:rPr>
                <w:rFonts w:ascii="Adobe Arabic" w:eastAsia="GE Dinar One" w:hAnsi="Adobe Arabic" w:cs="Adobe Arabic"/>
                <w:color w:val="000000"/>
                <w:kern w:val="24"/>
                <w:sz w:val="32"/>
                <w:szCs w:val="32"/>
                <w:rtl/>
                <w:lang w:bidi="ar-SY"/>
              </w:rPr>
            </w:pPr>
            <w:r w:rsidRPr="00436A99">
              <w:rPr>
                <w:rFonts w:ascii="Adobe Arabic" w:eastAsia="GE Dinar One" w:hAnsi="Adobe Arabic" w:cs="Adobe Arabic"/>
                <w:color w:val="000000"/>
                <w:kern w:val="24"/>
                <w:sz w:val="32"/>
                <w:szCs w:val="32"/>
                <w:rtl/>
                <w:lang w:bidi="ar-SY"/>
              </w:rPr>
              <w:t>دور الذكاء الاصطناعي في تحويل البيانات إلى معرفة.</w:t>
            </w:r>
          </w:p>
        </w:tc>
        <w:tc>
          <w:tcPr>
            <w:tcW w:w="1809" w:type="pct"/>
            <w:tcBorders>
              <w:left w:val="single" w:sz="4" w:space="0" w:color="168489"/>
              <w:right w:val="single" w:sz="4" w:space="0" w:color="168489"/>
            </w:tcBorders>
            <w:vAlign w:val="center"/>
          </w:tcPr>
          <w:p w14:paraId="5B4AC728"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5EC731E8"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AD26C19"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589B441"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ED4EBCA"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29669DD8" w14:textId="6E14870C" w:rsidR="00F01FA2" w:rsidRPr="00781A2F" w:rsidRDefault="00436A99">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60C22BC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C917048"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28D4FF3"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1240F64C" w14:textId="77777777" w:rsidR="00986395" w:rsidRDefault="00A3722A" w:rsidP="00A25AD3">
      <w:pPr>
        <w:spacing w:after="160" w:line="259" w:lineRule="auto"/>
        <w:ind w:left="720"/>
        <w:rPr>
          <w:rFonts w:ascii="Adobe Arabic" w:hAnsi="Adobe Arabic" w:cs="Adobe Arabic"/>
          <w:sz w:val="48"/>
          <w:szCs w:val="52"/>
          <w:rtl/>
          <w:lang w:bidi="ar-SY"/>
        </w:rPr>
      </w:pPr>
      <w:bookmarkStart w:id="2"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6059BEB1" wp14:editId="6DF56F6E">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9">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1C1C7264" w14:textId="1E22EF66"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1E253C">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6059BEB1"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70"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1C1C7264" w14:textId="1E22EF66"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1E253C">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2A60">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Pr>
                            <w:rFonts w:ascii="Adobe Arabic" w:eastAsia="Times New Roman" w:hAnsi="Adobe Arabic" w:cs="Adobe Arabic"/>
                            <w:b/>
                            <w:bCs/>
                            <w:color w:val="168489"/>
                            <w:kern w:val="24"/>
                            <w:sz w:val="48"/>
                            <w:szCs w:val="48"/>
                            <w:rtl/>
                            <w:lang w:bidi="ar-SY"/>
                          </w:rPr>
                          <w:t xml:space="preserve"> </w:t>
                        </w:r>
                        <w:r w:rsidR="00092A60">
                          <w:rPr>
                            <w:rFonts w:ascii="Adobe Arabic" w:eastAsia="Times New Roman" w:hAnsi="Adobe Arabic" w:cs="Adobe Arabic" w:hint="cs"/>
                            <w:b/>
                            <w:bCs/>
                            <w:color w:val="168489"/>
                            <w:kern w:val="24"/>
                            <w:sz w:val="48"/>
                            <w:szCs w:val="48"/>
                            <w:rtl/>
                            <w:lang w:bidi="ar-SY"/>
                          </w:rPr>
                          <w:t>التدريبية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61356CFE" w14:textId="77777777" w:rsidR="00134CDB" w:rsidRPr="001E253C" w:rsidRDefault="00134CDB" w:rsidP="00F01FA2">
      <w:pPr>
        <w:spacing w:after="160" w:line="600" w:lineRule="auto"/>
        <w:jc w:val="center"/>
        <w:rPr>
          <w:rFonts w:ascii="Adobe Arabic" w:hAnsi="Adobe Arabic" w:cs="Adobe Arabic"/>
          <w:sz w:val="16"/>
          <w:szCs w:val="18"/>
          <w:lang w:bidi="ar-SY"/>
        </w:rPr>
      </w:pPr>
    </w:p>
    <w:p w14:paraId="59A32CA1"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3F40CF4"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2"/>
    <w:p w14:paraId="24A1DF2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7BC0B4B6" wp14:editId="2AE19DBC">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71">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2C00E525" w14:textId="2AAEE446" w:rsidR="00864A30" w:rsidRPr="00436A99" w:rsidRDefault="00864A30" w:rsidP="00864A30">
      <w:pPr>
        <w:rPr>
          <w:rFonts w:ascii="Sakkal Majalla" w:hAnsi="Sakkal Majalla"/>
          <w:b/>
          <w:bCs/>
          <w:sz w:val="34"/>
        </w:rPr>
      </w:pPr>
      <w:r w:rsidRPr="00F01FA2">
        <w:rPr>
          <w:noProof/>
          <w:lang w:bidi="ar-SY"/>
        </w:rPr>
        <w:lastRenderedPageBreak/>
        <mc:AlternateContent>
          <mc:Choice Requires="wpg">
            <w:drawing>
              <wp:inline distT="0" distB="0" distL="0" distR="0" wp14:anchorId="61758B96" wp14:editId="2CD90F1E">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6542D323" w14:textId="77777777" w:rsidR="00864A30" w:rsidRDefault="00864A30" w:rsidP="00864A30">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4FAAE04C" w14:textId="77777777" w:rsidR="00864A30" w:rsidRPr="004A69A2" w:rsidRDefault="00864A30" w:rsidP="00864A30">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61758B96"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6542D323" w14:textId="77777777" w:rsidR="00864A30" w:rsidRDefault="00864A30" w:rsidP="00864A30">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72"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4FAAE04C" w14:textId="77777777" w:rsidR="00864A30" w:rsidRPr="004A69A2" w:rsidRDefault="00864A30" w:rsidP="00864A30">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r w:rsidRPr="00436A99">
        <w:rPr>
          <w:rFonts w:ascii="Sakkal Majalla" w:hAnsi="Sakkal Majalla"/>
          <w:b/>
          <w:bCs/>
          <w:sz w:val="34"/>
          <w:rtl/>
        </w:rPr>
        <w:t xml:space="preserve"> </w:t>
      </w:r>
    </w:p>
    <w:p w14:paraId="396388A5" w14:textId="183F89CB" w:rsidR="00864A30" w:rsidRPr="00864A30" w:rsidRDefault="001E253C" w:rsidP="00864A30">
      <w:pPr>
        <w:rPr>
          <w:rFonts w:ascii="Sakkal Majalla" w:hAnsi="Sakkal Majalla"/>
          <w:b/>
          <w:bCs/>
          <w:color w:val="008080"/>
          <w:sz w:val="34"/>
        </w:rPr>
      </w:pPr>
      <w:hyperlink r:id="rId73" w:history="1">
        <w:r w:rsidR="00864A30" w:rsidRPr="001E253C">
          <w:rPr>
            <w:rStyle w:val="Hyperlink"/>
            <w:rFonts w:ascii="Sakkal Majalla" w:hAnsi="Sakkal Majalla"/>
            <w:b/>
            <w:bCs/>
            <w:sz w:val="34"/>
            <w:rtl/>
          </w:rPr>
          <w:t>عنوان النشاط</w:t>
        </w:r>
      </w:hyperlink>
      <w:r w:rsidR="00864A30" w:rsidRPr="00864A30">
        <w:rPr>
          <w:rFonts w:ascii="Sakkal Majalla" w:hAnsi="Sakkal Majalla"/>
          <w:b/>
          <w:bCs/>
          <w:color w:val="008080"/>
          <w:sz w:val="34"/>
          <w:rtl/>
        </w:rPr>
        <w:t>: بياناتك تحكي قصّتك</w:t>
      </w:r>
    </w:p>
    <w:p w14:paraId="3A7DF15E" w14:textId="77777777" w:rsidR="00864A30" w:rsidRPr="00864A30" w:rsidRDefault="00864A30" w:rsidP="00864A30">
      <w:pPr>
        <w:rPr>
          <w:rFonts w:ascii="Sakkal Majalla" w:hAnsi="Sakkal Majalla"/>
          <w:b/>
          <w:bCs/>
          <w:color w:val="008080"/>
          <w:sz w:val="34"/>
        </w:rPr>
      </w:pPr>
      <w:r w:rsidRPr="00864A30">
        <w:rPr>
          <w:rFonts w:ascii="Sakkal Majalla" w:hAnsi="Sakkal Majalla"/>
          <w:b/>
          <w:bCs/>
          <w:color w:val="008080"/>
          <w:sz w:val="34"/>
          <w:rtl/>
        </w:rPr>
        <w:t>المدّة</w:t>
      </w:r>
      <w:r w:rsidRPr="00864A30">
        <w:rPr>
          <w:rFonts w:ascii="Sakkal Majalla" w:hAnsi="Sakkal Majalla"/>
          <w:b/>
          <w:bCs/>
          <w:color w:val="008080"/>
          <w:sz w:val="34"/>
        </w:rPr>
        <w:t xml:space="preserve">: 15 </w:t>
      </w:r>
      <w:r w:rsidRPr="00864A30">
        <w:rPr>
          <w:rFonts w:ascii="Sakkal Majalla" w:hAnsi="Sakkal Majalla"/>
          <w:b/>
          <w:bCs/>
          <w:color w:val="008080"/>
          <w:sz w:val="34"/>
          <w:rtl/>
        </w:rPr>
        <w:t>دقيقة</w:t>
      </w:r>
      <w:r w:rsidRPr="00864A30">
        <w:rPr>
          <w:rFonts w:ascii="Sakkal Majalla" w:hAnsi="Sakkal Majalla"/>
          <w:b/>
          <w:bCs/>
          <w:color w:val="008080"/>
          <w:sz w:val="34"/>
        </w:rPr>
        <w:t>.</w:t>
      </w:r>
    </w:p>
    <w:p w14:paraId="0CA16B4F" w14:textId="77777777" w:rsidR="00864A30" w:rsidRPr="00864A30" w:rsidRDefault="00864A30" w:rsidP="00864A30">
      <w:pPr>
        <w:rPr>
          <w:rFonts w:ascii="Sakkal Majalla" w:hAnsi="Sakkal Majalla"/>
          <w:b/>
          <w:bCs/>
          <w:color w:val="008080"/>
          <w:sz w:val="34"/>
        </w:rPr>
      </w:pPr>
      <w:r w:rsidRPr="00864A30">
        <w:rPr>
          <w:rFonts w:ascii="Sakkal Majalla" w:hAnsi="Sakkal Majalla"/>
          <w:b/>
          <w:bCs/>
          <w:color w:val="008080"/>
          <w:sz w:val="34"/>
          <w:rtl/>
        </w:rPr>
        <w:t>الهدف من النشاط</w:t>
      </w:r>
      <w:r w:rsidRPr="00864A30">
        <w:rPr>
          <w:rFonts w:ascii="Sakkal Majalla" w:hAnsi="Sakkal Majalla"/>
          <w:b/>
          <w:bCs/>
          <w:color w:val="008080"/>
          <w:sz w:val="34"/>
        </w:rPr>
        <w:t>:</w:t>
      </w:r>
    </w:p>
    <w:p w14:paraId="279E661B" w14:textId="77777777" w:rsidR="00864A30" w:rsidRPr="00436A99"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كسر الحواجز بين المتدرّبين وخلق جوّ من الألفة</w:t>
      </w:r>
      <w:r w:rsidRPr="00436A99">
        <w:rPr>
          <w:rFonts w:ascii="Sakkal Majalla" w:hAnsi="Sakkal Majalla"/>
          <w:sz w:val="34"/>
        </w:rPr>
        <w:t>.</w:t>
      </w:r>
    </w:p>
    <w:p w14:paraId="02BFDA53" w14:textId="77777777" w:rsidR="00864A30" w:rsidRPr="00436A99"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ربط التعارف بموضوع البرنامج التدريبي (البيانات والذكاء الاصطناعي)</w:t>
      </w:r>
      <w:r w:rsidRPr="00436A99">
        <w:rPr>
          <w:rFonts w:ascii="Sakkal Majalla" w:hAnsi="Sakkal Majalla"/>
          <w:sz w:val="34"/>
        </w:rPr>
        <w:t>.</w:t>
      </w:r>
    </w:p>
    <w:p w14:paraId="152764B1" w14:textId="77777777" w:rsidR="00864A30" w:rsidRPr="00436A99"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تشجيع المتدرّبين على التفكير في كيفيّة تطبيق مفاهيم البيانات في حياتهم اليوميّة</w:t>
      </w:r>
      <w:r w:rsidRPr="00436A99">
        <w:rPr>
          <w:rFonts w:ascii="Sakkal Majalla" w:hAnsi="Sakkal Majalla"/>
          <w:sz w:val="34"/>
        </w:rPr>
        <w:t>.</w:t>
      </w:r>
    </w:p>
    <w:p w14:paraId="234E992C" w14:textId="77777777" w:rsidR="00864A30" w:rsidRDefault="00864A30">
      <w:pPr>
        <w:numPr>
          <w:ilvl w:val="0"/>
          <w:numId w:val="5"/>
        </w:numPr>
        <w:spacing w:after="160" w:line="259" w:lineRule="auto"/>
        <w:jc w:val="left"/>
        <w:rPr>
          <w:rFonts w:ascii="Sakkal Majalla" w:hAnsi="Sakkal Majalla"/>
          <w:sz w:val="34"/>
        </w:rPr>
      </w:pPr>
      <w:r w:rsidRPr="00436A99">
        <w:rPr>
          <w:rFonts w:ascii="Sakkal Majalla" w:hAnsi="Sakkal Majalla"/>
          <w:sz w:val="34"/>
          <w:rtl/>
        </w:rPr>
        <w:t>تحفيز المشاركة والتفاعل منذ بداية البرنامج</w:t>
      </w:r>
      <w:r w:rsidRPr="00436A99">
        <w:rPr>
          <w:rFonts w:ascii="Sakkal Majalla" w:hAnsi="Sakkal Majalla"/>
          <w:sz w:val="34"/>
        </w:rPr>
        <w:t>.</w:t>
      </w:r>
    </w:p>
    <w:p w14:paraId="38644AD9" w14:textId="639B5CF7" w:rsidR="00BC1620" w:rsidRPr="00436A99" w:rsidRDefault="00BC1620" w:rsidP="00BC1620">
      <w:pPr>
        <w:spacing w:after="160" w:line="259" w:lineRule="auto"/>
        <w:ind w:left="-897"/>
        <w:jc w:val="left"/>
        <w:rPr>
          <w:rFonts w:ascii="Sakkal Majalla" w:hAnsi="Sakkal Majalla"/>
          <w:sz w:val="34"/>
        </w:rPr>
      </w:pPr>
      <w:r>
        <w:rPr>
          <w:noProof/>
        </w:rPr>
        <mc:AlternateContent>
          <mc:Choice Requires="wps">
            <w:drawing>
              <wp:inline distT="0" distB="0" distL="0" distR="0" wp14:anchorId="5A4A5E2C" wp14:editId="55566DEA">
                <wp:extent cx="6811010" cy="5035550"/>
                <wp:effectExtent l="0" t="0" r="279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5035550"/>
                        </a:xfrm>
                        <a:prstGeom prst="roundRect">
                          <a:avLst>
                            <a:gd name="adj" fmla="val 16667"/>
                          </a:avLst>
                        </a:prstGeom>
                        <a:solidFill>
                          <a:srgbClr val="EAF4E4"/>
                        </a:solidFill>
                        <a:ln w="12700">
                          <a:solidFill>
                            <a:schemeClr val="accent6"/>
                          </a:solidFill>
                          <a:miter lim="800000"/>
                          <a:headEnd/>
                          <a:tailEnd/>
                        </a:ln>
                      </wps:spPr>
                      <wps:txbx>
                        <w:txbxContent>
                          <w:p w14:paraId="539E110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015BD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2E314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C267FA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BFB65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65952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21844F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81AE0B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2AD72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8C6F0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8CF9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14F4A8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9EBEE5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24829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B37B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A896BC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F78EF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35BC3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82027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A648F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449A6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89052D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C5B2F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26F95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BA765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5B2B7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59F8417"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A4A5E2C" id="Rectangle: Rounded Corners 1815" o:spid="_x0000_s1074" style="width:536.3pt;height:39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" fillcolor="#eaf4e4" strokecolor="#70ad47 [3209]" strokeweight="1pt">
                <v:stroke joinstyle="miter"/>
                <v:textbox inset="0,3mm,0">
                  <w:txbxContent>
                    <w:p w14:paraId="539E110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015BD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2E314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C267FA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BFB65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65952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21844F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81AE0B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2AD72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8C6F0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8CF9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14F4A8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9EBEE5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24829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B37B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A896BC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F78EF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35BC3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82027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A648F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449A6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89052D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C5B2F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26F95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BA765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5B2B7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59F8417" w14:textId="77777777" w:rsidR="00BC1620" w:rsidRDefault="00BC1620" w:rsidP="00BC1620">
                      <w:pPr>
                        <w:jc w:val="center"/>
                        <w:rPr>
                          <w:sz w:val="22"/>
                          <w:szCs w:val="28"/>
                          <w:rtl/>
                          <w:lang w:bidi="ar-SY"/>
                        </w:rPr>
                      </w:pPr>
                    </w:p>
                  </w:txbxContent>
                </v:textbox>
                <w10:anchorlock/>
              </v:roundrect>
            </w:pict>
          </mc:Fallback>
        </mc:AlternateContent>
      </w:r>
    </w:p>
    <w:p w14:paraId="10F9EF4F" w14:textId="77777777" w:rsidR="00864A30" w:rsidRDefault="00864A30" w:rsidP="00864A30">
      <w:pPr>
        <w:keepNext/>
        <w:pageBreakBefore/>
        <w:jc w:val="center"/>
        <w:rPr>
          <w:rFonts w:ascii="Sakkal Majalla" w:hAnsi="Sakkal Majalla"/>
          <w:b/>
          <w:bCs/>
          <w:color w:val="FF0000"/>
          <w:sz w:val="32"/>
          <w:szCs w:val="32"/>
          <w:rtl/>
        </w:rPr>
      </w:pPr>
      <w:r>
        <w:rPr>
          <w:noProof/>
        </w:rPr>
        <w:lastRenderedPageBreak/>
        <w:drawing>
          <wp:anchor distT="0" distB="0" distL="114300" distR="114300" simplePos="0" relativeHeight="252813312" behindDoc="0" locked="0" layoutInCell="1" allowOverlap="1" wp14:anchorId="770C1DE3" wp14:editId="3F849B90">
            <wp:simplePos x="0" y="0"/>
            <wp:positionH relativeFrom="margin">
              <wp:posOffset>4083050</wp:posOffset>
            </wp:positionH>
            <wp:positionV relativeFrom="paragraph">
              <wp:posOffset>76200</wp:posOffset>
            </wp:positionV>
            <wp:extent cx="1242204" cy="1242204"/>
            <wp:effectExtent l="0" t="0" r="0" b="0"/>
            <wp:wrapNone/>
            <wp:docPr id="123891900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919007" name="Picture 177"/>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1242204" cy="124220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1FA2">
        <w:rPr>
          <w:rFonts w:ascii="Sakkal Majalla" w:hAnsi="Sakkal Majalla"/>
          <w:noProof/>
          <w:color w:val="002060"/>
          <w:sz w:val="34"/>
          <w:lang w:bidi="ar-SY"/>
        </w:rPr>
        <mc:AlternateContent>
          <mc:Choice Requires="wpg">
            <w:drawing>
              <wp:inline distT="0" distB="0" distL="0" distR="0" wp14:anchorId="040C1BDF" wp14:editId="00A423E7">
                <wp:extent cx="5239055" cy="1388331"/>
                <wp:effectExtent l="19050" t="19050" r="19050" b="21590"/>
                <wp:docPr id="163" name="Group 10"/>
                <wp:cNvGraphicFramePr/>
                <a:graphic xmlns:a="http://schemas.openxmlformats.org/drawingml/2006/main">
                  <a:graphicData uri="http://schemas.microsoft.com/office/word/2010/wordprocessingGroup">
                    <wpg:wgp>
                      <wpg:cNvGrpSpPr/>
                      <wpg:grpSpPr>
                        <a:xfrm>
                          <a:off x="0" y="0"/>
                          <a:ext cx="5239055" cy="1388331"/>
                          <a:chOff x="973794" y="0"/>
                          <a:chExt cx="5647938" cy="1388331"/>
                        </a:xfrm>
                        <a:noFill/>
                      </wpg:grpSpPr>
                      <wps:wsp>
                        <wps:cNvPr id="164" name="Rectangle 164"/>
                        <wps:cNvSpPr/>
                        <wps:spPr>
                          <a:xfrm>
                            <a:off x="973794" y="0"/>
                            <a:ext cx="5647938" cy="1388331"/>
                          </a:xfrm>
                          <a:prstGeom prst="rect">
                            <a:avLst/>
                          </a:prstGeom>
                          <a:grpFill/>
                          <a:ln w="28575">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9" name="TextBox 36"/>
                        <wps:cNvSpPr txBox="1"/>
                        <wps:spPr>
                          <a:xfrm>
                            <a:off x="973812" y="169632"/>
                            <a:ext cx="4178451" cy="609471"/>
                          </a:xfrm>
                          <a:prstGeom prst="rect">
                            <a:avLst/>
                          </a:prstGeom>
                          <a:grpFill/>
                        </wps:spPr>
                        <wps:txbx>
                          <w:txbxContent>
                            <w:p w14:paraId="04849D84" w14:textId="15A2CA3F" w:rsidR="00864A30" w:rsidRDefault="00864A30" w:rsidP="00864A30">
                              <w:pPr>
                                <w:jc w:val="center"/>
                                <w:rPr>
                                  <w:rFonts w:ascii="Adobe Arabic" w:eastAsia="Calibri" w:hAnsi="Adobe Arabic" w:cs="Adobe Arabic"/>
                                  <w:b/>
                                  <w:bCs/>
                                  <w:color w:val="168489"/>
                                  <w:kern w:val="24"/>
                                  <w:sz w:val="36"/>
                                  <w:szCs w:val="36"/>
                                  <w:lang w:bidi="ar-SY"/>
                                </w:rPr>
                              </w:pPr>
                              <w:r>
                                <w:rPr>
                                  <w:rFonts w:ascii="Adobe Arabic" w:eastAsia="Calibri" w:hAnsi="Adobe Arabic" w:cs="Adobe Arabic"/>
                                  <w:b/>
                                  <w:bCs/>
                                  <w:color w:val="168489"/>
                                  <w:kern w:val="24"/>
                                  <w:sz w:val="36"/>
                                  <w:szCs w:val="36"/>
                                  <w:rtl/>
                                  <w:lang w:bidi="ar-SY"/>
                                </w:rPr>
                                <w:t xml:space="preserve">مقطع الفيديو الآتي يقدم معلومات </w:t>
                              </w:r>
                              <w:r>
                                <w:rPr>
                                  <w:rFonts w:ascii="Adobe Arabic" w:eastAsia="Calibri" w:hAnsi="Adobe Arabic" w:cs="Adobe Arabic" w:hint="cs"/>
                                  <w:b/>
                                  <w:bCs/>
                                  <w:color w:val="168489"/>
                                  <w:kern w:val="24"/>
                                  <w:sz w:val="36"/>
                                  <w:szCs w:val="36"/>
                                  <w:rtl/>
                                  <w:lang w:bidi="ar-SY"/>
                                </w:rPr>
                                <w:t xml:space="preserve">عن </w:t>
                              </w:r>
                              <w:r w:rsidRPr="00864A30">
                                <w:rPr>
                                  <w:rFonts w:ascii="Adobe Arabic" w:eastAsia="Calibri" w:hAnsi="Adobe Arabic" w:cs="Adobe Arabic"/>
                                  <w:b/>
                                  <w:bCs/>
                                  <w:color w:val="168489"/>
                                  <w:kern w:val="24"/>
                                  <w:sz w:val="36"/>
                                  <w:szCs w:val="36"/>
                                  <w:rtl/>
                                  <w:lang w:bidi="ar-SY"/>
                                </w:rPr>
                                <w:t xml:space="preserve">أنواع تحليل البيانات - </w:t>
                              </w:r>
                              <w:r w:rsidRPr="00864A30">
                                <w:rPr>
                                  <w:rFonts w:ascii="Adobe Arabic" w:eastAsia="Calibri" w:hAnsi="Adobe Arabic" w:cs="Adobe Arabic"/>
                                  <w:b/>
                                  <w:bCs/>
                                  <w:color w:val="168489"/>
                                  <w:kern w:val="24"/>
                                  <w:sz w:val="36"/>
                                  <w:szCs w:val="36"/>
                                  <w:lang w:bidi="ar-SY"/>
                                </w:rPr>
                                <w:t>Types of data analysis</w:t>
                              </w:r>
                            </w:p>
                          </w:txbxContent>
                        </wps:txbx>
                        <wps:bodyPr wrap="square">
                          <a:noAutofit/>
                        </wps:bodyPr>
                      </wps:wsp>
                      <wps:wsp>
                        <wps:cNvPr id="174" name="TextBox 38"/>
                        <wps:cNvSpPr txBox="1"/>
                        <wps:spPr>
                          <a:xfrm>
                            <a:off x="973811" y="817161"/>
                            <a:ext cx="4833288" cy="417195"/>
                          </a:xfrm>
                          <a:prstGeom prst="rect">
                            <a:avLst/>
                          </a:prstGeom>
                          <a:grpFill/>
                        </wps:spPr>
                        <wps:txbx>
                          <w:txbxContent>
                            <w:p w14:paraId="6E9B8361" w14:textId="77777777" w:rsidR="00864A30" w:rsidRPr="00854AF2" w:rsidRDefault="00864A30" w:rsidP="00864A30">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5F0C0371" w14:textId="77777777" w:rsidR="00864A30" w:rsidRDefault="00864A30" w:rsidP="00864A30">
                              <w:pPr>
                                <w:jc w:val="center"/>
                                <w:rPr>
                                  <w:rFonts w:ascii="Sakkal Majalla" w:eastAsia="Calibri" w:hAnsi="Sakkal Majalla"/>
                                  <w:b/>
                                  <w:bCs/>
                                  <w:color w:val="000000"/>
                                  <w:kern w:val="24"/>
                                  <w:sz w:val="32"/>
                                  <w:szCs w:val="32"/>
                                </w:rPr>
                              </w:pPr>
                            </w:p>
                          </w:txbxContent>
                        </wps:txbx>
                        <wps:bodyPr wrap="square">
                          <a:noAutofit/>
                        </wps:bodyPr>
                      </wps:wsp>
                    </wpg:wgp>
                  </a:graphicData>
                </a:graphic>
              </wp:inline>
            </w:drawing>
          </mc:Choice>
          <mc:Fallback>
            <w:pict>
              <v:group w14:anchorId="040C1BDF" id="Group 10" o:spid="_x0000_s1075" style="width:412.5pt;height:109.3pt;mso-position-horizontal-relative:char;mso-position-vertical-relative:line" coordorigin="9737" coordsize="56479,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">
                <v:rect id="Rectangle 164" o:spid="_x0000_s1076" style="position:absolute;left:9737;width:56480;height:13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" filled="f" strokecolor="#168489" strokeweight="2.25pt"/>
                <v:shape id="TextBox 36" o:spid="_x0000_s1077" type="#_x0000_t202" style="position:absolute;left:9738;top:1696;width:41784;height:6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04849D84" w14:textId="15A2CA3F" w:rsidR="00864A30" w:rsidRDefault="00864A30" w:rsidP="00864A30">
                        <w:pPr>
                          <w:jc w:val="center"/>
                          <w:rPr>
                            <w:rFonts w:ascii="Adobe Arabic" w:eastAsia="Calibri" w:hAnsi="Adobe Arabic" w:cs="Adobe Arabic"/>
                            <w:b/>
                            <w:bCs/>
                            <w:color w:val="168489"/>
                            <w:kern w:val="24"/>
                            <w:sz w:val="36"/>
                            <w:szCs w:val="36"/>
                            <w:lang w:bidi="ar-SY"/>
                          </w:rPr>
                        </w:pPr>
                        <w:r>
                          <w:rPr>
                            <w:rFonts w:ascii="Adobe Arabic" w:eastAsia="Calibri" w:hAnsi="Adobe Arabic" w:cs="Adobe Arabic"/>
                            <w:b/>
                            <w:bCs/>
                            <w:color w:val="168489"/>
                            <w:kern w:val="24"/>
                            <w:sz w:val="36"/>
                            <w:szCs w:val="36"/>
                            <w:rtl/>
                            <w:lang w:bidi="ar-SY"/>
                          </w:rPr>
                          <w:t xml:space="preserve">مقطع الفيديو الآتي يقدم معلومات </w:t>
                        </w:r>
                        <w:r>
                          <w:rPr>
                            <w:rFonts w:ascii="Adobe Arabic" w:eastAsia="Calibri" w:hAnsi="Adobe Arabic" w:cs="Adobe Arabic" w:hint="cs"/>
                            <w:b/>
                            <w:bCs/>
                            <w:color w:val="168489"/>
                            <w:kern w:val="24"/>
                            <w:sz w:val="36"/>
                            <w:szCs w:val="36"/>
                            <w:rtl/>
                            <w:lang w:bidi="ar-SY"/>
                          </w:rPr>
                          <w:t xml:space="preserve">عن </w:t>
                        </w:r>
                        <w:r w:rsidRPr="00864A30">
                          <w:rPr>
                            <w:rFonts w:ascii="Adobe Arabic" w:eastAsia="Calibri" w:hAnsi="Adobe Arabic" w:cs="Adobe Arabic"/>
                            <w:b/>
                            <w:bCs/>
                            <w:color w:val="168489"/>
                            <w:kern w:val="24"/>
                            <w:sz w:val="36"/>
                            <w:szCs w:val="36"/>
                            <w:rtl/>
                            <w:lang w:bidi="ar-SY"/>
                          </w:rPr>
                          <w:t xml:space="preserve">أنواع تحليل البيانات - </w:t>
                        </w:r>
                        <w:r w:rsidRPr="00864A30">
                          <w:rPr>
                            <w:rFonts w:ascii="Adobe Arabic" w:eastAsia="Calibri" w:hAnsi="Adobe Arabic" w:cs="Adobe Arabic"/>
                            <w:b/>
                            <w:bCs/>
                            <w:color w:val="168489"/>
                            <w:kern w:val="24"/>
                            <w:sz w:val="36"/>
                            <w:szCs w:val="36"/>
                            <w:lang w:bidi="ar-SY"/>
                          </w:rPr>
                          <w:t>Types of data analysis</w:t>
                        </w:r>
                      </w:p>
                    </w:txbxContent>
                  </v:textbox>
                </v:shape>
                <v:shape id="TextBox 38" o:spid="_x0000_s1078" type="#_x0000_t202" style="position:absolute;left:9738;top:8171;width:48332;height:4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6E9B8361" w14:textId="77777777" w:rsidR="00864A30" w:rsidRPr="00854AF2" w:rsidRDefault="00864A30" w:rsidP="00864A30">
                        <w:pPr>
                          <w:jc w:val="center"/>
                          <w:rPr>
                            <w:rStyle w:val="Hyperlink"/>
                            <w:rFonts w:eastAsia="Calibri"/>
                            <w:b/>
                            <w:bCs/>
                            <w:color w:val="000000"/>
                            <w:kern w:val="24"/>
                            <w:u w:val="none"/>
                            <w:rtl/>
                          </w:rPr>
                        </w:pPr>
                        <w:r w:rsidRPr="00854AF2">
                          <w:rPr>
                            <w:rStyle w:val="Hyperlink"/>
                            <w:rFonts w:eastAsia="Calibri" w:hint="cs"/>
                            <w:b/>
                            <w:bCs/>
                            <w:color w:val="000000"/>
                            <w:kern w:val="24"/>
                            <w:u w:val="none"/>
                            <w:rtl/>
                          </w:rPr>
                          <w:t>مشاهدة فيديو تدريبي.</w:t>
                        </w:r>
                      </w:p>
                      <w:p w14:paraId="5F0C0371" w14:textId="77777777" w:rsidR="00864A30" w:rsidRDefault="00864A30" w:rsidP="00864A30">
                        <w:pPr>
                          <w:jc w:val="center"/>
                          <w:rPr>
                            <w:rFonts w:ascii="Sakkal Majalla" w:eastAsia="Calibri" w:hAnsi="Sakkal Majalla"/>
                            <w:b/>
                            <w:bCs/>
                            <w:color w:val="000000"/>
                            <w:kern w:val="24"/>
                            <w:sz w:val="32"/>
                            <w:szCs w:val="32"/>
                          </w:rPr>
                        </w:pPr>
                      </w:p>
                    </w:txbxContent>
                  </v:textbox>
                </v:shape>
                <w10:anchorlock/>
              </v:group>
            </w:pict>
          </mc:Fallback>
        </mc:AlternateContent>
      </w:r>
    </w:p>
    <w:p w14:paraId="0CB35A6D" w14:textId="77777777" w:rsidR="000D7AAA" w:rsidRDefault="000D7AAA" w:rsidP="00864A30">
      <w:pPr>
        <w:bidi w:val="0"/>
        <w:rPr>
          <w:rFonts w:eastAsia="Times New Roman" w:hAnsi="Adobe Arabic" w:cs="Adobe Arabic"/>
          <w:b/>
          <w:bCs/>
          <w:color w:val="168489"/>
          <w:kern w:val="24"/>
          <w:sz w:val="40"/>
          <w:szCs w:val="40"/>
          <w:rtl/>
        </w:rPr>
      </w:pPr>
    </w:p>
    <w:p w14:paraId="35CF0179" w14:textId="77777777" w:rsidR="000D7AAA" w:rsidRDefault="000D7AAA" w:rsidP="000D7AAA">
      <w:pPr>
        <w:bidi w:val="0"/>
        <w:rPr>
          <w:rFonts w:eastAsia="Times New Roman" w:hAnsi="Adobe Arabic" w:cs="Adobe Arabic"/>
          <w:b/>
          <w:bCs/>
          <w:color w:val="168489"/>
          <w:kern w:val="24"/>
          <w:sz w:val="40"/>
          <w:szCs w:val="40"/>
          <w:rtl/>
        </w:rPr>
      </w:pPr>
    </w:p>
    <w:p w14:paraId="5F5E6245" w14:textId="4A3030DA" w:rsidR="00864A30" w:rsidRDefault="00864A30" w:rsidP="000D7AAA">
      <w:pPr>
        <w:bidi w:val="0"/>
        <w:rPr>
          <w:rFonts w:ascii="Sakkal Majalla" w:hAnsi="Sakkal Majalla"/>
          <w:color w:val="002060"/>
          <w:sz w:val="34"/>
          <w:lang w:bidi="ar-SY"/>
        </w:rPr>
      </w:pPr>
      <w:r w:rsidRPr="00DA7905">
        <w:rPr>
          <w:rFonts w:eastAsia="Times New Roman" w:cs="Times New Roman"/>
          <w:b/>
          <w:bCs/>
          <w:noProof/>
          <w:sz w:val="36"/>
          <w:szCs w:val="36"/>
        </w:rPr>
        <mc:AlternateContent>
          <mc:Choice Requires="wpg">
            <w:drawing>
              <wp:inline distT="0" distB="0" distL="0" distR="0" wp14:anchorId="1418595B" wp14:editId="0528AB50">
                <wp:extent cx="5711825" cy="748003"/>
                <wp:effectExtent l="0" t="0" r="22225" b="14605"/>
                <wp:docPr id="17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71" name="مجموعة 881967268"/>
                        <wpg:cNvGrpSpPr/>
                        <wpg:grpSpPr>
                          <a:xfrm>
                            <a:off x="0" y="159523"/>
                            <a:ext cx="5711825" cy="588477"/>
                            <a:chOff x="0" y="159448"/>
                            <a:chExt cx="6312597" cy="652243"/>
                          </a:xfrm>
                        </wpg:grpSpPr>
                        <wps:wsp>
                          <wps:cNvPr id="17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 name="مربع نص 2043426344"/>
                          <wps:cNvSpPr txBox="1"/>
                          <wps:spPr>
                            <a:xfrm>
                              <a:off x="817519" y="159448"/>
                              <a:ext cx="2073788" cy="453954"/>
                            </a:xfrm>
                            <a:prstGeom prst="rect">
                              <a:avLst/>
                            </a:prstGeom>
                            <a:noFill/>
                          </wps:spPr>
                          <wps:txbx>
                            <w:txbxContent>
                              <w:p w14:paraId="1F2A5EEA" w14:textId="77777777" w:rsidR="00864A30" w:rsidRPr="00724F18" w:rsidRDefault="00864A30" w:rsidP="00864A30">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7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9"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418595B" id="Group 13" o:spid="_x0000_s1079"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">
                <v:group id="مجموعة 881967268" o:spid="_x0000_s1080"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oundrect id="مستطيل مستدير الزوايا 769901" o:spid="_x0000_s1081"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" fillcolor="#168489" strokecolor="#168489" strokeweight="1pt">
                    <v:stroke joinstyle="miter"/>
                  </v:roundrect>
                  <v:shape id="مربع نص 2043426344" o:spid="_x0000_s1082"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" filled="f" stroked="f">
                    <v:textbox style="mso-fit-shape-to-text:t">
                      <w:txbxContent>
                        <w:p w14:paraId="1F2A5EEA" w14:textId="77777777" w:rsidR="00864A30" w:rsidRPr="00724F18" w:rsidRDefault="00864A30" w:rsidP="00864A30">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083"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" fillcolor="#168489" strokecolor="#168489" strokeweight="1pt">
                    <v:stroke joinstyle="miter"/>
                  </v:roundrect>
                </v:group>
                <v:shape id="Picture 179" o:spid="_x0000_s1084"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">
                  <v:imagedata r:id="rId75" o:title="Light bulb "/>
                </v:shape>
                <w10:anchorlock/>
              </v:group>
            </w:pict>
          </mc:Fallback>
        </mc:AlternateContent>
      </w:r>
    </w:p>
    <w:p w14:paraId="07DB355B" w14:textId="77777777" w:rsidR="00864A30" w:rsidRPr="00864A30" w:rsidRDefault="00864A30" w:rsidP="00864A30">
      <w:pPr>
        <w:rPr>
          <w:rFonts w:ascii="Sakkal Majalla" w:hAnsi="Sakkal Majalla"/>
          <w:sz w:val="34"/>
          <w:rtl/>
        </w:rPr>
      </w:pPr>
      <w:r w:rsidRPr="00864A30">
        <w:rPr>
          <w:rFonts w:ascii="Sakkal Majalla" w:hAnsi="Sakkal Majalla"/>
          <w:sz w:val="34"/>
          <w:rtl/>
        </w:rPr>
        <w:t>مرحباً بكم في الجلسة الأولى من برنامج "تحليل البيانات باستخدام الذكاء الاصطناعي - المستوى الأساسي".</w:t>
      </w:r>
    </w:p>
    <w:p w14:paraId="7F9A8E3D" w14:textId="56212BD6" w:rsidR="00864A30" w:rsidRPr="00864A30" w:rsidRDefault="00864A30" w:rsidP="00864A30">
      <w:pPr>
        <w:rPr>
          <w:rFonts w:ascii="Sakkal Majalla" w:hAnsi="Sakkal Majalla"/>
          <w:sz w:val="34"/>
          <w:rtl/>
        </w:rPr>
      </w:pPr>
      <w:r>
        <w:rPr>
          <w:noProof/>
        </w:rPr>
        <w:drawing>
          <wp:anchor distT="0" distB="0" distL="114300" distR="114300" simplePos="0" relativeHeight="252819456" behindDoc="0" locked="0" layoutInCell="1" allowOverlap="1" wp14:anchorId="1A2C89B4" wp14:editId="54388A8B">
            <wp:simplePos x="0" y="0"/>
            <wp:positionH relativeFrom="column">
              <wp:posOffset>-228600</wp:posOffset>
            </wp:positionH>
            <wp:positionV relativeFrom="paragraph">
              <wp:posOffset>873125</wp:posOffset>
            </wp:positionV>
            <wp:extent cx="1219200" cy="1219200"/>
            <wp:effectExtent l="0" t="0" r="0" b="0"/>
            <wp:wrapSquare wrapText="bothSides"/>
            <wp:docPr id="1414635851" name="صورة 174" descr="Repo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Report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anchor>
        </w:drawing>
      </w:r>
      <w:r w:rsidRPr="00864A30">
        <w:rPr>
          <w:rFonts w:ascii="Sakkal Majalla" w:hAnsi="Sakkal Majalla"/>
          <w:sz w:val="34"/>
          <w:rtl/>
        </w:rPr>
        <w:t>في عصرنا الحالي، أصبحت البيانات تُوصف بأنّها "النفط الجديد"، حيث تُنتج المؤسّسات والأفراد كمّيّات هائلة من البيانات يوميّاً. لكنّ القيمة الحقيقيّة لا تكمن في جمع البيانات، بل في القدرة على تحليلها وتحويلها إلى معرفة قابلة للتطبيق. ومع التطوّر المتسارع في تقنيّات الذكاء الاصطناعي، أصبح بإمكاننا استخراج رؤى أعمق وأكثر دقّة من البيانات بطرق لم تكن ممكنة من قبل.</w:t>
      </w:r>
      <w:r w:rsidRPr="00864A30">
        <w:t xml:space="preserve"> </w:t>
      </w:r>
    </w:p>
    <w:p w14:paraId="342C8345" w14:textId="674FC47A" w:rsidR="00864A30" w:rsidRDefault="00864A30" w:rsidP="00864A30">
      <w:pPr>
        <w:rPr>
          <w:rFonts w:ascii="Sakkal Majalla" w:hAnsi="Sakkal Majalla"/>
          <w:sz w:val="34"/>
          <w:rtl/>
        </w:rPr>
      </w:pPr>
      <w:r w:rsidRPr="00864A30">
        <w:rPr>
          <w:rFonts w:ascii="Sakkal Majalla" w:hAnsi="Sakkal Majalla"/>
          <w:sz w:val="34"/>
          <w:rtl/>
        </w:rPr>
        <w:t>في هذه الجلسة، سنضع الأساس لفهم العلاقة بين تحليل البيانات والذكاء الاصطناعي، وسنستكشف كيف يمكن لهذه التقنيّات أن تُحدث فرقاً جوهريّاً في عمليّة صنع القرار.</w:t>
      </w:r>
    </w:p>
    <w:p w14:paraId="2166D807" w14:textId="77777777" w:rsidR="00864A30" w:rsidRDefault="00864A30" w:rsidP="00864A30">
      <w:pPr>
        <w:jc w:val="center"/>
        <w:rPr>
          <w:rFonts w:ascii="Sakkal Majalla" w:hAnsi="Sakkal Majalla"/>
          <w:sz w:val="34"/>
          <w:rtl/>
        </w:rPr>
      </w:pPr>
    </w:p>
    <w:p w14:paraId="48CC891A" w14:textId="77777777" w:rsidR="00864A30" w:rsidRDefault="00864A30" w:rsidP="00864A30">
      <w:pPr>
        <w:jc w:val="center"/>
        <w:rPr>
          <w:rFonts w:ascii="Sakkal Majalla" w:hAnsi="Sakkal Majalla"/>
          <w:sz w:val="34"/>
          <w:rtl/>
        </w:rPr>
      </w:pPr>
    </w:p>
    <w:p w14:paraId="57EF3E7D" w14:textId="017A383F" w:rsidR="00864A30" w:rsidRDefault="00864A30" w:rsidP="00864A30">
      <w:pPr>
        <w:jc w:val="center"/>
        <w:rPr>
          <w:rFonts w:ascii="Sakkal Majalla" w:hAnsi="Sakkal Majalla"/>
          <w:sz w:val="34"/>
          <w:rtl/>
        </w:rPr>
      </w:pPr>
      <w:r>
        <w:rPr>
          <w:noProof/>
        </w:rPr>
        <w:drawing>
          <wp:inline distT="0" distB="0" distL="0" distR="0" wp14:anchorId="69C65E14" wp14:editId="54FB7B66">
            <wp:extent cx="1219200" cy="1219200"/>
            <wp:effectExtent l="0" t="0" r="0" b="0"/>
            <wp:docPr id="1911731146" name="صورة 175" descr="Natural language process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atural language processing "/>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2AB4B088" w14:textId="77777777" w:rsidR="00864A30" w:rsidRDefault="00864A30" w:rsidP="00864A30">
      <w:pPr>
        <w:jc w:val="center"/>
        <w:rPr>
          <w:rFonts w:ascii="Sakkal Majalla" w:hAnsi="Sakkal Majalla"/>
          <w:sz w:val="34"/>
          <w:rtl/>
        </w:rPr>
      </w:pPr>
    </w:p>
    <w:p w14:paraId="57563FD9" w14:textId="6604320E" w:rsidR="00864A30" w:rsidRDefault="00864A30" w:rsidP="00864A30">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8E6961F" wp14:editId="28D93519">
                <wp:extent cx="5537836" cy="992761"/>
                <wp:effectExtent l="0" t="0" r="0" b="0"/>
                <wp:docPr id="160869546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5462" name="Group 1608695462"/>
                        <wpg:cNvGrpSpPr/>
                        <wpg:grpSpPr>
                          <a:xfrm>
                            <a:off x="1" y="0"/>
                            <a:ext cx="5537836" cy="992761"/>
                            <a:chOff x="0" y="0"/>
                            <a:chExt cx="5538027" cy="992804"/>
                          </a:xfrm>
                        </wpg:grpSpPr>
                        <wps:wsp>
                          <wps:cNvPr id="1608695463" name="TextBox 4"/>
                          <wps:cNvSpPr txBox="1"/>
                          <wps:spPr>
                            <a:xfrm>
                              <a:off x="4688958" y="456229"/>
                              <a:ext cx="849069" cy="536575"/>
                            </a:xfrm>
                            <a:prstGeom prst="rect">
                              <a:avLst/>
                            </a:prstGeom>
                            <a:noFill/>
                          </wps:spPr>
                          <wps:txbx>
                            <w:txbxContent>
                              <w:p w14:paraId="73C86DE4" w14:textId="77777777" w:rsidR="00864A30" w:rsidRDefault="00864A30" w:rsidP="00864A30">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5464"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5465" name="TextBox 7"/>
                          <wps:cNvSpPr txBox="1"/>
                          <wps:spPr>
                            <a:xfrm>
                              <a:off x="0" y="203938"/>
                              <a:ext cx="4493415" cy="536598"/>
                            </a:xfrm>
                            <a:prstGeom prst="rect">
                              <a:avLst/>
                            </a:prstGeom>
                            <a:noFill/>
                          </wps:spPr>
                          <wps:txbx>
                            <w:txbxContent>
                              <w:p w14:paraId="2B4D27FD" w14:textId="77777777" w:rsidR="00864A30" w:rsidRDefault="00864A30" w:rsidP="00864A30">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5466" name="Picture 1608695466" descr="Brainstorming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E6961F" id="Group 63" o:spid="_x0000_s1085"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">
                <v:group id="Group 1608695462" o:spid="_x0000_s1086"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">
                  <v:shape id="TextBox 4" o:spid="_x0000_s1087"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Lo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LR6LB/j9KQOgNz8AAAD//wMAUEsBAi0AFAAGAAgAAAAhANvh9svuAAAAhQEAABMAAAAAAAAA&#10;AAAAAAAAAAAAAFtDb250ZW50X1R5cGVzXS54bWxQSwECLQAUAAYACAAAACEAWvQsW78AAAAVAQAA&#10;CwAAAAAAAAAAAAAAAAAfAQAAX3JlbHMvLnJlbHNQSwECLQAUAAYACAAAACEAHphS6MYAAADjAAAA&#10;DwAAAAAAAAAAAAAAAAAHAgAAZHJzL2Rvd25yZXYueG1sUEsFBgAAAAADAAMAtwAAAPoCAAAAAA==&#10;" filled="f" stroked="f">
                    <v:textbox style="mso-fit-shape-to-text:t">
                      <w:txbxContent>
                        <w:p w14:paraId="73C86DE4" w14:textId="77777777" w:rsidR="00864A30" w:rsidRDefault="00864A30" w:rsidP="00864A30">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088"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" fillcolor="#168489" stroked="f" strokeweight="1pt">
                    <v:stroke joinstyle="miter"/>
                  </v:roundrect>
                  <v:shape id="TextBox 7" o:spid="_x0000_s1089"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" filled="f" stroked="f">
                    <v:textbox style="mso-fit-shape-to-text:t">
                      <w:txbxContent>
                        <w:p w14:paraId="2B4D27FD" w14:textId="77777777" w:rsidR="00864A30" w:rsidRDefault="00864A30" w:rsidP="00864A30">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090"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">
                  <v:imagedata r:id="rId79" o:title="Brainstorming "/>
                </v:shape>
                <w10:anchorlock/>
              </v:group>
            </w:pict>
          </mc:Fallback>
        </mc:AlternateContent>
      </w:r>
    </w:p>
    <w:p w14:paraId="614A58AA" w14:textId="2F44CD29" w:rsidR="00864A30" w:rsidRDefault="00BC1620" w:rsidP="00864A30">
      <w:pPr>
        <w:rPr>
          <w:rFonts w:ascii="Sakkal Majalla" w:hAnsi="Sakkal Majalla"/>
          <w:sz w:val="34"/>
          <w:rtl/>
        </w:rPr>
      </w:pPr>
      <w:r>
        <w:rPr>
          <w:noProof/>
        </w:rPr>
        <w:drawing>
          <wp:anchor distT="0" distB="0" distL="114300" distR="114300" simplePos="0" relativeHeight="252820480" behindDoc="0" locked="0" layoutInCell="1" allowOverlap="1" wp14:anchorId="1D616C0C" wp14:editId="30056053">
            <wp:simplePos x="0" y="0"/>
            <wp:positionH relativeFrom="margin">
              <wp:align>left</wp:align>
            </wp:positionH>
            <wp:positionV relativeFrom="paragraph">
              <wp:posOffset>5715</wp:posOffset>
            </wp:positionV>
            <wp:extent cx="889000" cy="889000"/>
            <wp:effectExtent l="0" t="0" r="6350" b="6350"/>
            <wp:wrapSquare wrapText="bothSides"/>
            <wp:docPr id="1556448248"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E67690">
        <w:rPr>
          <w:noProof/>
          <w:sz w:val="34"/>
        </w:rPr>
        <w:drawing>
          <wp:anchor distT="0" distB="0" distL="114300" distR="114300" simplePos="0" relativeHeight="252815360" behindDoc="0" locked="0" layoutInCell="1" allowOverlap="1" wp14:anchorId="27867FE0" wp14:editId="6DE48C30">
            <wp:simplePos x="0" y="0"/>
            <wp:positionH relativeFrom="margin">
              <wp:align>right</wp:align>
            </wp:positionH>
            <wp:positionV relativeFrom="paragraph">
              <wp:posOffset>11801</wp:posOffset>
            </wp:positionV>
            <wp:extent cx="457200" cy="457200"/>
            <wp:effectExtent l="0" t="0" r="0" b="0"/>
            <wp:wrapSquare wrapText="bothSides"/>
            <wp:docPr id="1608695468"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82" w:history="1">
        <w:r w:rsidR="00864A30" w:rsidRPr="001E253C">
          <w:rPr>
            <w:rStyle w:val="Hyperlink"/>
            <w:rFonts w:hint="cs"/>
            <w:sz w:val="34"/>
            <w:rtl/>
          </w:rPr>
          <w:t>السؤال:</w:t>
        </w:r>
      </w:hyperlink>
      <w:r w:rsidR="00864A30" w:rsidRPr="00E67690">
        <w:rPr>
          <w:rFonts w:hint="cs"/>
          <w:sz w:val="34"/>
          <w:rtl/>
        </w:rPr>
        <w:t xml:space="preserve"> </w:t>
      </w:r>
      <w:r w:rsidR="00864A30" w:rsidRPr="00864A30">
        <w:rPr>
          <w:rFonts w:ascii="Sakkal Majalla" w:hAnsi="Sakkal Majalla"/>
          <w:sz w:val="34"/>
          <w:rtl/>
        </w:rPr>
        <w:t>ما هي الأمثلة اليوميّة التي تتعامل فيها مع البيانات دون أن تشعر؟ وكيف يمكن أن يُساعدنا الذكاء الاصطناعي في فهمها بشكل أفضل؟</w:t>
      </w:r>
    </w:p>
    <w:p w14:paraId="77712DE9" w14:textId="23E5ACEB" w:rsidR="00864A30" w:rsidRPr="009E4551" w:rsidRDefault="00BC1620" w:rsidP="00BC1620">
      <w:pPr>
        <w:ind w:left="-897"/>
        <w:rPr>
          <w:rFonts w:ascii="Sakkal Majalla" w:hAnsi="Sakkal Majalla"/>
          <w:sz w:val="34"/>
          <w:rtl/>
        </w:rPr>
      </w:pPr>
      <w:r>
        <w:rPr>
          <w:noProof/>
        </w:rPr>
        <mc:AlternateContent>
          <mc:Choice Requires="wps">
            <w:drawing>
              <wp:inline distT="0" distB="0" distL="0" distR="0" wp14:anchorId="26989243" wp14:editId="5131AE9D">
                <wp:extent cx="6779260" cy="6737350"/>
                <wp:effectExtent l="0" t="0" r="21590" b="25400"/>
                <wp:docPr id="114379909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6737350"/>
                        </a:xfrm>
                        <a:prstGeom prst="roundRect">
                          <a:avLst>
                            <a:gd name="adj" fmla="val 16667"/>
                          </a:avLst>
                        </a:prstGeom>
                        <a:solidFill>
                          <a:srgbClr val="EAF4E4"/>
                        </a:solidFill>
                        <a:ln w="12700">
                          <a:solidFill>
                            <a:schemeClr val="accent6"/>
                          </a:solidFill>
                          <a:miter lim="800000"/>
                          <a:headEnd/>
                          <a:tailEnd/>
                        </a:ln>
                      </wps:spPr>
                      <wps:txbx>
                        <w:txbxContent>
                          <w:p w14:paraId="296FA47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04F63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659FE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DB41C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1AA2AE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3D25F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E5DE6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991F5D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F917D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7F883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99C98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4D5EDB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0CF7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273124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91DA1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69183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D40C0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DDDB3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2F4D5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B7727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7AE904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EE0C55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0039A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3B0B6B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5DD4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3B2354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6B3692C"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6989243" id="_x0000_s1091" style="width:533.8pt;height:53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" fillcolor="#eaf4e4" strokecolor="#70ad47 [3209]" strokeweight="1pt">
                <v:stroke joinstyle="miter"/>
                <v:textbox inset="0,3mm,0">
                  <w:txbxContent>
                    <w:p w14:paraId="296FA47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04F63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659FE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DB41C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1AA2AE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3D25F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E5DE6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991F5D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F917D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7F883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99C98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4D5EDB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0CF7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273124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91DA1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69183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D40C0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DDDB3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2F4D5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B7727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7AE904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EE0C55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0039A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3B0B6B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5DD4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3B2354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6B3692C" w14:textId="77777777" w:rsidR="00BC1620" w:rsidRDefault="00BC1620" w:rsidP="00BC1620">
                      <w:pPr>
                        <w:jc w:val="center"/>
                        <w:rPr>
                          <w:sz w:val="22"/>
                          <w:szCs w:val="28"/>
                          <w:rtl/>
                          <w:lang w:bidi="ar-SY"/>
                        </w:rPr>
                      </w:pPr>
                    </w:p>
                  </w:txbxContent>
                </v:textbox>
                <w10:anchorlock/>
              </v:roundrect>
            </w:pict>
          </mc:Fallback>
        </mc:AlternateContent>
      </w:r>
    </w:p>
    <w:p w14:paraId="45266525" w14:textId="74E07EFA" w:rsidR="00864A30" w:rsidRPr="00864A30" w:rsidRDefault="00864A30" w:rsidP="00864A30">
      <w:pPr>
        <w:keepNext/>
        <w:pageBreakBefore/>
        <w:rPr>
          <w:rFonts w:ascii="Sakkal Majalla" w:hAnsi="Sakkal Majalla"/>
          <w:b/>
          <w:bCs/>
          <w:sz w:val="34"/>
        </w:rPr>
      </w:pPr>
      <w:r w:rsidRPr="00864A30">
        <w:rPr>
          <w:rFonts w:ascii="Sakkal Majalla" w:hAnsi="Sakkal Majalla"/>
          <w:noProof/>
          <w:sz w:val="34"/>
        </w:rPr>
        <w:lastRenderedPageBreak/>
        <w:drawing>
          <wp:anchor distT="0" distB="0" distL="114300" distR="114300" simplePos="0" relativeHeight="252822528" behindDoc="0" locked="0" layoutInCell="1" allowOverlap="1" wp14:anchorId="26A062FB" wp14:editId="0467E05E">
            <wp:simplePos x="0" y="0"/>
            <wp:positionH relativeFrom="column">
              <wp:posOffset>57150</wp:posOffset>
            </wp:positionH>
            <wp:positionV relativeFrom="paragraph">
              <wp:posOffset>958850</wp:posOffset>
            </wp:positionV>
            <wp:extent cx="1003300" cy="1003300"/>
            <wp:effectExtent l="0" t="0" r="6350" b="6350"/>
            <wp:wrapSquare wrapText="bothSides"/>
            <wp:docPr id="1820124951" name="صورة 178" descr="Data analys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ata analysis "/>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003300" cy="1003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078C">
        <w:rPr>
          <w:rFonts w:ascii="Sakkal Majalla" w:hAnsi="Sakkal Majalla"/>
          <w:noProof/>
          <w:color w:val="002060"/>
          <w:sz w:val="34"/>
          <w:lang w:bidi="ar-SY"/>
        </w:rPr>
        <mc:AlternateContent>
          <mc:Choice Requires="wpg">
            <w:drawing>
              <wp:inline distT="0" distB="0" distL="0" distR="0" wp14:anchorId="1C413DBA" wp14:editId="7567DEBE">
                <wp:extent cx="5731510" cy="895350"/>
                <wp:effectExtent l="0" t="0" r="21590" b="19050"/>
                <wp:docPr id="34629663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89586170"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28554869" name="مجموعة 39"/>
                        <wpg:cNvGrpSpPr/>
                        <wpg:grpSpPr>
                          <a:xfrm>
                            <a:off x="0" y="0"/>
                            <a:ext cx="5731510" cy="895350"/>
                            <a:chOff x="0" y="0"/>
                            <a:chExt cx="5878196" cy="918845"/>
                          </a:xfrm>
                        </wpg:grpSpPr>
                        <wpg:grpSp>
                          <wpg:cNvPr id="1106788163" name="مجموعة 40"/>
                          <wpg:cNvGrpSpPr/>
                          <wpg:grpSpPr>
                            <a:xfrm>
                              <a:off x="0" y="0"/>
                              <a:ext cx="5878196" cy="918845"/>
                              <a:chOff x="0" y="0"/>
                              <a:chExt cx="6240348" cy="919070"/>
                            </a:xfrm>
                          </wpg:grpSpPr>
                          <wpg:grpSp>
                            <wpg:cNvPr id="1947442308" name="مجموعة 41"/>
                            <wpg:cNvGrpSpPr/>
                            <wpg:grpSpPr>
                              <a:xfrm>
                                <a:off x="0" y="169208"/>
                                <a:ext cx="5433072" cy="580613"/>
                                <a:chOff x="0" y="169208"/>
                                <a:chExt cx="5433072" cy="580613"/>
                              </a:xfrm>
                            </wpg:grpSpPr>
                            <wps:wsp>
                              <wps:cNvPr id="2249593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446181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6253748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59181875" name="مربع نص 41"/>
                          <wps:cNvSpPr txBox="1"/>
                          <wps:spPr>
                            <a:xfrm>
                              <a:off x="204484" y="257055"/>
                              <a:ext cx="4616071" cy="387740"/>
                            </a:xfrm>
                            <a:prstGeom prst="rect">
                              <a:avLst/>
                            </a:prstGeom>
                            <a:noFill/>
                          </wps:spPr>
                          <wps:txbx>
                            <w:txbxContent>
                              <w:p w14:paraId="259ABE0B" w14:textId="1C7C4548" w:rsidR="00864A30" w:rsidRDefault="00864A30" w:rsidP="00864A30">
                                <w:pPr>
                                  <w:rPr>
                                    <w:rFonts w:eastAsia="Calibri" w:hAnsi="Adobe Arabic" w:cs="Adobe Arabic"/>
                                    <w:b/>
                                    <w:bCs/>
                                    <w:color w:val="FFFFFF"/>
                                    <w:kern w:val="24"/>
                                    <w:sz w:val="36"/>
                                    <w:szCs w:val="36"/>
                                    <w:lang w:bidi="ar-EG"/>
                                  </w:rPr>
                                </w:pPr>
                                <w:r w:rsidRPr="00864A30">
                                  <w:rPr>
                                    <w:rFonts w:eastAsia="Calibri" w:hAnsi="Adobe Arabic" w:cs="Adobe Arabic"/>
                                    <w:b/>
                                    <w:bCs/>
                                    <w:color w:val="FFFFFF"/>
                                    <w:kern w:val="24"/>
                                    <w:sz w:val="36"/>
                                    <w:szCs w:val="36"/>
                                    <w:rtl/>
                                    <w:lang w:bidi="ar-EG"/>
                                  </w:rPr>
                                  <w:t>تعريف تحليل البيانات وأنواعه</w:t>
                                </w:r>
                              </w:p>
                            </w:txbxContent>
                          </wps:txbx>
                          <wps:bodyPr wrap="square" rtlCol="1">
                            <a:spAutoFit/>
                          </wps:bodyPr>
                        </wps:wsp>
                      </wpg:grpSp>
                    </wpg:wgp>
                  </a:graphicData>
                </a:graphic>
              </wp:inline>
            </w:drawing>
          </mc:Choice>
          <mc:Fallback>
            <w:pict>
              <v:group w14:anchorId="1C413DBA" id="مجموعة 11" o:spid="_x0000_s109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uN/ZYK8HAAC4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109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">
                  <v:imagedata r:id="rId85" o:title=""/>
                </v:shape>
                <v:group id="مجموعة 39" o:spid="_x0000_s10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">
                  <v:group id="مجموعة 40" o:spid="_x0000_s10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">
                    <v:group id="مجموعة 41" o:spid="_x0000_s10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">
                      <v:shape id="شكل حر 42" o:spid="_x0000_s10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" fillcolor="#168489" stroked="f" strokeweight="1pt">
                        <v:stroke joinstyle="miter"/>
                      </v:roundrect>
                    </v:group>
                    <v:oval id="شكل بيضاوي 44" o:spid="_x0000_s10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" filled="f" strokecolor="#a5a5a5 [2092]" strokeweight="1pt">
                      <v:stroke joinstyle="miter"/>
                    </v:oval>
                  </v:group>
                  <v:shape id="مربع نص 41" o:spid="_x0000_s110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" filled="f" stroked="f">
                    <v:textbox style="mso-fit-shape-to-text:t">
                      <w:txbxContent>
                        <w:p w14:paraId="259ABE0B" w14:textId="1C7C4548" w:rsidR="00864A30" w:rsidRDefault="00864A30" w:rsidP="00864A30">
                          <w:pPr>
                            <w:rPr>
                              <w:rFonts w:eastAsia="Calibri" w:hAnsi="Adobe Arabic" w:cs="Adobe Arabic"/>
                              <w:b/>
                              <w:bCs/>
                              <w:color w:val="FFFFFF"/>
                              <w:kern w:val="24"/>
                              <w:sz w:val="36"/>
                              <w:szCs w:val="36"/>
                              <w:lang w:bidi="ar-EG"/>
                            </w:rPr>
                          </w:pPr>
                          <w:r w:rsidRPr="00864A30">
                            <w:rPr>
                              <w:rFonts w:eastAsia="Calibri" w:hAnsi="Adobe Arabic" w:cs="Adobe Arabic"/>
                              <w:b/>
                              <w:bCs/>
                              <w:color w:val="FFFFFF"/>
                              <w:kern w:val="24"/>
                              <w:sz w:val="36"/>
                              <w:szCs w:val="36"/>
                              <w:rtl/>
                              <w:lang w:bidi="ar-EG"/>
                            </w:rPr>
                            <w:t>تعريف تحليل البيانات وأنواعه</w:t>
                          </w:r>
                        </w:p>
                      </w:txbxContent>
                    </v:textbox>
                  </v:shape>
                </v:group>
                <w10:anchorlock/>
              </v:group>
            </w:pict>
          </mc:Fallback>
        </mc:AlternateContent>
      </w:r>
    </w:p>
    <w:p w14:paraId="6D0307F7" w14:textId="5F4CB4DD" w:rsidR="00864A30" w:rsidRPr="00864A30" w:rsidRDefault="00864A30" w:rsidP="00864A30">
      <w:pPr>
        <w:rPr>
          <w:rFonts w:ascii="Sakkal Majalla" w:hAnsi="Sakkal Majalla"/>
          <w:b/>
          <w:bCs/>
          <w:color w:val="008080"/>
          <w:sz w:val="34"/>
        </w:rPr>
      </w:pPr>
      <w:r w:rsidRPr="00E42DAD">
        <w:rPr>
          <w:rFonts w:ascii="Adobe Arabic" w:hAnsi="Adobe Arabic" w:cs="Adobe Arabic"/>
          <w:noProof/>
          <w:color w:val="1E3D6A"/>
          <w:sz w:val="36"/>
          <w:szCs w:val="36"/>
        </w:rPr>
        <mc:AlternateContent>
          <mc:Choice Requires="wpg">
            <w:drawing>
              <wp:anchor distT="0" distB="0" distL="114300" distR="114300" simplePos="0" relativeHeight="252821504" behindDoc="0" locked="0" layoutInCell="1" allowOverlap="1" wp14:anchorId="7A1E6279" wp14:editId="1EADDDD8">
                <wp:simplePos x="0" y="0"/>
                <wp:positionH relativeFrom="column">
                  <wp:posOffset>5143500</wp:posOffset>
                </wp:positionH>
                <wp:positionV relativeFrom="paragraph">
                  <wp:posOffset>-635</wp:posOffset>
                </wp:positionV>
                <wp:extent cx="582930" cy="474345"/>
                <wp:effectExtent l="0" t="0" r="7620" b="20955"/>
                <wp:wrapSquare wrapText="bothSides"/>
                <wp:docPr id="83108336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823377595"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51347774"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455713E" id="Group 29" o:spid="_x0000_s1026" style="position:absolute;margin-left:405pt;margin-top:-.05pt;width:45.9pt;height:37.35pt;z-index:25282150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">
                  <v:imagedata r:id="rId87"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" fillcolor="#168489" strokecolor="#168489" strokeweight="1pt">
                  <v:stroke joinstyle="miter"/>
                </v:roundrect>
                <w10:wrap type="square"/>
              </v:group>
            </w:pict>
          </mc:Fallback>
        </mc:AlternateContent>
      </w:r>
      <w:r w:rsidRPr="00864A30">
        <w:rPr>
          <w:rFonts w:ascii="Sakkal Majalla" w:hAnsi="Sakkal Majalla"/>
          <w:b/>
          <w:bCs/>
          <w:color w:val="008080"/>
          <w:sz w:val="34"/>
          <w:rtl/>
        </w:rPr>
        <w:t>تعريف تحليل البيانات</w:t>
      </w:r>
    </w:p>
    <w:p w14:paraId="28559288" w14:textId="1CC36FC2" w:rsidR="00864A30" w:rsidRPr="00864A30" w:rsidRDefault="00440CDB" w:rsidP="00864A30">
      <w:pPr>
        <w:rPr>
          <w:rFonts w:ascii="Sakkal Majalla" w:hAnsi="Sakkal Majalla"/>
          <w:sz w:val="34"/>
        </w:rPr>
      </w:pPr>
      <w:r>
        <w:rPr>
          <w:noProof/>
        </w:rPr>
        <w:drawing>
          <wp:anchor distT="0" distB="0" distL="114300" distR="114300" simplePos="0" relativeHeight="252926976" behindDoc="0" locked="0" layoutInCell="1" allowOverlap="1" wp14:anchorId="1B1EFC15" wp14:editId="2B7D2C59">
            <wp:simplePos x="0" y="0"/>
            <wp:positionH relativeFrom="column">
              <wp:posOffset>173990</wp:posOffset>
            </wp:positionH>
            <wp:positionV relativeFrom="paragraph">
              <wp:posOffset>1219835</wp:posOffset>
            </wp:positionV>
            <wp:extent cx="828040" cy="1059180"/>
            <wp:effectExtent l="0" t="0" r="0" b="7620"/>
            <wp:wrapSquare wrapText="bothSides"/>
            <wp:docPr id="467033189" name="صورة 522" descr="W. EDWARDS DEMING—A MAN OF HIGH QUALITY | Simanaitis S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 EDWARDS DEMING—A MAN OF HIGH QUALITY | Simanaitis Say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28040" cy="1059180"/>
                    </a:xfrm>
                    <a:prstGeom prst="rect">
                      <a:avLst/>
                    </a:prstGeom>
                    <a:noFill/>
                    <a:ln>
                      <a:noFill/>
                    </a:ln>
                  </pic:spPr>
                </pic:pic>
              </a:graphicData>
            </a:graphic>
          </wp:anchor>
        </w:drawing>
      </w:r>
      <w:r w:rsidR="00864A30" w:rsidRPr="00864A30">
        <w:rPr>
          <w:rFonts w:ascii="Sakkal Majalla" w:hAnsi="Sakkal Majalla"/>
          <w:sz w:val="34"/>
          <w:rtl/>
        </w:rPr>
        <w:t>تحليل البيانات</w:t>
      </w:r>
      <w:r w:rsidR="00864A30" w:rsidRPr="00864A30">
        <w:rPr>
          <w:rFonts w:ascii="Sakkal Majalla" w:hAnsi="Sakkal Majalla"/>
          <w:sz w:val="34"/>
        </w:rPr>
        <w:t xml:space="preserve"> (Data Analysis) </w:t>
      </w:r>
      <w:r w:rsidR="00864A30" w:rsidRPr="00864A30">
        <w:rPr>
          <w:rFonts w:ascii="Sakkal Majalla" w:hAnsi="Sakkal Majalla"/>
          <w:sz w:val="34"/>
          <w:rtl/>
        </w:rPr>
        <w:t xml:space="preserve">هو عمليّة فحص وتنظيف وتحويل ونمذجة </w:t>
      </w:r>
      <w:r w:rsidR="00864A30" w:rsidRPr="00864A30">
        <w:rPr>
          <w:rFonts w:ascii="Sakkal Majalla" w:hAnsi="Sakkal Majalla" w:hint="cs"/>
          <w:sz w:val="34"/>
          <w:rtl/>
        </w:rPr>
        <w:t>البيانات بهدف</w:t>
      </w:r>
      <w:r w:rsidR="00864A30" w:rsidRPr="00864A30">
        <w:rPr>
          <w:rFonts w:ascii="Sakkal Majalla" w:hAnsi="Sakkal Majalla"/>
          <w:sz w:val="34"/>
          <w:rtl/>
        </w:rPr>
        <w:t xml:space="preserve"> اكتشاف معلومات مفيدة، واستخلاص استنتاجات، ودعم اتّخاذ القرارات. يمكن تعريفه أيضاً بأنّه "فنّ وعلم استخراج المعنى من البيانات الخام</w:t>
      </w:r>
      <w:r w:rsidR="00864A30" w:rsidRPr="00864A30">
        <w:rPr>
          <w:rFonts w:ascii="Sakkal Majalla" w:hAnsi="Sakkal Majalla"/>
          <w:sz w:val="34"/>
        </w:rPr>
        <w:t>".</w:t>
      </w:r>
    </w:p>
    <w:p w14:paraId="75E3325C" w14:textId="2E95EF2F" w:rsidR="00864A30" w:rsidRPr="00864A30" w:rsidRDefault="00864A30" w:rsidP="00440CDB">
      <w:pPr>
        <w:rPr>
          <w:rFonts w:ascii="Sakkal Majalla" w:hAnsi="Sakkal Majalla"/>
          <w:sz w:val="34"/>
        </w:rPr>
      </w:pPr>
      <w:r w:rsidRPr="00864A30">
        <w:rPr>
          <w:rFonts w:ascii="Sakkal Majalla" w:hAnsi="Sakkal Majalla"/>
          <w:sz w:val="34"/>
          <w:rtl/>
        </w:rPr>
        <w:t xml:space="preserve">يقول </w:t>
      </w:r>
      <w:r w:rsidRPr="00864A30">
        <w:rPr>
          <w:rFonts w:ascii="Sakkal Majalla" w:hAnsi="Sakkal Majalla"/>
          <w:b/>
          <w:bCs/>
          <w:sz w:val="34"/>
        </w:rPr>
        <w:t>W. Edwards Deming</w:t>
      </w:r>
      <w:r w:rsidRPr="00864A30">
        <w:rPr>
          <w:rFonts w:ascii="Sakkal Majalla" w:hAnsi="Sakkal Majalla"/>
          <w:sz w:val="34"/>
          <w:rtl/>
        </w:rPr>
        <w:t>، أحد روّاد إدارة الجودة: "بدون البيانات، أنت مجرّد شخص آخر لديه رأي". هذه المقولة تُلخّص أهمّيّة الاعتماد على البيانات بدلاً من الحدس فقط</w:t>
      </w:r>
      <w:r w:rsidRPr="00864A30">
        <w:rPr>
          <w:rFonts w:ascii="Sakkal Majalla" w:hAnsi="Sakkal Majalla"/>
          <w:sz w:val="34"/>
        </w:rPr>
        <w:t>.</w:t>
      </w:r>
      <w:r w:rsidR="00440CDB" w:rsidRPr="00440CDB">
        <w:t xml:space="preserve"> </w:t>
      </w:r>
    </w:p>
    <w:p w14:paraId="280FF427" w14:textId="77777777" w:rsidR="00864A30" w:rsidRPr="00DE2625" w:rsidRDefault="00864A30" w:rsidP="00864A30">
      <w:pPr>
        <w:rPr>
          <w:rFonts w:ascii="Sakkal Majalla" w:hAnsi="Sakkal Majalla"/>
          <w:b/>
          <w:bCs/>
          <w:color w:val="008080"/>
          <w:sz w:val="34"/>
        </w:rPr>
      </w:pPr>
      <w:r w:rsidRPr="00DE2625">
        <w:rPr>
          <w:rFonts w:ascii="Sakkal Majalla" w:hAnsi="Sakkal Majalla"/>
          <w:b/>
          <w:bCs/>
          <w:color w:val="008080"/>
          <w:sz w:val="34"/>
          <w:rtl/>
        </w:rPr>
        <w:t>أنواع تحليل البيانات</w:t>
      </w:r>
    </w:p>
    <w:p w14:paraId="0716320C" w14:textId="77777777" w:rsidR="00864A30" w:rsidRDefault="00864A30" w:rsidP="00864A30">
      <w:pPr>
        <w:rPr>
          <w:rFonts w:ascii="Sakkal Majalla" w:hAnsi="Sakkal Majalla"/>
          <w:sz w:val="34"/>
          <w:rtl/>
        </w:rPr>
      </w:pPr>
      <w:r w:rsidRPr="00864A30">
        <w:rPr>
          <w:rFonts w:ascii="Sakkal Majalla" w:hAnsi="Sakkal Majalla"/>
          <w:sz w:val="34"/>
          <w:rtl/>
        </w:rPr>
        <w:t>يُقسّم تحليل البيانات إلى أربعة أنواع رئيسيّة، تُشكّل سلّماً تصاعديّاً من حيث التعقيد والقيمة المضافة</w:t>
      </w:r>
      <w:r w:rsidRPr="00864A30">
        <w:rPr>
          <w:rFonts w:ascii="Sakkal Majalla" w:hAnsi="Sakkal Majalla"/>
          <w:sz w:val="34"/>
        </w:rPr>
        <w:t>:</w:t>
      </w:r>
    </w:p>
    <w:tbl>
      <w:tblPr>
        <w:tblStyle w:val="a6"/>
        <w:bidiVisual/>
        <w:tblW w:w="10419" w:type="dxa"/>
        <w:jc w:val="center"/>
        <w:tblLook w:val="04A0" w:firstRow="1" w:lastRow="0" w:firstColumn="1" w:lastColumn="0" w:noHBand="0" w:noVBand="1"/>
      </w:tblPr>
      <w:tblGrid>
        <w:gridCol w:w="2949"/>
        <w:gridCol w:w="2056"/>
        <w:gridCol w:w="2924"/>
        <w:gridCol w:w="2490"/>
      </w:tblGrid>
      <w:tr w:rsidR="00DE2625" w:rsidRPr="00DE2625" w14:paraId="59843BEF" w14:textId="77777777" w:rsidTr="00DE2625">
        <w:trPr>
          <w:jc w:val="center"/>
        </w:trPr>
        <w:tc>
          <w:tcPr>
            <w:tcW w:w="2949" w:type="dxa"/>
            <w:shd w:val="clear" w:color="auto" w:fill="BFBFBF" w:themeFill="background1" w:themeFillShade="BF"/>
          </w:tcPr>
          <w:p w14:paraId="136A162A" w14:textId="77777777" w:rsidR="00DE2625" w:rsidRPr="00DE2625" w:rsidRDefault="00DE2625" w:rsidP="00DE2625">
            <w:pPr>
              <w:jc w:val="center"/>
              <w:rPr>
                <w:rFonts w:ascii="Adobe Arabic" w:hAnsi="Adobe Arabic" w:cs="Adobe Arabic"/>
                <w:color w:val="008080"/>
                <w:sz w:val="36"/>
                <w:szCs w:val="36"/>
                <w:rtl/>
              </w:rPr>
            </w:pPr>
          </w:p>
        </w:tc>
        <w:tc>
          <w:tcPr>
            <w:tcW w:w="2056" w:type="dxa"/>
            <w:shd w:val="clear" w:color="auto" w:fill="BFBFBF" w:themeFill="background1" w:themeFillShade="BF"/>
          </w:tcPr>
          <w:p w14:paraId="67E10EB7" w14:textId="288AE058" w:rsidR="00DE2625" w:rsidRPr="00DE2625" w:rsidRDefault="00DE2625" w:rsidP="00DE2625">
            <w:pPr>
              <w:jc w:val="center"/>
              <w:rPr>
                <w:rFonts w:ascii="Adobe Arabic" w:hAnsi="Adobe Arabic" w:cs="Adobe Arabic"/>
                <w:color w:val="008080"/>
                <w:sz w:val="36"/>
                <w:szCs w:val="36"/>
                <w:rtl/>
              </w:rPr>
            </w:pPr>
            <w:r w:rsidRPr="00DE2625">
              <w:rPr>
                <w:rFonts w:ascii="Adobe Arabic" w:hAnsi="Adobe Arabic" w:cs="Adobe Arabic"/>
                <w:b/>
                <w:bCs/>
                <w:color w:val="008080"/>
                <w:sz w:val="36"/>
                <w:szCs w:val="36"/>
                <w:rtl/>
              </w:rPr>
              <w:t>الهدف</w:t>
            </w:r>
          </w:p>
        </w:tc>
        <w:tc>
          <w:tcPr>
            <w:tcW w:w="2924" w:type="dxa"/>
            <w:shd w:val="clear" w:color="auto" w:fill="BFBFBF" w:themeFill="background1" w:themeFillShade="BF"/>
          </w:tcPr>
          <w:p w14:paraId="3FFE6AEE" w14:textId="7E600568" w:rsidR="00DE2625" w:rsidRPr="00DE2625" w:rsidRDefault="00DE2625" w:rsidP="00DE2625">
            <w:pPr>
              <w:jc w:val="center"/>
              <w:rPr>
                <w:rFonts w:ascii="Adobe Arabic" w:hAnsi="Adobe Arabic" w:cs="Adobe Arabic"/>
                <w:color w:val="008080"/>
                <w:sz w:val="36"/>
                <w:szCs w:val="36"/>
                <w:rtl/>
              </w:rPr>
            </w:pPr>
            <w:r w:rsidRPr="00DE2625">
              <w:rPr>
                <w:rFonts w:ascii="Adobe Arabic" w:hAnsi="Adobe Arabic" w:cs="Adobe Arabic"/>
                <w:b/>
                <w:bCs/>
                <w:color w:val="008080"/>
                <w:sz w:val="36"/>
                <w:szCs w:val="36"/>
                <w:rtl/>
              </w:rPr>
              <w:t>الوصف</w:t>
            </w:r>
          </w:p>
        </w:tc>
        <w:tc>
          <w:tcPr>
            <w:tcW w:w="2490" w:type="dxa"/>
            <w:shd w:val="clear" w:color="auto" w:fill="BFBFBF" w:themeFill="background1" w:themeFillShade="BF"/>
          </w:tcPr>
          <w:p w14:paraId="1E590E3F" w14:textId="0FADBB7F" w:rsidR="00DE2625" w:rsidRPr="00DE2625" w:rsidRDefault="00DE2625" w:rsidP="00DE2625">
            <w:pPr>
              <w:jc w:val="center"/>
              <w:rPr>
                <w:rFonts w:ascii="Adobe Arabic" w:hAnsi="Adobe Arabic" w:cs="Adobe Arabic"/>
                <w:color w:val="008080"/>
                <w:sz w:val="36"/>
                <w:szCs w:val="36"/>
                <w:rtl/>
              </w:rPr>
            </w:pPr>
            <w:r w:rsidRPr="00DE2625">
              <w:rPr>
                <w:rFonts w:ascii="Adobe Arabic" w:hAnsi="Adobe Arabic" w:cs="Adobe Arabic"/>
                <w:b/>
                <w:bCs/>
                <w:color w:val="008080"/>
                <w:sz w:val="36"/>
                <w:szCs w:val="36"/>
                <w:rtl/>
              </w:rPr>
              <w:t>مثال عملي</w:t>
            </w:r>
          </w:p>
        </w:tc>
      </w:tr>
      <w:tr w:rsidR="00DE2625" w14:paraId="103BC624" w14:textId="77777777" w:rsidTr="00DE2625">
        <w:trPr>
          <w:jc w:val="center"/>
        </w:trPr>
        <w:tc>
          <w:tcPr>
            <w:tcW w:w="2949" w:type="dxa"/>
          </w:tcPr>
          <w:p w14:paraId="4C5220CD" w14:textId="77777777" w:rsid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t>التحليل الوصفي</w:t>
            </w:r>
          </w:p>
          <w:p w14:paraId="40FC30BE" w14:textId="5ECF2883"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Pr>
              <w:t xml:space="preserve"> (Descriptive Analytics)</w:t>
            </w:r>
          </w:p>
        </w:tc>
        <w:tc>
          <w:tcPr>
            <w:tcW w:w="2056" w:type="dxa"/>
          </w:tcPr>
          <w:p w14:paraId="0D8D3203" w14:textId="77777777" w:rsidR="00DE2625" w:rsidRPr="00864A30" w:rsidRDefault="00DE2625" w:rsidP="00DE2625">
            <w:pPr>
              <w:rPr>
                <w:rFonts w:ascii="Sakkal Majalla" w:hAnsi="Sakkal Majalla"/>
                <w:sz w:val="34"/>
              </w:rPr>
            </w:pPr>
            <w:r w:rsidRPr="00864A30">
              <w:rPr>
                <w:rFonts w:ascii="Sakkal Majalla" w:hAnsi="Sakkal Majalla"/>
                <w:sz w:val="34"/>
                <w:rtl/>
              </w:rPr>
              <w:t>الإجابة على سؤال "ماذا حدث؟</w:t>
            </w:r>
            <w:r w:rsidRPr="00864A30">
              <w:rPr>
                <w:rFonts w:ascii="Sakkal Majalla" w:hAnsi="Sakkal Majalla"/>
                <w:sz w:val="34"/>
              </w:rPr>
              <w:t>"</w:t>
            </w:r>
          </w:p>
          <w:p w14:paraId="25E6B899" w14:textId="77777777" w:rsidR="00DE2625" w:rsidRPr="00DE2625" w:rsidRDefault="00DE2625" w:rsidP="00DE2625">
            <w:pPr>
              <w:rPr>
                <w:rFonts w:ascii="Sakkal Majalla" w:hAnsi="Sakkal Majalla"/>
                <w:sz w:val="34"/>
                <w:rtl/>
              </w:rPr>
            </w:pPr>
          </w:p>
        </w:tc>
        <w:tc>
          <w:tcPr>
            <w:tcW w:w="2924" w:type="dxa"/>
          </w:tcPr>
          <w:p w14:paraId="1F449BAD" w14:textId="2A50220A" w:rsidR="00DE2625" w:rsidRDefault="00DE2625" w:rsidP="00DE2625">
            <w:pPr>
              <w:rPr>
                <w:rFonts w:ascii="Sakkal Majalla" w:hAnsi="Sakkal Majalla"/>
                <w:sz w:val="34"/>
                <w:rtl/>
              </w:rPr>
            </w:pPr>
            <w:r w:rsidRPr="00864A30">
              <w:rPr>
                <w:rFonts w:ascii="Sakkal Majalla" w:hAnsi="Sakkal Majalla"/>
                <w:sz w:val="34"/>
                <w:rtl/>
              </w:rPr>
              <w:t>يركّز على وصف البيانات التاريخيّة وتلخيصها لفهم ما حدث في الماضي. يستخدم الإحصائيّات الوصفيّة مثل المتوسّطات، والنسب المئويّة، والتوزيعات</w:t>
            </w:r>
            <w:r w:rsidRPr="00864A30">
              <w:rPr>
                <w:rFonts w:ascii="Sakkal Majalla" w:hAnsi="Sakkal Majalla"/>
                <w:sz w:val="34"/>
              </w:rPr>
              <w:t>.</w:t>
            </w:r>
          </w:p>
        </w:tc>
        <w:tc>
          <w:tcPr>
            <w:tcW w:w="2490" w:type="dxa"/>
          </w:tcPr>
          <w:p w14:paraId="26150A60" w14:textId="162DCD9D" w:rsidR="00DE2625" w:rsidRPr="00DE2625" w:rsidRDefault="00DE2625" w:rsidP="00DE2625">
            <w:pPr>
              <w:rPr>
                <w:rFonts w:ascii="Sakkal Majalla" w:hAnsi="Sakkal Majalla"/>
                <w:sz w:val="34"/>
                <w:rtl/>
              </w:rPr>
            </w:pPr>
            <w:r w:rsidRPr="00864A30">
              <w:rPr>
                <w:rFonts w:ascii="Sakkal Majalla" w:hAnsi="Sakkal Majalla"/>
                <w:sz w:val="34"/>
                <w:rtl/>
              </w:rPr>
              <w:t>تقرير مبيعات شهري يُظهر أنّ المبيعات في شهر رمضان زادت بنسبة 40% مقارنةً بالشهر السابق، وأنّ المنتج "أ" كان الأكثر مبيعاً بنسبة 35% من إجمالي المبيعات</w:t>
            </w:r>
            <w:r w:rsidRPr="00864A30">
              <w:rPr>
                <w:rFonts w:ascii="Sakkal Majalla" w:hAnsi="Sakkal Majalla"/>
                <w:sz w:val="34"/>
              </w:rPr>
              <w:t>.</w:t>
            </w:r>
          </w:p>
        </w:tc>
      </w:tr>
      <w:tr w:rsidR="00DE2625" w14:paraId="70B3CF1B" w14:textId="77777777" w:rsidTr="00DE2625">
        <w:trPr>
          <w:jc w:val="center"/>
        </w:trPr>
        <w:tc>
          <w:tcPr>
            <w:tcW w:w="2949" w:type="dxa"/>
          </w:tcPr>
          <w:p w14:paraId="602D0E92" w14:textId="1EAE2C94"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t>التحليل التشخيصي</w:t>
            </w:r>
            <w:r w:rsidRPr="00DE2625">
              <w:rPr>
                <w:rFonts w:ascii="Adobe Arabic" w:hAnsi="Adobe Arabic" w:cs="Adobe Arabic"/>
                <w:b/>
                <w:bCs/>
                <w:sz w:val="36"/>
                <w:szCs w:val="36"/>
              </w:rPr>
              <w:t xml:space="preserve"> (Diagnostic Analytics)</w:t>
            </w:r>
          </w:p>
        </w:tc>
        <w:tc>
          <w:tcPr>
            <w:tcW w:w="2056" w:type="dxa"/>
          </w:tcPr>
          <w:p w14:paraId="3B94D96C" w14:textId="0E233D16" w:rsidR="00DE2625" w:rsidRPr="00DE2625" w:rsidRDefault="00DE2625" w:rsidP="00DE2625">
            <w:pPr>
              <w:rPr>
                <w:rFonts w:ascii="Sakkal Majalla" w:hAnsi="Sakkal Majalla"/>
                <w:sz w:val="34"/>
                <w:rtl/>
              </w:rPr>
            </w:pPr>
            <w:r w:rsidRPr="00DE2625">
              <w:rPr>
                <w:rFonts w:ascii="Sakkal Majalla" w:hAnsi="Sakkal Majalla"/>
                <w:sz w:val="34"/>
                <w:rtl/>
              </w:rPr>
              <w:t>الإجابة على سؤال "لماذا حدث ذلك؟"</w:t>
            </w:r>
          </w:p>
        </w:tc>
        <w:tc>
          <w:tcPr>
            <w:tcW w:w="2924" w:type="dxa"/>
          </w:tcPr>
          <w:p w14:paraId="5865CAAA" w14:textId="7A85055E" w:rsidR="00DE2625" w:rsidRPr="00DE2625" w:rsidRDefault="00DE2625" w:rsidP="00DE2625">
            <w:pPr>
              <w:rPr>
                <w:rFonts w:ascii="Sakkal Majalla" w:hAnsi="Sakkal Majalla"/>
                <w:sz w:val="34"/>
                <w:rtl/>
              </w:rPr>
            </w:pPr>
            <w:r w:rsidRPr="00864A30">
              <w:rPr>
                <w:rFonts w:ascii="Sakkal Majalla" w:hAnsi="Sakkal Majalla"/>
                <w:sz w:val="34"/>
                <w:rtl/>
              </w:rPr>
              <w:t xml:space="preserve">يحفر أعمق لفهم أسباب النتائج التي كشف عنها </w:t>
            </w:r>
            <w:r w:rsidRPr="00864A30">
              <w:rPr>
                <w:rFonts w:ascii="Sakkal Majalla" w:hAnsi="Sakkal Majalla"/>
                <w:sz w:val="34"/>
                <w:rtl/>
              </w:rPr>
              <w:lastRenderedPageBreak/>
              <w:t>التحليل الوصفي. يستخدم تقنيّات مثل تحليل الارتباط، والحفر في البيانات</w:t>
            </w:r>
            <w:r w:rsidRPr="00864A30">
              <w:rPr>
                <w:rFonts w:ascii="Sakkal Majalla" w:hAnsi="Sakkal Majalla"/>
                <w:sz w:val="34"/>
              </w:rPr>
              <w:t xml:space="preserve"> (Drill-down).</w:t>
            </w:r>
          </w:p>
        </w:tc>
        <w:tc>
          <w:tcPr>
            <w:tcW w:w="2490" w:type="dxa"/>
          </w:tcPr>
          <w:p w14:paraId="541CD212" w14:textId="2F4DFDDD" w:rsidR="00DE2625" w:rsidRPr="00DE2625" w:rsidRDefault="00DE2625" w:rsidP="00DE2625">
            <w:pPr>
              <w:rPr>
                <w:rFonts w:ascii="Sakkal Majalla" w:hAnsi="Sakkal Majalla"/>
                <w:sz w:val="34"/>
                <w:rtl/>
              </w:rPr>
            </w:pPr>
            <w:r w:rsidRPr="00864A30">
              <w:rPr>
                <w:rFonts w:ascii="Sakkal Majalla" w:hAnsi="Sakkal Majalla"/>
                <w:sz w:val="34"/>
                <w:rtl/>
              </w:rPr>
              <w:lastRenderedPageBreak/>
              <w:t xml:space="preserve">بعد ملاحظة انخفاض في المبيعات خلال الربع </w:t>
            </w:r>
            <w:r w:rsidRPr="00864A30">
              <w:rPr>
                <w:rFonts w:ascii="Sakkal Majalla" w:hAnsi="Sakkal Majalla"/>
                <w:sz w:val="34"/>
                <w:rtl/>
              </w:rPr>
              <w:lastRenderedPageBreak/>
              <w:t>الثاني، يكشف التحليل التشخيصي أنّ السبب هو زيادة أسعار المنافسين بنسبة 15% ممّا دفع العملاء للتحوّل إلى منتجاتنا، ثمّ عودتهم بعد تعديل الأسعار</w:t>
            </w:r>
            <w:r w:rsidRPr="00864A30">
              <w:rPr>
                <w:rFonts w:ascii="Sakkal Majalla" w:hAnsi="Sakkal Majalla"/>
                <w:sz w:val="34"/>
              </w:rPr>
              <w:t>.</w:t>
            </w:r>
          </w:p>
        </w:tc>
      </w:tr>
      <w:tr w:rsidR="00DE2625" w14:paraId="30C39F16" w14:textId="77777777" w:rsidTr="00DE2625">
        <w:trPr>
          <w:jc w:val="center"/>
        </w:trPr>
        <w:tc>
          <w:tcPr>
            <w:tcW w:w="2949" w:type="dxa"/>
          </w:tcPr>
          <w:p w14:paraId="5632CF1E" w14:textId="77777777" w:rsid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lastRenderedPageBreak/>
              <w:t>التحليل التنبّؤي</w:t>
            </w:r>
          </w:p>
          <w:p w14:paraId="3D1D4575" w14:textId="12C622D4"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Pr>
              <w:t xml:space="preserve"> (Predictive Analytics)</w:t>
            </w:r>
          </w:p>
        </w:tc>
        <w:tc>
          <w:tcPr>
            <w:tcW w:w="2056" w:type="dxa"/>
          </w:tcPr>
          <w:p w14:paraId="26FE5CB7" w14:textId="160D1738" w:rsidR="00DE2625" w:rsidRPr="00DE2625" w:rsidRDefault="00DE2625" w:rsidP="00DE2625">
            <w:pPr>
              <w:rPr>
                <w:rFonts w:ascii="Sakkal Majalla" w:hAnsi="Sakkal Majalla"/>
                <w:sz w:val="34"/>
                <w:rtl/>
              </w:rPr>
            </w:pPr>
            <w:r w:rsidRPr="00864A30">
              <w:rPr>
                <w:rFonts w:ascii="Sakkal Majalla" w:hAnsi="Sakkal Majalla"/>
                <w:sz w:val="34"/>
                <w:rtl/>
              </w:rPr>
              <w:t>الإجابة على سؤال "ماذا قد يحدث؟</w:t>
            </w:r>
            <w:r w:rsidRPr="00864A30">
              <w:rPr>
                <w:rFonts w:ascii="Sakkal Majalla" w:hAnsi="Sakkal Majalla"/>
                <w:sz w:val="34"/>
              </w:rPr>
              <w:t>"</w:t>
            </w:r>
          </w:p>
        </w:tc>
        <w:tc>
          <w:tcPr>
            <w:tcW w:w="2924" w:type="dxa"/>
          </w:tcPr>
          <w:p w14:paraId="0737AFB3" w14:textId="23C8C60B" w:rsidR="00DE2625" w:rsidRPr="00DE2625" w:rsidRDefault="00DE2625" w:rsidP="00DE2625">
            <w:pPr>
              <w:rPr>
                <w:rFonts w:ascii="Sakkal Majalla" w:hAnsi="Sakkal Majalla"/>
                <w:sz w:val="34"/>
                <w:rtl/>
              </w:rPr>
            </w:pPr>
            <w:r w:rsidRPr="00864A30">
              <w:rPr>
                <w:rFonts w:ascii="Sakkal Majalla" w:hAnsi="Sakkal Majalla"/>
                <w:sz w:val="34"/>
                <w:rtl/>
              </w:rPr>
              <w:t>يستخدم النماذج الإحصائيّة والتعلّم الآلي للتنبّؤ بالنتائج المستقبليّة بناءً على البيانات التاريخيّة. يُعتبر هذا النوع من أهمّ تطبيقات الذكاء الاصطناعي في تحليل البيانات</w:t>
            </w:r>
            <w:r w:rsidRPr="00864A30">
              <w:rPr>
                <w:rFonts w:ascii="Sakkal Majalla" w:hAnsi="Sakkal Majalla"/>
                <w:sz w:val="34"/>
              </w:rPr>
              <w:t>.</w:t>
            </w:r>
          </w:p>
        </w:tc>
        <w:tc>
          <w:tcPr>
            <w:tcW w:w="2490" w:type="dxa"/>
          </w:tcPr>
          <w:p w14:paraId="7E5C29FC" w14:textId="7A758C61" w:rsidR="00DE2625" w:rsidRPr="00DE2625" w:rsidRDefault="00DE2625" w:rsidP="00DE2625">
            <w:pPr>
              <w:rPr>
                <w:rFonts w:ascii="Sakkal Majalla" w:hAnsi="Sakkal Majalla"/>
                <w:sz w:val="34"/>
                <w:rtl/>
              </w:rPr>
            </w:pPr>
            <w:r w:rsidRPr="00864A30">
              <w:rPr>
                <w:rFonts w:ascii="Sakkal Majalla" w:hAnsi="Sakkal Majalla"/>
                <w:sz w:val="34"/>
                <w:rtl/>
              </w:rPr>
              <w:t>استخدام بيانات العملاء السابقة (الشراء، التصفّح، التفاعل) للتنبّؤ باحتماليّة شراء منتج جديد، أو التنبّؤ بإلغاء الاشتراك</w:t>
            </w:r>
            <w:r w:rsidRPr="00864A30">
              <w:rPr>
                <w:rFonts w:ascii="Sakkal Majalla" w:hAnsi="Sakkal Majalla"/>
                <w:sz w:val="34"/>
              </w:rPr>
              <w:t xml:space="preserve"> (Churn Prediction).</w:t>
            </w:r>
          </w:p>
        </w:tc>
      </w:tr>
      <w:tr w:rsidR="00DE2625" w14:paraId="36A62690" w14:textId="77777777" w:rsidTr="00DE2625">
        <w:trPr>
          <w:jc w:val="center"/>
        </w:trPr>
        <w:tc>
          <w:tcPr>
            <w:tcW w:w="2949" w:type="dxa"/>
          </w:tcPr>
          <w:p w14:paraId="5BBAD041" w14:textId="30351AF8" w:rsidR="00DE2625" w:rsidRPr="00DE2625" w:rsidRDefault="00DE2625" w:rsidP="00DE2625">
            <w:pPr>
              <w:jc w:val="center"/>
              <w:rPr>
                <w:rFonts w:ascii="Adobe Arabic" w:hAnsi="Adobe Arabic" w:cs="Adobe Arabic"/>
                <w:b/>
                <w:bCs/>
                <w:sz w:val="36"/>
                <w:szCs w:val="36"/>
                <w:rtl/>
              </w:rPr>
            </w:pPr>
            <w:r w:rsidRPr="00DE2625">
              <w:rPr>
                <w:rFonts w:ascii="Adobe Arabic" w:hAnsi="Adobe Arabic" w:cs="Adobe Arabic"/>
                <w:b/>
                <w:bCs/>
                <w:sz w:val="36"/>
                <w:szCs w:val="36"/>
                <w:rtl/>
              </w:rPr>
              <w:t>التحليل الإرشادي</w:t>
            </w:r>
            <w:r w:rsidRPr="00DE2625">
              <w:rPr>
                <w:rFonts w:ascii="Adobe Arabic" w:hAnsi="Adobe Arabic" w:cs="Adobe Arabic"/>
                <w:b/>
                <w:bCs/>
                <w:sz w:val="36"/>
                <w:szCs w:val="36"/>
              </w:rPr>
              <w:t xml:space="preserve"> (Prescriptive Analytics)</w:t>
            </w:r>
          </w:p>
        </w:tc>
        <w:tc>
          <w:tcPr>
            <w:tcW w:w="2056" w:type="dxa"/>
          </w:tcPr>
          <w:p w14:paraId="28D42F79" w14:textId="3669F1F7" w:rsidR="00DE2625" w:rsidRPr="00DE2625" w:rsidRDefault="00DE2625" w:rsidP="00DE2625">
            <w:pPr>
              <w:rPr>
                <w:rFonts w:ascii="Sakkal Majalla" w:hAnsi="Sakkal Majalla"/>
                <w:sz w:val="34"/>
                <w:rtl/>
              </w:rPr>
            </w:pPr>
            <w:r w:rsidRPr="00864A30">
              <w:rPr>
                <w:rFonts w:ascii="Sakkal Majalla" w:hAnsi="Sakkal Majalla"/>
                <w:sz w:val="34"/>
                <w:rtl/>
              </w:rPr>
              <w:t>الإجابة على سؤال "ما الذي يجب فعله؟</w:t>
            </w:r>
            <w:r w:rsidRPr="00864A30">
              <w:rPr>
                <w:rFonts w:ascii="Sakkal Majalla" w:hAnsi="Sakkal Majalla"/>
                <w:sz w:val="34"/>
              </w:rPr>
              <w:t>"</w:t>
            </w:r>
          </w:p>
        </w:tc>
        <w:tc>
          <w:tcPr>
            <w:tcW w:w="2924" w:type="dxa"/>
          </w:tcPr>
          <w:p w14:paraId="6F2DF0F9" w14:textId="3A402007" w:rsidR="00DE2625" w:rsidRPr="00DE2625" w:rsidRDefault="00DE2625" w:rsidP="00DE2625">
            <w:pPr>
              <w:rPr>
                <w:rFonts w:ascii="Sakkal Majalla" w:hAnsi="Sakkal Majalla"/>
                <w:sz w:val="34"/>
                <w:rtl/>
              </w:rPr>
            </w:pPr>
            <w:r w:rsidRPr="00864A30">
              <w:rPr>
                <w:rFonts w:ascii="Sakkal Majalla" w:hAnsi="Sakkal Majalla"/>
                <w:sz w:val="34"/>
                <w:rtl/>
              </w:rPr>
              <w:t>يُقدّم توصيات محدّدة للإجراءات بناءً على نتائج التحليل التنبّؤي. يستخدم خوارزميّات تحسين معقّدة وذكاء اصطناعي متقدّم</w:t>
            </w:r>
            <w:r w:rsidRPr="00864A30">
              <w:rPr>
                <w:rFonts w:ascii="Sakkal Majalla" w:hAnsi="Sakkal Majalla"/>
                <w:sz w:val="34"/>
              </w:rPr>
              <w:t>.</w:t>
            </w:r>
          </w:p>
        </w:tc>
        <w:tc>
          <w:tcPr>
            <w:tcW w:w="2490" w:type="dxa"/>
          </w:tcPr>
          <w:p w14:paraId="50826D41" w14:textId="4CCEC2AF" w:rsidR="00DE2625" w:rsidRPr="00DE2625" w:rsidRDefault="00DE2625" w:rsidP="00DE2625">
            <w:pPr>
              <w:rPr>
                <w:rFonts w:ascii="Sakkal Majalla" w:hAnsi="Sakkal Majalla"/>
                <w:sz w:val="34"/>
                <w:rtl/>
              </w:rPr>
            </w:pPr>
            <w:r w:rsidRPr="00864A30">
              <w:rPr>
                <w:rFonts w:ascii="Sakkal Majalla" w:hAnsi="Sakkal Majalla"/>
                <w:sz w:val="34"/>
                <w:rtl/>
              </w:rPr>
              <w:t>نظام يُحلّل بيانات المخزون والطلب والأسعار، ويُوصي تلقائيّاً بالكمّيّة المثلى للطلب من كلّ منتج، والتوقيت الأنسب، والموزّع الأفضل من حيث التكلفة والجودة</w:t>
            </w:r>
            <w:r w:rsidRPr="00864A30">
              <w:rPr>
                <w:rFonts w:ascii="Sakkal Majalla" w:hAnsi="Sakkal Majalla"/>
                <w:sz w:val="34"/>
              </w:rPr>
              <w:t>.</w:t>
            </w:r>
          </w:p>
        </w:tc>
      </w:tr>
    </w:tbl>
    <w:p w14:paraId="6D5F818F" w14:textId="77777777" w:rsidR="00864A30" w:rsidRPr="00864A30" w:rsidRDefault="00864A30" w:rsidP="00864A30">
      <w:pPr>
        <w:rPr>
          <w:rFonts w:ascii="Sakkal Majalla" w:hAnsi="Sakkal Majalla"/>
          <w:sz w:val="34"/>
        </w:rPr>
      </w:pPr>
      <w:r w:rsidRPr="00864A30">
        <w:rPr>
          <w:rFonts w:ascii="Sakkal Majalla" w:hAnsi="Sakkal Majalla"/>
          <w:b/>
          <w:bCs/>
          <w:sz w:val="34"/>
          <w:rtl/>
        </w:rPr>
        <w:t>إحصائيّة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وفقاً لدراسة أجرتها شركة</w:t>
      </w:r>
      <w:r w:rsidRPr="00864A30">
        <w:rPr>
          <w:rFonts w:ascii="Sakkal Majalla" w:hAnsi="Sakkal Majalla"/>
          <w:sz w:val="34"/>
        </w:rPr>
        <w:t xml:space="preserve"> Gartner </w:t>
      </w:r>
      <w:r w:rsidRPr="00864A30">
        <w:rPr>
          <w:rFonts w:ascii="Sakkal Majalla" w:hAnsi="Sakkal Majalla"/>
          <w:sz w:val="34"/>
          <w:rtl/>
        </w:rPr>
        <w:t>عام 2023، فإنّ 65% من الشركات التي تستخدم التحليل التنبّؤي حقّقت تحسيناً ملموساً في معدّلات الاحتفاظ بالعملاء</w:t>
      </w:r>
      <w:r w:rsidRPr="00864A30">
        <w:rPr>
          <w:rFonts w:ascii="Sakkal Majalla" w:hAnsi="Sakkal Majalla"/>
          <w:sz w:val="34"/>
        </w:rPr>
        <w:t>.</w:t>
      </w:r>
    </w:p>
    <w:p w14:paraId="16BD4C48" w14:textId="77777777" w:rsidR="00864A30" w:rsidRPr="00864A30" w:rsidRDefault="00864A30" w:rsidP="00864A30">
      <w:pPr>
        <w:rPr>
          <w:rFonts w:ascii="Sakkal Majalla" w:hAnsi="Sakkal Majalla"/>
          <w:sz w:val="34"/>
        </w:rPr>
      </w:pPr>
    </w:p>
    <w:p w14:paraId="77241B6D" w14:textId="10B5C657" w:rsidR="00864A30" w:rsidRPr="00864A30" w:rsidRDefault="00DE2625" w:rsidP="00864A30">
      <w:pPr>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605948D2" wp14:editId="04E23715">
                <wp:extent cx="5731510" cy="895350"/>
                <wp:effectExtent l="0" t="0" r="21590" b="19050"/>
                <wp:docPr id="16648447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17000246"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91245468" name="مجموعة 39"/>
                        <wpg:cNvGrpSpPr/>
                        <wpg:grpSpPr>
                          <a:xfrm>
                            <a:off x="0" y="0"/>
                            <a:ext cx="5731510" cy="895350"/>
                            <a:chOff x="0" y="0"/>
                            <a:chExt cx="5878196" cy="918845"/>
                          </a:xfrm>
                        </wpg:grpSpPr>
                        <wpg:grpSp>
                          <wpg:cNvPr id="1004256952" name="مجموعة 40"/>
                          <wpg:cNvGrpSpPr/>
                          <wpg:grpSpPr>
                            <a:xfrm>
                              <a:off x="0" y="0"/>
                              <a:ext cx="5878196" cy="918845"/>
                              <a:chOff x="0" y="0"/>
                              <a:chExt cx="6240348" cy="919070"/>
                            </a:xfrm>
                          </wpg:grpSpPr>
                          <wpg:grpSp>
                            <wpg:cNvPr id="2123813386" name="مجموعة 41"/>
                            <wpg:cNvGrpSpPr/>
                            <wpg:grpSpPr>
                              <a:xfrm>
                                <a:off x="0" y="169208"/>
                                <a:ext cx="5433072" cy="580613"/>
                                <a:chOff x="0" y="169208"/>
                                <a:chExt cx="5433072" cy="580613"/>
                              </a:xfrm>
                            </wpg:grpSpPr>
                            <wps:wsp>
                              <wps:cNvPr id="13723492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6348232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23054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4394524" name="مربع نص 41"/>
                          <wps:cNvSpPr txBox="1"/>
                          <wps:spPr>
                            <a:xfrm>
                              <a:off x="204484" y="257055"/>
                              <a:ext cx="4616071" cy="387740"/>
                            </a:xfrm>
                            <a:prstGeom prst="rect">
                              <a:avLst/>
                            </a:prstGeom>
                            <a:noFill/>
                          </wps:spPr>
                          <wps:txbx>
                            <w:txbxContent>
                              <w:p w14:paraId="09073B97" w14:textId="75D1E7C7" w:rsidR="00DE2625" w:rsidRDefault="00DE2625" w:rsidP="00DE2625">
                                <w:pPr>
                                  <w:rPr>
                                    <w:rFonts w:eastAsia="Calibri" w:hAnsi="Adobe Arabic" w:cs="Adobe Arabic"/>
                                    <w:b/>
                                    <w:bCs/>
                                    <w:color w:val="FFFFFF"/>
                                    <w:kern w:val="24"/>
                                    <w:sz w:val="36"/>
                                    <w:szCs w:val="36"/>
                                    <w:lang w:bidi="ar-EG"/>
                                  </w:rPr>
                                </w:pPr>
                                <w:r w:rsidRPr="00DE2625">
                                  <w:rPr>
                                    <w:rFonts w:eastAsia="Calibri" w:hAnsi="Adobe Arabic" w:cs="Adobe Arabic"/>
                                    <w:b/>
                                    <w:bCs/>
                                    <w:color w:val="FFFFFF"/>
                                    <w:kern w:val="24"/>
                                    <w:sz w:val="36"/>
                                    <w:szCs w:val="36"/>
                                    <w:rtl/>
                                    <w:lang w:bidi="ar-EG"/>
                                  </w:rPr>
                                  <w:t>مفهوم الذكاء الاصطناعي وعلاقته بعلم البيانات</w:t>
                                </w:r>
                              </w:p>
                            </w:txbxContent>
                          </wps:txbx>
                          <wps:bodyPr wrap="square" rtlCol="1">
                            <a:spAutoFit/>
                          </wps:bodyPr>
                        </wps:wsp>
                      </wpg:grpSp>
                    </wpg:wgp>
                  </a:graphicData>
                </a:graphic>
              </wp:inline>
            </w:drawing>
          </mc:Choice>
          <mc:Fallback>
            <w:pict>
              <v:group w14:anchorId="605948D2" id="_x0000_s110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">
                <v:shape id="صورة 38" o:spid="_x0000_s110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">
                  <v:imagedata r:id="rId85" o:title=""/>
                </v:shape>
                <v:group id="مجموعة 39" o:spid="_x0000_s11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">
                  <v:group id="مجموعة 40" o:spid="_x0000_s11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">
                    <v:group id="مجموعة 41" o:spid="_x0000_s11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">
                      <v:shape id="شكل حر 42" o:spid="_x0000_s11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" fillcolor="#168489" stroked="f" strokeweight="1pt">
                        <v:stroke joinstyle="miter"/>
                      </v:roundrect>
                    </v:group>
                    <v:oval id="شكل بيضاوي 44" o:spid="_x0000_s11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" filled="f" strokecolor="#a5a5a5 [2092]" strokeweight="1pt">
                      <v:stroke joinstyle="miter"/>
                    </v:oval>
                  </v:group>
                  <v:shape id="مربع نص 41" o:spid="_x0000_s110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" filled="f" stroked="f">
                    <v:textbox style="mso-fit-shape-to-text:t">
                      <w:txbxContent>
                        <w:p w14:paraId="09073B97" w14:textId="75D1E7C7" w:rsidR="00DE2625" w:rsidRDefault="00DE2625" w:rsidP="00DE2625">
                          <w:pPr>
                            <w:rPr>
                              <w:rFonts w:eastAsia="Calibri" w:hAnsi="Adobe Arabic" w:cs="Adobe Arabic"/>
                              <w:b/>
                              <w:bCs/>
                              <w:color w:val="FFFFFF"/>
                              <w:kern w:val="24"/>
                              <w:sz w:val="36"/>
                              <w:szCs w:val="36"/>
                              <w:lang w:bidi="ar-EG"/>
                            </w:rPr>
                          </w:pPr>
                          <w:r w:rsidRPr="00DE2625">
                            <w:rPr>
                              <w:rFonts w:eastAsia="Calibri" w:hAnsi="Adobe Arabic" w:cs="Adobe Arabic"/>
                              <w:b/>
                              <w:bCs/>
                              <w:color w:val="FFFFFF"/>
                              <w:kern w:val="24"/>
                              <w:sz w:val="36"/>
                              <w:szCs w:val="36"/>
                              <w:rtl/>
                              <w:lang w:bidi="ar-EG"/>
                            </w:rPr>
                            <w:t>مفهوم الذكاء الاصطناعي وعلاقته بعلم البيانات</w:t>
                          </w:r>
                        </w:p>
                      </w:txbxContent>
                    </v:textbox>
                  </v:shape>
                </v:group>
                <w10:anchorlock/>
              </v:group>
            </w:pict>
          </mc:Fallback>
        </mc:AlternateContent>
      </w:r>
    </w:p>
    <w:p w14:paraId="3F3D2A6C" w14:textId="1EF38081" w:rsidR="00864A30" w:rsidRPr="00DE2625" w:rsidRDefault="00FE609F" w:rsidP="00864A30">
      <w:pPr>
        <w:rPr>
          <w:rFonts w:ascii="Sakkal Majalla" w:hAnsi="Sakkal Majalla"/>
          <w:b/>
          <w:bCs/>
          <w:color w:val="008080"/>
          <w:sz w:val="34"/>
        </w:rPr>
      </w:pPr>
      <w:r w:rsidRPr="00E42DAD">
        <w:rPr>
          <w:rFonts w:ascii="Adobe Arabic" w:hAnsi="Adobe Arabic" w:cs="Adobe Arabic"/>
          <w:noProof/>
          <w:color w:val="1E3D6A"/>
          <w:sz w:val="36"/>
          <w:szCs w:val="36"/>
        </w:rPr>
        <mc:AlternateContent>
          <mc:Choice Requires="wpg">
            <w:drawing>
              <wp:anchor distT="0" distB="0" distL="114300" distR="114300" simplePos="0" relativeHeight="252882944" behindDoc="0" locked="0" layoutInCell="1" allowOverlap="1" wp14:anchorId="7E959B4B" wp14:editId="4A9AE185">
                <wp:simplePos x="0" y="0"/>
                <wp:positionH relativeFrom="column">
                  <wp:posOffset>5143500</wp:posOffset>
                </wp:positionH>
                <wp:positionV relativeFrom="paragraph">
                  <wp:posOffset>-635</wp:posOffset>
                </wp:positionV>
                <wp:extent cx="582930" cy="474345"/>
                <wp:effectExtent l="0" t="0" r="7620" b="20955"/>
                <wp:wrapSquare wrapText="bothSides"/>
                <wp:docPr id="78018444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347324584"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97404530"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3192131" id="Group 29" o:spid="_x0000_s1026" style="position:absolute;margin-left:405pt;margin-top:-.05pt;width:45.9pt;height:37.35pt;z-index:25288294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" fillcolor="#168489" strokecolor="#168489" strokeweight="1pt">
                  <v:stroke joinstyle="miter"/>
                </v:roundrect>
                <w10:wrap type="square"/>
              </v:group>
            </w:pict>
          </mc:Fallback>
        </mc:AlternateContent>
      </w:r>
      <w:r w:rsidR="00543A37" w:rsidRPr="00543A37">
        <w:rPr>
          <w:rFonts w:ascii="Sakkal Majalla" w:hAnsi="Sakkal Majalla"/>
          <w:noProof/>
          <w:sz w:val="34"/>
        </w:rPr>
        <w:drawing>
          <wp:anchor distT="0" distB="0" distL="114300" distR="114300" simplePos="0" relativeHeight="252823552" behindDoc="0" locked="0" layoutInCell="1" allowOverlap="1" wp14:anchorId="0337DA08" wp14:editId="02528531">
            <wp:simplePos x="0" y="0"/>
            <wp:positionH relativeFrom="column">
              <wp:posOffset>57785</wp:posOffset>
            </wp:positionH>
            <wp:positionV relativeFrom="paragraph">
              <wp:posOffset>120650</wp:posOffset>
            </wp:positionV>
            <wp:extent cx="886460" cy="886460"/>
            <wp:effectExtent l="0" t="0" r="8890" b="8890"/>
            <wp:wrapSquare wrapText="bothSides"/>
            <wp:docPr id="215991162" name="صورة 180"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rtificial intelligence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86460" cy="886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DE2625">
        <w:rPr>
          <w:rFonts w:ascii="Sakkal Majalla" w:hAnsi="Sakkal Majalla"/>
          <w:b/>
          <w:bCs/>
          <w:color w:val="008080"/>
          <w:sz w:val="34"/>
          <w:rtl/>
        </w:rPr>
        <w:t>تعريف الذكاء الاصطناعي</w:t>
      </w:r>
    </w:p>
    <w:p w14:paraId="28913499" w14:textId="260035AC" w:rsidR="00864A30" w:rsidRPr="00864A30" w:rsidRDefault="00424D60" w:rsidP="00543A37">
      <w:pPr>
        <w:rPr>
          <w:rFonts w:ascii="Sakkal Majalla" w:hAnsi="Sakkal Majalla"/>
          <w:sz w:val="34"/>
        </w:rPr>
      </w:pPr>
      <w:r>
        <w:rPr>
          <w:noProof/>
        </w:rPr>
        <w:drawing>
          <wp:anchor distT="0" distB="0" distL="114300" distR="114300" simplePos="0" relativeHeight="252928000" behindDoc="0" locked="0" layoutInCell="1" allowOverlap="1" wp14:anchorId="6B474C62" wp14:editId="128617ED">
            <wp:simplePos x="0" y="0"/>
            <wp:positionH relativeFrom="margin">
              <wp:align>left</wp:align>
            </wp:positionH>
            <wp:positionV relativeFrom="paragraph">
              <wp:posOffset>751205</wp:posOffset>
            </wp:positionV>
            <wp:extent cx="899795" cy="1242060"/>
            <wp:effectExtent l="0" t="0" r="0" b="0"/>
            <wp:wrapSquare wrapText="bothSides"/>
            <wp:docPr id="749574883" name="صورة 523" descr="Stanford's John McCarthy, seminal figure of artificial intelligence, dies  at 84 | Stanford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tanford's John McCarthy, seminal figure of artificial intelligence, dies  at 84 | Stanford Repor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99795" cy="1242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sz w:val="34"/>
          <w:rtl/>
        </w:rPr>
        <w:t>الذكاء الاصطناعي</w:t>
      </w:r>
      <w:r w:rsidR="00864A30" w:rsidRPr="00864A30">
        <w:rPr>
          <w:rFonts w:ascii="Sakkal Majalla" w:hAnsi="Sakkal Majalla"/>
          <w:sz w:val="34"/>
        </w:rPr>
        <w:t xml:space="preserve"> (Artificial Intelligence - AI) </w:t>
      </w:r>
      <w:r w:rsidR="00864A30" w:rsidRPr="00864A30">
        <w:rPr>
          <w:rFonts w:ascii="Sakkal Majalla" w:hAnsi="Sakkal Majalla"/>
          <w:sz w:val="34"/>
          <w:rtl/>
        </w:rPr>
        <w:t xml:space="preserve">هو مجال علمي يهدف إلى تطوير أنظمة </w:t>
      </w:r>
      <w:r w:rsidR="00EC6DCA" w:rsidRPr="00864A30">
        <w:rPr>
          <w:rFonts w:ascii="Sakkal Majalla" w:hAnsi="Sakkal Majalla" w:hint="cs"/>
          <w:sz w:val="34"/>
          <w:rtl/>
        </w:rPr>
        <w:t xml:space="preserve">حاسوبيّة </w:t>
      </w:r>
      <w:r w:rsidR="00EC6DCA" w:rsidRPr="00543A37">
        <w:rPr>
          <w:rFonts w:ascii="Sakkal Majalla" w:hAnsi="Sakkal Majalla" w:hint="cs"/>
          <w:sz w:val="34"/>
          <w:rtl/>
        </w:rPr>
        <w:t>قادرة</w:t>
      </w:r>
      <w:r w:rsidR="00864A30" w:rsidRPr="00864A30">
        <w:rPr>
          <w:rFonts w:ascii="Sakkal Majalla" w:hAnsi="Sakkal Majalla"/>
          <w:sz w:val="34"/>
          <w:rtl/>
        </w:rPr>
        <w:t xml:space="preserve"> على أداء مهامّ تتطلّب عادةً ذكاءً بشريّاً، مثل: التعلّم، التفكير، حلّ المشكلات، فهم اللغة، والإدراك البصري</w:t>
      </w:r>
      <w:r w:rsidR="00864A30" w:rsidRPr="00864A30">
        <w:rPr>
          <w:rFonts w:ascii="Sakkal Majalla" w:hAnsi="Sakkal Majalla"/>
          <w:sz w:val="34"/>
        </w:rPr>
        <w:t>.</w:t>
      </w:r>
    </w:p>
    <w:p w14:paraId="659B905F" w14:textId="4CE5C696" w:rsidR="00864A30" w:rsidRPr="00864A30" w:rsidRDefault="00864A30" w:rsidP="00864A30">
      <w:pPr>
        <w:rPr>
          <w:rFonts w:ascii="Sakkal Majalla" w:hAnsi="Sakkal Majalla"/>
          <w:sz w:val="34"/>
        </w:rPr>
      </w:pPr>
      <w:r w:rsidRPr="00864A30">
        <w:rPr>
          <w:rFonts w:ascii="Sakkal Majalla" w:hAnsi="Sakkal Majalla"/>
          <w:sz w:val="34"/>
          <w:rtl/>
        </w:rPr>
        <w:t xml:space="preserve">يُعرّف </w:t>
      </w:r>
      <w:r w:rsidRPr="00864A30">
        <w:rPr>
          <w:rFonts w:ascii="Sakkal Majalla" w:hAnsi="Sakkal Majalla"/>
          <w:b/>
          <w:bCs/>
          <w:sz w:val="34"/>
        </w:rPr>
        <w:t>John McCarthy</w:t>
      </w:r>
      <w:r w:rsidRPr="00864A30">
        <w:rPr>
          <w:rFonts w:ascii="Sakkal Majalla" w:hAnsi="Sakkal Majalla"/>
          <w:sz w:val="34"/>
          <w:rtl/>
        </w:rPr>
        <w:t>، مؤسّس مصطلح الذكاء الاصطناعي عام 1956، الذكاء الاصطناعي بأنّه: "علم وهندسة صنع آلات ذكيّة</w:t>
      </w:r>
      <w:r w:rsidRPr="00864A30">
        <w:rPr>
          <w:rFonts w:ascii="Sakkal Majalla" w:hAnsi="Sakkal Majalla"/>
          <w:sz w:val="34"/>
        </w:rPr>
        <w:t>".</w:t>
      </w:r>
    </w:p>
    <w:p w14:paraId="57AC3C38" w14:textId="77777777" w:rsidR="000D7AAA" w:rsidRDefault="000D7AAA" w:rsidP="00864A30">
      <w:pPr>
        <w:rPr>
          <w:rFonts w:ascii="Sakkal Majalla" w:hAnsi="Sakkal Majalla"/>
          <w:b/>
          <w:bCs/>
          <w:color w:val="008080"/>
          <w:sz w:val="34"/>
          <w:rtl/>
        </w:rPr>
      </w:pPr>
    </w:p>
    <w:p w14:paraId="1BFE6E98" w14:textId="3D50968C" w:rsidR="00864A30" w:rsidRDefault="00864A30" w:rsidP="00864A30">
      <w:pPr>
        <w:rPr>
          <w:rFonts w:ascii="Sakkal Majalla" w:hAnsi="Sakkal Majalla"/>
          <w:b/>
          <w:bCs/>
          <w:color w:val="008080"/>
          <w:sz w:val="34"/>
          <w:rtl/>
        </w:rPr>
      </w:pPr>
      <w:r w:rsidRPr="00DE2625">
        <w:rPr>
          <w:rFonts w:ascii="Sakkal Majalla" w:hAnsi="Sakkal Majalla"/>
          <w:b/>
          <w:bCs/>
          <w:color w:val="008080"/>
          <w:sz w:val="34"/>
          <w:rtl/>
        </w:rPr>
        <w:t>المكوّنات الرئيسيّة للذكاء الاصطناعي</w:t>
      </w:r>
    </w:p>
    <w:p w14:paraId="6E770675" w14:textId="1454BDF7" w:rsidR="00543A37" w:rsidRPr="00DE2625" w:rsidRDefault="00543A37" w:rsidP="00543A37">
      <w:pPr>
        <w:jc w:val="center"/>
        <w:rPr>
          <w:rFonts w:ascii="Sakkal Majalla" w:hAnsi="Sakkal Majalla"/>
          <w:b/>
          <w:bCs/>
          <w:color w:val="008080"/>
          <w:sz w:val="34"/>
        </w:rPr>
      </w:pPr>
      <w:r w:rsidRPr="00543A37">
        <w:rPr>
          <w:rFonts w:ascii="Sakkal Majalla" w:hAnsi="Sakkal Majalla"/>
          <w:b/>
          <w:bCs/>
          <w:noProof/>
          <w:color w:val="008080"/>
          <w:sz w:val="34"/>
        </w:rPr>
        <mc:AlternateContent>
          <mc:Choice Requires="wpg">
            <w:drawing>
              <wp:inline distT="0" distB="0" distL="0" distR="0" wp14:anchorId="120862AF" wp14:editId="61EAD8FC">
                <wp:extent cx="5146040" cy="1212371"/>
                <wp:effectExtent l="0" t="0" r="0" b="0"/>
                <wp:docPr id="1312392521" name="مجموعة 8"/>
                <wp:cNvGraphicFramePr/>
                <a:graphic xmlns:a="http://schemas.openxmlformats.org/drawingml/2006/main">
                  <a:graphicData uri="http://schemas.microsoft.com/office/word/2010/wordprocessingGroup">
                    <wpg:wgp>
                      <wpg:cNvGrpSpPr/>
                      <wpg:grpSpPr>
                        <a:xfrm>
                          <a:off x="0" y="0"/>
                          <a:ext cx="5146040" cy="1212371"/>
                          <a:chOff x="0" y="0"/>
                          <a:chExt cx="5146040" cy="1212371"/>
                        </a:xfrm>
                      </wpg:grpSpPr>
                      <pic:pic xmlns:pic="http://schemas.openxmlformats.org/drawingml/2006/picture">
                        <pic:nvPicPr>
                          <pic:cNvPr id="1920698888" name="Picture 2" descr="Machine learning "/>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4282440" y="0"/>
                            <a:ext cx="731520" cy="7315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4313434" name="Picture 4" descr="Deep learn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3004820" y="0"/>
                            <a:ext cx="731520" cy="7315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8752378" name="Picture 6" descr="Natural language processing "/>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1727200" y="3294"/>
                            <a:ext cx="731520" cy="7315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3036478" name="Picture 8" descr="Computer vision "/>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375920" y="0"/>
                            <a:ext cx="731520" cy="731520"/>
                          </a:xfrm>
                          <a:prstGeom prst="rect">
                            <a:avLst/>
                          </a:prstGeom>
                          <a:noFill/>
                          <a:extLst>
                            <a:ext uri="{909E8E84-426E-40DD-AFC4-6F175D3DCCD1}">
                              <a14:hiddenFill xmlns:a14="http://schemas.microsoft.com/office/drawing/2010/main">
                                <a:solidFill>
                                  <a:srgbClr val="FFFFFF"/>
                                </a:solidFill>
                              </a14:hiddenFill>
                            </a:ext>
                          </a:extLst>
                        </pic:spPr>
                      </pic:pic>
                      <wps:wsp>
                        <wps:cNvPr id="860224271" name="مربع نص 4"/>
                        <wps:cNvSpPr txBox="1"/>
                        <wps:spPr>
                          <a:xfrm>
                            <a:off x="4150360" y="831334"/>
                            <a:ext cx="995680" cy="377825"/>
                          </a:xfrm>
                          <a:prstGeom prst="rect">
                            <a:avLst/>
                          </a:prstGeom>
                          <a:noFill/>
                        </wps:spPr>
                        <wps:txbx>
                          <w:txbxContent>
                            <w:p w14:paraId="4C43C70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الآلي </w:t>
                              </w:r>
                            </w:p>
                          </w:txbxContent>
                        </wps:txbx>
                        <wps:bodyPr wrap="square">
                          <a:spAutoFit/>
                        </wps:bodyPr>
                      </wps:wsp>
                      <wps:wsp>
                        <wps:cNvPr id="1283176561" name="مربع نص 5"/>
                        <wps:cNvSpPr txBox="1"/>
                        <wps:spPr>
                          <a:xfrm>
                            <a:off x="2837180" y="831252"/>
                            <a:ext cx="1066800" cy="377825"/>
                          </a:xfrm>
                          <a:prstGeom prst="rect">
                            <a:avLst/>
                          </a:prstGeom>
                          <a:noFill/>
                        </wps:spPr>
                        <wps:txbx>
                          <w:txbxContent>
                            <w:p w14:paraId="5A029AC7"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العميق </w:t>
                              </w:r>
                            </w:p>
                          </w:txbxContent>
                        </wps:txbx>
                        <wps:bodyPr wrap="square">
                          <a:spAutoFit/>
                        </wps:bodyPr>
                      </wps:wsp>
                      <wps:wsp>
                        <wps:cNvPr id="815783272" name="مربع نص 6"/>
                        <wps:cNvSpPr txBox="1"/>
                        <wps:spPr>
                          <a:xfrm>
                            <a:off x="1125220" y="834546"/>
                            <a:ext cx="1899920" cy="377825"/>
                          </a:xfrm>
                          <a:prstGeom prst="rect">
                            <a:avLst/>
                          </a:prstGeom>
                          <a:noFill/>
                        </wps:spPr>
                        <wps:txbx>
                          <w:txbxContent>
                            <w:p w14:paraId="4D80E86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معالجة اللغات الطبيعيّة</w:t>
                              </w:r>
                            </w:p>
                          </w:txbxContent>
                        </wps:txbx>
                        <wps:bodyPr wrap="square">
                          <a:spAutoFit/>
                        </wps:bodyPr>
                      </wps:wsp>
                      <wps:wsp>
                        <wps:cNvPr id="1168498472" name="مربع نص 7"/>
                        <wps:cNvSpPr txBox="1"/>
                        <wps:spPr>
                          <a:xfrm>
                            <a:off x="0" y="831227"/>
                            <a:ext cx="1239520" cy="377825"/>
                          </a:xfrm>
                          <a:prstGeom prst="rect">
                            <a:avLst/>
                          </a:prstGeom>
                          <a:noFill/>
                        </wps:spPr>
                        <wps:txbx>
                          <w:txbxContent>
                            <w:p w14:paraId="372F5E3A"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الرؤية الحاسوبيّة </w:t>
                              </w:r>
                            </w:p>
                          </w:txbxContent>
                        </wps:txbx>
                        <wps:bodyPr wrap="square">
                          <a:spAutoFit/>
                        </wps:bodyPr>
                      </wps:wsp>
                    </wpg:wgp>
                  </a:graphicData>
                </a:graphic>
              </wp:inline>
            </w:drawing>
          </mc:Choice>
          <mc:Fallback>
            <w:pict>
              <v:group w14:anchorId="120862AF" id="مجموعة 8" o:spid="_x0000_s1110" style="width:405.2pt;height:95.45pt;mso-position-horizontal-relative:char;mso-position-vertical-relative:line" coordsize="51460,12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">
                <v:shape id="Picture 2" o:spid="_x0000_s1111" type="#_x0000_t75" alt="Machine learning " style="position:absolute;left:42824;width:7315;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">
                  <v:imagedata r:id="rId96" o:title="Machine learning "/>
                </v:shape>
                <v:shape id="Picture 4" o:spid="_x0000_s1112" type="#_x0000_t75" alt="Deep learning " style="position:absolute;left:30048;width:7315;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">
                  <v:imagedata r:id="rId97" o:title="Deep learning "/>
                </v:shape>
                <v:shape id="Picture 6" o:spid="_x0000_s1113" type="#_x0000_t75" alt="Natural language processing " style="position:absolute;left:17272;top:32;width:7315;height:7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">
                  <v:imagedata r:id="rId98" o:title="Natural language processing "/>
                </v:shape>
                <v:shape id="Picture 8" o:spid="_x0000_s1114" type="#_x0000_t75" alt="Computer vision " style="position:absolute;left:3759;width:7315;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">
                  <v:imagedata r:id="rId99" o:title="Computer vision "/>
                </v:shape>
                <v:shape id="مربع نص 4" o:spid="_x0000_s1115" type="#_x0000_t202" style="position:absolute;left:41503;top:8313;width:9957;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" filled="f" stroked="f">
                  <v:textbox style="mso-fit-shape-to-text:t">
                    <w:txbxContent>
                      <w:p w14:paraId="4C43C70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الآلي </w:t>
                        </w:r>
                      </w:p>
                    </w:txbxContent>
                  </v:textbox>
                </v:shape>
                <v:shape id="مربع نص 5" o:spid="_x0000_s1116" type="#_x0000_t202" style="position:absolute;left:28371;top:8312;width:10668;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" filled="f" stroked="f">
                  <v:textbox style="mso-fit-shape-to-text:t">
                    <w:txbxContent>
                      <w:p w14:paraId="5A029AC7"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التعلّم العميق </w:t>
                        </w:r>
                      </w:p>
                    </w:txbxContent>
                  </v:textbox>
                </v:shape>
                <v:shape id="مربع نص 6" o:spid="_x0000_s1117" type="#_x0000_t202" style="position:absolute;left:11252;top:8345;width:18999;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" filled="f" stroked="f">
                  <v:textbox style="mso-fit-shape-to-text:t">
                    <w:txbxContent>
                      <w:p w14:paraId="4D80E865"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معالجة اللغات الطبيعيّة</w:t>
                        </w:r>
                      </w:p>
                    </w:txbxContent>
                  </v:textbox>
                </v:shape>
                <v:shape id="مربع نص 7" o:spid="_x0000_s1118" type="#_x0000_t202" style="position:absolute;top:8312;width:1239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" filled="f" stroked="f">
                  <v:textbox style="mso-fit-shape-to-text:t">
                    <w:txbxContent>
                      <w:p w14:paraId="372F5E3A" w14:textId="77777777" w:rsidR="00543A37" w:rsidRDefault="00543A37" w:rsidP="00543A37">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الرؤية الحاسوبيّة </w:t>
                        </w:r>
                      </w:p>
                    </w:txbxContent>
                  </v:textbox>
                </v:shape>
                <w10:anchorlock/>
              </v:group>
            </w:pict>
          </mc:Fallback>
        </mc:AlternateContent>
      </w:r>
    </w:p>
    <w:p w14:paraId="0AE58E25" w14:textId="436A8184" w:rsidR="00864A30" w:rsidRP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التعلّم الآلي</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(Machine Learning)</w:t>
      </w:r>
      <w:r w:rsidRPr="00543A37">
        <w:rPr>
          <w:rFonts w:ascii="Sakkal Majalla" w:hAnsi="Sakkal Majalla"/>
          <w:color w:val="C00000"/>
          <w:sz w:val="34"/>
        </w:rPr>
        <w:t xml:space="preserve"> </w:t>
      </w:r>
      <w:r w:rsidRPr="00864A30">
        <w:rPr>
          <w:rFonts w:ascii="Sakkal Majalla" w:hAnsi="Sakkal Majalla"/>
          <w:sz w:val="34"/>
          <w:rtl/>
        </w:rPr>
        <w:t>قدرة الأنظمة على التعلّم والتحسين من التجربة دون برمجة صريحة</w:t>
      </w:r>
      <w:r w:rsidRPr="00864A30">
        <w:rPr>
          <w:rFonts w:ascii="Sakkal Majalla" w:hAnsi="Sakkal Majalla"/>
          <w:sz w:val="34"/>
        </w:rPr>
        <w:t>.</w:t>
      </w:r>
    </w:p>
    <w:p w14:paraId="238ADB83" w14:textId="67F76BE8" w:rsidR="00864A30" w:rsidRP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التعلّم العميق</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(Deep Learning)</w:t>
      </w:r>
      <w:r w:rsidRPr="00543A37">
        <w:rPr>
          <w:rFonts w:ascii="Sakkal Majalla" w:hAnsi="Sakkal Majalla"/>
          <w:color w:val="C00000"/>
          <w:sz w:val="34"/>
        </w:rPr>
        <w:t xml:space="preserve"> </w:t>
      </w:r>
      <w:r w:rsidRPr="00864A30">
        <w:rPr>
          <w:rFonts w:ascii="Sakkal Majalla" w:hAnsi="Sakkal Majalla"/>
          <w:sz w:val="34"/>
          <w:rtl/>
        </w:rPr>
        <w:t>فرع من التعلّم الآلي يستخدم شبكات عصبيّة اصطناعيّة معقّدة تحاكي عمل الدماغ البشري</w:t>
      </w:r>
      <w:r w:rsidRPr="00864A30">
        <w:rPr>
          <w:rFonts w:ascii="Sakkal Majalla" w:hAnsi="Sakkal Majalla"/>
          <w:sz w:val="34"/>
        </w:rPr>
        <w:t>.</w:t>
      </w:r>
    </w:p>
    <w:p w14:paraId="211401AA" w14:textId="41832F40" w:rsidR="00864A30" w:rsidRP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معالجة اللغات الطبيعيّة</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(NLP)</w:t>
      </w:r>
      <w:r w:rsidRPr="00543A37">
        <w:rPr>
          <w:rFonts w:ascii="Sakkal Majalla" w:hAnsi="Sakkal Majalla"/>
          <w:color w:val="C00000"/>
          <w:sz w:val="34"/>
        </w:rPr>
        <w:t xml:space="preserve"> </w:t>
      </w:r>
      <w:r w:rsidRPr="00864A30">
        <w:rPr>
          <w:rFonts w:ascii="Sakkal Majalla" w:hAnsi="Sakkal Majalla"/>
          <w:sz w:val="34"/>
          <w:rtl/>
        </w:rPr>
        <w:t>قدرة الآلات على فهم اللغة البشريّة وتوليدها</w:t>
      </w:r>
      <w:r w:rsidRPr="00864A30">
        <w:rPr>
          <w:rFonts w:ascii="Sakkal Majalla" w:hAnsi="Sakkal Majalla"/>
          <w:sz w:val="34"/>
        </w:rPr>
        <w:t>.</w:t>
      </w:r>
    </w:p>
    <w:p w14:paraId="17909EC4" w14:textId="4079EBC8" w:rsidR="00864A30" w:rsidRDefault="00864A30">
      <w:pPr>
        <w:numPr>
          <w:ilvl w:val="0"/>
          <w:numId w:val="9"/>
        </w:numPr>
        <w:spacing w:after="160" w:line="259" w:lineRule="auto"/>
        <w:jc w:val="left"/>
        <w:rPr>
          <w:rFonts w:ascii="Sakkal Majalla" w:hAnsi="Sakkal Majalla"/>
          <w:sz w:val="34"/>
        </w:rPr>
      </w:pPr>
      <w:r w:rsidRPr="00543A37">
        <w:rPr>
          <w:rFonts w:ascii="Sakkal Majalla" w:hAnsi="Sakkal Majalla"/>
          <w:b/>
          <w:bCs/>
          <w:color w:val="C00000"/>
          <w:sz w:val="34"/>
          <w:rtl/>
        </w:rPr>
        <w:t>الرؤية الحاسوبيّة</w:t>
      </w:r>
      <w:r w:rsidRPr="00543A37">
        <w:rPr>
          <w:rFonts w:ascii="Sakkal Majalla" w:hAnsi="Sakkal Majalla"/>
          <w:b/>
          <w:bCs/>
          <w:color w:val="C00000"/>
          <w:sz w:val="34"/>
        </w:rPr>
        <w:t xml:space="preserve"> </w:t>
      </w:r>
      <w:r w:rsidR="00543A37">
        <w:rPr>
          <w:rFonts w:ascii="Sakkal Majalla" w:hAnsi="Sakkal Majalla"/>
          <w:b/>
          <w:bCs/>
          <w:color w:val="C00000"/>
          <w:sz w:val="34"/>
        </w:rPr>
        <w:t>:</w:t>
      </w:r>
      <w:r w:rsidRPr="00543A37">
        <w:rPr>
          <w:rFonts w:ascii="Sakkal Majalla" w:hAnsi="Sakkal Majalla"/>
          <w:b/>
          <w:bCs/>
          <w:color w:val="C00000"/>
          <w:sz w:val="34"/>
        </w:rPr>
        <w:t>(Computer Vision)</w:t>
      </w:r>
      <w:r w:rsidRPr="00543A37">
        <w:rPr>
          <w:rFonts w:ascii="Sakkal Majalla" w:hAnsi="Sakkal Majalla"/>
          <w:color w:val="C00000"/>
          <w:sz w:val="34"/>
        </w:rPr>
        <w:t xml:space="preserve"> </w:t>
      </w:r>
      <w:r w:rsidRPr="00864A30">
        <w:rPr>
          <w:rFonts w:ascii="Sakkal Majalla" w:hAnsi="Sakkal Majalla"/>
          <w:sz w:val="34"/>
          <w:rtl/>
        </w:rPr>
        <w:t>قدرة الآلات على "رؤية" وتفسير الصور والفيديوهات</w:t>
      </w:r>
      <w:r w:rsidRPr="00864A30">
        <w:rPr>
          <w:rFonts w:ascii="Sakkal Majalla" w:hAnsi="Sakkal Majalla"/>
          <w:sz w:val="34"/>
        </w:rPr>
        <w:t>.</w:t>
      </w:r>
    </w:p>
    <w:p w14:paraId="6E32BF0E" w14:textId="5AF3190E" w:rsidR="00EC6DCA" w:rsidRPr="00864A30" w:rsidRDefault="00EC6DCA" w:rsidP="00EC6DCA">
      <w:pPr>
        <w:spacing w:after="160" w:line="259" w:lineRule="auto"/>
        <w:ind w:left="720"/>
        <w:jc w:val="center"/>
        <w:rPr>
          <w:rFonts w:ascii="Sakkal Majalla" w:hAnsi="Sakkal Majalla"/>
          <w:sz w:val="34"/>
        </w:rPr>
      </w:pPr>
      <w:r>
        <w:rPr>
          <w:noProof/>
        </w:rPr>
        <w:drawing>
          <wp:inline distT="0" distB="0" distL="0" distR="0" wp14:anchorId="015DD50A" wp14:editId="5431583F">
            <wp:extent cx="942340" cy="942340"/>
            <wp:effectExtent l="0" t="0" r="0" b="0"/>
            <wp:docPr id="1475388774" name="صورة 181" descr="Compu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omputer "/>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42340" cy="942340"/>
                    </a:xfrm>
                    <a:prstGeom prst="rect">
                      <a:avLst/>
                    </a:prstGeom>
                    <a:noFill/>
                    <a:ln>
                      <a:noFill/>
                    </a:ln>
                  </pic:spPr>
                </pic:pic>
              </a:graphicData>
            </a:graphic>
          </wp:inline>
        </w:drawing>
      </w:r>
    </w:p>
    <w:p w14:paraId="22278E09" w14:textId="33482276" w:rsidR="00864A30" w:rsidRPr="00DE2625" w:rsidRDefault="001E253C" w:rsidP="00EC6DCA">
      <w:pPr>
        <w:keepNext/>
        <w:pageBreakBefore/>
        <w:rPr>
          <w:rFonts w:ascii="Sakkal Majalla" w:hAnsi="Sakkal Majalla"/>
          <w:b/>
          <w:bCs/>
          <w:color w:val="008080"/>
          <w:sz w:val="34"/>
        </w:rPr>
      </w:pPr>
      <w:hyperlink r:id="rId101" w:history="1">
        <w:r w:rsidR="00864A30" w:rsidRPr="001E253C">
          <w:rPr>
            <w:rStyle w:val="Hyperlink"/>
            <w:rFonts w:ascii="Sakkal Majalla" w:hAnsi="Sakkal Majalla"/>
            <w:b/>
            <w:bCs/>
            <w:sz w:val="34"/>
            <w:rtl/>
          </w:rPr>
          <w:t>العلاقة بين الذكاء الاصطناعي وعلم البيانات</w:t>
        </w:r>
      </w:hyperlink>
    </w:p>
    <w:p w14:paraId="6280B806" w14:textId="420EC86A" w:rsidR="00864A30" w:rsidRPr="00864A30" w:rsidRDefault="00EC6DCA" w:rsidP="00864A30">
      <w:pPr>
        <w:rPr>
          <w:rFonts w:ascii="Sakkal Majalla" w:hAnsi="Sakkal Majalla"/>
          <w:sz w:val="34"/>
        </w:rPr>
      </w:pPr>
      <w:r>
        <w:rPr>
          <w:noProof/>
        </w:rPr>
        <w:drawing>
          <wp:anchor distT="0" distB="0" distL="114300" distR="114300" simplePos="0" relativeHeight="252824576" behindDoc="0" locked="0" layoutInCell="1" allowOverlap="1" wp14:anchorId="52D1E47E" wp14:editId="6B96F82B">
            <wp:simplePos x="0" y="0"/>
            <wp:positionH relativeFrom="column">
              <wp:posOffset>-273050</wp:posOffset>
            </wp:positionH>
            <wp:positionV relativeFrom="paragraph">
              <wp:posOffset>294640</wp:posOffset>
            </wp:positionV>
            <wp:extent cx="787400" cy="787400"/>
            <wp:effectExtent l="0" t="0" r="0" b="0"/>
            <wp:wrapSquare wrapText="bothSides"/>
            <wp:docPr id="725471053" name="صورة 182" descr="Data sci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ata science "/>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87400" cy="787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sz w:val="34"/>
          <w:rtl/>
        </w:rPr>
        <w:t>علم البيانات</w:t>
      </w:r>
      <w:r w:rsidR="00864A30" w:rsidRPr="00864A30">
        <w:rPr>
          <w:rFonts w:ascii="Sakkal Majalla" w:hAnsi="Sakkal Majalla"/>
          <w:sz w:val="34"/>
        </w:rPr>
        <w:t xml:space="preserve"> (Data Science) </w:t>
      </w:r>
      <w:r w:rsidR="00864A30" w:rsidRPr="00864A30">
        <w:rPr>
          <w:rFonts w:ascii="Sakkal Majalla" w:hAnsi="Sakkal Majalla"/>
          <w:sz w:val="34"/>
          <w:rtl/>
        </w:rPr>
        <w:t>والذكاء الاصطناعي مترابطان بشكل وثيق، لكنّهما ليسا متطابقين</w:t>
      </w:r>
      <w:r w:rsidR="00864A30" w:rsidRPr="00864A30">
        <w:rPr>
          <w:rFonts w:ascii="Sakkal Majalla" w:hAnsi="Sakkal Majalla"/>
          <w:sz w:val="34"/>
        </w:rPr>
        <w:t>:</w:t>
      </w:r>
    </w:p>
    <w:p w14:paraId="7F20A654" w14:textId="50C57463" w:rsidR="00864A30" w:rsidRPr="00864A30" w:rsidRDefault="00864A30" w:rsidP="00864A30">
      <w:pPr>
        <w:rPr>
          <w:rFonts w:ascii="Sakkal Majalla" w:hAnsi="Sakkal Majalla"/>
          <w:sz w:val="34"/>
        </w:rPr>
      </w:pPr>
      <w:r w:rsidRPr="00EC6DCA">
        <w:rPr>
          <w:rFonts w:ascii="Sakkal Majalla" w:hAnsi="Sakkal Majalla"/>
          <w:b/>
          <w:bCs/>
          <w:color w:val="008080"/>
          <w:sz w:val="34"/>
          <w:rtl/>
        </w:rPr>
        <w:t>علم البيانات</w:t>
      </w:r>
      <w:r w:rsidRPr="00EC6DCA">
        <w:rPr>
          <w:rFonts w:ascii="Sakkal Majalla" w:hAnsi="Sakkal Majalla"/>
          <w:color w:val="008080"/>
          <w:sz w:val="34"/>
          <w:rtl/>
        </w:rPr>
        <w:t xml:space="preserve"> </w:t>
      </w:r>
      <w:r w:rsidRPr="00864A30">
        <w:rPr>
          <w:rFonts w:ascii="Sakkal Majalla" w:hAnsi="Sakkal Majalla"/>
          <w:sz w:val="34"/>
          <w:rtl/>
        </w:rPr>
        <w:t>هو مجال متعدّد التخصّصات يجمع بين الإحصاء، والرياضيّات، وعلوم الحاسوب، والمعرفة بالمجال التطبيقي، بهدف استخراج المعرفة والرؤى من البيانات</w:t>
      </w:r>
      <w:r w:rsidRPr="00864A30">
        <w:rPr>
          <w:rFonts w:ascii="Sakkal Majalla" w:hAnsi="Sakkal Majalla"/>
          <w:sz w:val="34"/>
        </w:rPr>
        <w:t>.</w:t>
      </w:r>
      <w:r w:rsidR="00EC6DCA" w:rsidRPr="00EC6DCA">
        <w:t xml:space="preserve"> </w:t>
      </w:r>
    </w:p>
    <w:p w14:paraId="2299D0CA" w14:textId="04D63F33" w:rsidR="00864A30" w:rsidRPr="00864A30" w:rsidRDefault="00EC6DCA" w:rsidP="00EC6DCA">
      <w:pPr>
        <w:rPr>
          <w:rFonts w:ascii="Sakkal Majalla" w:hAnsi="Sakkal Majalla"/>
          <w:sz w:val="34"/>
        </w:rPr>
      </w:pPr>
      <w:r w:rsidRPr="00EC6DCA">
        <w:rPr>
          <w:rFonts w:ascii="Sakkal Majalla" w:hAnsi="Sakkal Majalla"/>
          <w:noProof/>
          <w:sz w:val="34"/>
        </w:rPr>
        <w:drawing>
          <wp:anchor distT="0" distB="0" distL="114300" distR="114300" simplePos="0" relativeHeight="252825600" behindDoc="0" locked="0" layoutInCell="1" allowOverlap="1" wp14:anchorId="3D4E1A61" wp14:editId="08D088CB">
            <wp:simplePos x="0" y="0"/>
            <wp:positionH relativeFrom="column">
              <wp:posOffset>-185420</wp:posOffset>
            </wp:positionH>
            <wp:positionV relativeFrom="paragraph">
              <wp:posOffset>38100</wp:posOffset>
            </wp:positionV>
            <wp:extent cx="571500" cy="571500"/>
            <wp:effectExtent l="0" t="0" r="0" b="0"/>
            <wp:wrapSquare wrapText="bothSides"/>
            <wp:docPr id="604310402" name="صورة 184"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rtificial intelligence "/>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EC6DCA">
        <w:rPr>
          <w:rFonts w:ascii="Sakkal Majalla" w:hAnsi="Sakkal Majalla"/>
          <w:b/>
          <w:bCs/>
          <w:color w:val="008080"/>
          <w:sz w:val="34"/>
          <w:rtl/>
        </w:rPr>
        <w:t>الذكاء الاصطناعي</w:t>
      </w:r>
      <w:r w:rsidR="00864A30" w:rsidRPr="00EC6DCA">
        <w:rPr>
          <w:rFonts w:ascii="Sakkal Majalla" w:hAnsi="Sakkal Majalla"/>
          <w:color w:val="008080"/>
          <w:sz w:val="34"/>
          <w:rtl/>
        </w:rPr>
        <w:t xml:space="preserve"> </w:t>
      </w:r>
      <w:r w:rsidR="00864A30" w:rsidRPr="00864A30">
        <w:rPr>
          <w:rFonts w:ascii="Sakkal Majalla" w:hAnsi="Sakkal Majalla"/>
          <w:sz w:val="34"/>
          <w:rtl/>
        </w:rPr>
        <w:t xml:space="preserve">هو أحد الأدوات الرئيسيّة التي يستخدمها علماء البيانات، خاصّةً عندما </w:t>
      </w:r>
      <w:r w:rsidRPr="00864A30">
        <w:rPr>
          <w:rFonts w:ascii="Sakkal Majalla" w:hAnsi="Sakkal Majalla" w:hint="cs"/>
          <w:sz w:val="34"/>
          <w:rtl/>
        </w:rPr>
        <w:t xml:space="preserve">يتعلّق </w:t>
      </w:r>
      <w:r w:rsidRPr="00EC6DCA">
        <w:rPr>
          <w:rFonts w:ascii="Sakkal Majalla" w:hAnsi="Sakkal Majalla" w:hint="cs"/>
          <w:sz w:val="34"/>
          <w:rtl/>
        </w:rPr>
        <w:t>الأمر</w:t>
      </w:r>
      <w:r w:rsidR="00864A30" w:rsidRPr="00864A30">
        <w:rPr>
          <w:rFonts w:ascii="Sakkal Majalla" w:hAnsi="Sakkal Majalla"/>
          <w:sz w:val="34"/>
          <w:rtl/>
        </w:rPr>
        <w:t xml:space="preserve"> بالتنبّؤ والأتمتة</w:t>
      </w:r>
      <w:r w:rsidR="00864A30" w:rsidRPr="00864A30">
        <w:rPr>
          <w:rFonts w:ascii="Sakkal Majalla" w:hAnsi="Sakkal Majalla"/>
          <w:sz w:val="34"/>
        </w:rPr>
        <w:t>.</w:t>
      </w:r>
    </w:p>
    <w:p w14:paraId="01EB9AFF" w14:textId="77777777" w:rsidR="00864A30" w:rsidRPr="00864A30" w:rsidRDefault="00864A30" w:rsidP="00864A30">
      <w:pPr>
        <w:rPr>
          <w:rFonts w:ascii="Sakkal Majalla" w:hAnsi="Sakkal Majalla"/>
          <w:sz w:val="34"/>
        </w:rPr>
      </w:pPr>
      <w:r w:rsidRPr="00864A30">
        <w:rPr>
          <w:rFonts w:ascii="Sakkal Majalla" w:hAnsi="Sakkal Majalla"/>
          <w:b/>
          <w:bCs/>
          <w:sz w:val="34"/>
          <w:rtl/>
        </w:rPr>
        <w:t>العلاقة يمكن تصوّرها كالتالي</w:t>
      </w:r>
      <w:r w:rsidRPr="00864A30">
        <w:rPr>
          <w:rFonts w:ascii="Sakkal Majalla" w:hAnsi="Sakkal Majalla"/>
          <w:b/>
          <w:bCs/>
          <w:sz w:val="34"/>
        </w:rPr>
        <w:t>:</w:t>
      </w:r>
    </w:p>
    <w:p w14:paraId="46A5D24C" w14:textId="77777777" w:rsidR="00864A30" w:rsidRPr="00864A30" w:rsidRDefault="00864A30">
      <w:pPr>
        <w:numPr>
          <w:ilvl w:val="0"/>
          <w:numId w:val="10"/>
        </w:numPr>
        <w:spacing w:after="160" w:line="259" w:lineRule="auto"/>
        <w:jc w:val="left"/>
        <w:rPr>
          <w:rFonts w:ascii="Sakkal Majalla" w:hAnsi="Sakkal Majalla"/>
          <w:sz w:val="34"/>
        </w:rPr>
      </w:pPr>
      <w:r w:rsidRPr="00864A30">
        <w:rPr>
          <w:rFonts w:ascii="Sakkal Majalla" w:hAnsi="Sakkal Majalla"/>
          <w:sz w:val="34"/>
          <w:rtl/>
        </w:rPr>
        <w:t>علم البيانات = الإطار الشامل</w:t>
      </w:r>
    </w:p>
    <w:p w14:paraId="62818726" w14:textId="77777777" w:rsidR="00864A30" w:rsidRPr="00864A30" w:rsidRDefault="00864A30">
      <w:pPr>
        <w:numPr>
          <w:ilvl w:val="0"/>
          <w:numId w:val="10"/>
        </w:numPr>
        <w:spacing w:after="160" w:line="259" w:lineRule="auto"/>
        <w:jc w:val="left"/>
        <w:rPr>
          <w:rFonts w:ascii="Sakkal Majalla" w:hAnsi="Sakkal Majalla"/>
          <w:sz w:val="34"/>
        </w:rPr>
      </w:pPr>
      <w:r w:rsidRPr="00864A30">
        <w:rPr>
          <w:rFonts w:ascii="Sakkal Majalla" w:hAnsi="Sakkal Majalla"/>
          <w:sz w:val="34"/>
          <w:rtl/>
        </w:rPr>
        <w:t>تحليل البيانات = الممارسة والتطبيق</w:t>
      </w:r>
    </w:p>
    <w:p w14:paraId="1E2AAFF9" w14:textId="77777777" w:rsidR="00864A30" w:rsidRPr="00864A30" w:rsidRDefault="00864A30">
      <w:pPr>
        <w:numPr>
          <w:ilvl w:val="0"/>
          <w:numId w:val="10"/>
        </w:numPr>
        <w:spacing w:after="160" w:line="259" w:lineRule="auto"/>
        <w:jc w:val="left"/>
        <w:rPr>
          <w:rFonts w:ascii="Sakkal Majalla" w:hAnsi="Sakkal Majalla"/>
          <w:sz w:val="34"/>
        </w:rPr>
      </w:pPr>
      <w:r w:rsidRPr="00864A30">
        <w:rPr>
          <w:rFonts w:ascii="Sakkal Majalla" w:hAnsi="Sakkal Majalla"/>
          <w:sz w:val="34"/>
          <w:rtl/>
        </w:rPr>
        <w:t>الذكاء الاصطناعي والتعلّم الآلي = الأدوات والتقنيّات المتقدّمة</w:t>
      </w:r>
    </w:p>
    <w:p w14:paraId="66AD9DE6" w14:textId="14C6F640" w:rsidR="00864A30" w:rsidRPr="00864A30" w:rsidRDefault="00EC6DCA"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6624" behindDoc="0" locked="0" layoutInCell="1" allowOverlap="1" wp14:anchorId="2FE1B577" wp14:editId="45AFF08B">
                <wp:simplePos x="0" y="0"/>
                <wp:positionH relativeFrom="column">
                  <wp:posOffset>5372100</wp:posOffset>
                </wp:positionH>
                <wp:positionV relativeFrom="paragraph">
                  <wp:posOffset>3175</wp:posOffset>
                </wp:positionV>
                <wp:extent cx="361315" cy="324485"/>
                <wp:effectExtent l="0" t="0" r="635" b="0"/>
                <wp:wrapSquare wrapText="bothSides"/>
                <wp:docPr id="178856264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963004754"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5933837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0F66B8A" id="Group 20" o:spid="_x0000_s1026" style="position:absolute;margin-left:423pt;margin-top:.25pt;width:28.45pt;height:25.55pt;z-index:2528266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jn+tQd4AAAAHAQAADwAAAGRycy9kb3ducmV2&#10;LnhtbEyPQUvDQBSE74L/YXmCN7tJtaGN2ZRS1FMRbAXx9pq8JqHZtyG7TdJ/7/Okx2GGmW+y9WRb&#10;NVDvG8cG4lkEirhwZcOVgc/D68MSlA/IJbaOycCVPKzz25sM09KN/EHDPlRKStinaKAOoUu19kVN&#10;Fv3MdcTinVxvMYjsK132OEq5bfU8ihJtsWFZqLGjbU3FeX+xBt5GHDeP8cuwO5+21+/D4v1rF5Mx&#10;93fT5hlUoCn8heEXX9AhF6aju3DpVWtg+ZTIl2BgAUrsVTRfgTqKjBPQeab/8+c/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wvinGEAwAAYAgAAA4AAAAAAAAA&#10;AAAAAAAAOgIAAGRycy9lMm9Eb2MueG1sUEsBAi0ACgAAAAAAAAAhAIyfNhvgCgAA4AoAABQAAAAA&#10;AAAAAAAAAAAA6gUAAGRycy9tZWRpYS9pbWFnZTEucG5nUEsBAi0AFAAGAAgAAAAhAI5/rUHeAAAA&#10;BwEAAA8AAAAAAAAAAAAAAAAA/B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">
                  <v:imagedata r:id="rId10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" fillcolor="#168489" strokecolor="#168489" strokeweight="1pt">
                  <v:stroke joinstyle="miter"/>
                </v:roundrect>
                <w10:wrap type="square"/>
              </v:group>
            </w:pict>
          </mc:Fallback>
        </mc:AlternateContent>
      </w:r>
      <w:r w:rsidR="00864A30" w:rsidRPr="00EC6DCA">
        <w:rPr>
          <w:rFonts w:ascii="Sakkal Majalla" w:hAnsi="Sakkal Majalla"/>
          <w:b/>
          <w:bCs/>
          <w:color w:val="008080"/>
          <w:sz w:val="34"/>
          <w:rtl/>
        </w:rPr>
        <w:t>مثال توضيحي</w:t>
      </w:r>
      <w:r w:rsidR="00864A30" w:rsidRPr="00EC6DCA">
        <w:rPr>
          <w:rFonts w:ascii="Sakkal Majalla" w:hAnsi="Sakkal Majalla"/>
          <w:b/>
          <w:bCs/>
          <w:color w:val="008080"/>
          <w:sz w:val="34"/>
        </w:rPr>
        <w:t>:</w:t>
      </w:r>
      <w:r w:rsidR="00864A30" w:rsidRPr="00EC6DCA">
        <w:rPr>
          <w:rFonts w:ascii="Sakkal Majalla" w:hAnsi="Sakkal Majalla"/>
          <w:color w:val="008080"/>
          <w:sz w:val="34"/>
        </w:rPr>
        <w:t xml:space="preserve"> </w:t>
      </w:r>
      <w:r w:rsidR="00864A30" w:rsidRPr="00864A30">
        <w:rPr>
          <w:rFonts w:ascii="Sakkal Majalla" w:hAnsi="Sakkal Majalla"/>
          <w:sz w:val="34"/>
          <w:rtl/>
        </w:rPr>
        <w:t>تخيّل أنّك تعمل في شركة اتّصالات تريد تقليل معدّل إلغاء الاشتراكات</w:t>
      </w:r>
      <w:r w:rsidR="00864A30" w:rsidRPr="00864A30">
        <w:rPr>
          <w:rFonts w:ascii="Sakkal Majalla" w:hAnsi="Sakkal Majalla"/>
          <w:sz w:val="34"/>
        </w:rPr>
        <w:t>:</w:t>
      </w:r>
    </w:p>
    <w:p w14:paraId="2D8F7478" w14:textId="77777777" w:rsidR="00864A30" w:rsidRPr="00864A30" w:rsidRDefault="00864A30">
      <w:pPr>
        <w:numPr>
          <w:ilvl w:val="0"/>
          <w:numId w:val="11"/>
        </w:numPr>
        <w:spacing w:after="160" w:line="259" w:lineRule="auto"/>
        <w:jc w:val="left"/>
        <w:rPr>
          <w:rFonts w:ascii="Sakkal Majalla" w:hAnsi="Sakkal Majalla"/>
          <w:sz w:val="34"/>
        </w:rPr>
      </w:pPr>
      <w:r w:rsidRPr="00864A30">
        <w:rPr>
          <w:rFonts w:ascii="Sakkal Majalla" w:hAnsi="Sakkal Majalla"/>
          <w:b/>
          <w:bCs/>
          <w:sz w:val="34"/>
          <w:rtl/>
        </w:rPr>
        <w:t>علم البيانات</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يُحدّد المشكلة، يجمع البيانات المناسبة، يُنظّفها، ويستكشفها</w:t>
      </w:r>
      <w:r w:rsidRPr="00864A30">
        <w:rPr>
          <w:rFonts w:ascii="Sakkal Majalla" w:hAnsi="Sakkal Majalla"/>
          <w:sz w:val="34"/>
        </w:rPr>
        <w:t>.</w:t>
      </w:r>
    </w:p>
    <w:p w14:paraId="7373F95B" w14:textId="77777777" w:rsidR="00864A30" w:rsidRPr="00864A30" w:rsidRDefault="00864A30">
      <w:pPr>
        <w:numPr>
          <w:ilvl w:val="0"/>
          <w:numId w:val="11"/>
        </w:numPr>
        <w:spacing w:after="160" w:line="259" w:lineRule="auto"/>
        <w:jc w:val="left"/>
        <w:rPr>
          <w:rFonts w:ascii="Sakkal Majalla" w:hAnsi="Sakkal Majalla"/>
          <w:sz w:val="34"/>
        </w:rPr>
      </w:pPr>
      <w:r w:rsidRPr="00864A30">
        <w:rPr>
          <w:rFonts w:ascii="Sakkal Majalla" w:hAnsi="Sakkal Majalla"/>
          <w:b/>
          <w:bCs/>
          <w:sz w:val="34"/>
          <w:rtl/>
        </w:rPr>
        <w:t>تحليل البيانات</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يكتشف أنماطاً في سلوك العملاء الذين ألغوا اشتراكهم</w:t>
      </w:r>
      <w:r w:rsidRPr="00864A30">
        <w:rPr>
          <w:rFonts w:ascii="Sakkal Majalla" w:hAnsi="Sakkal Majalla"/>
          <w:sz w:val="34"/>
        </w:rPr>
        <w:t>.</w:t>
      </w:r>
    </w:p>
    <w:p w14:paraId="43320920" w14:textId="77777777" w:rsidR="00864A30" w:rsidRPr="00864A30" w:rsidRDefault="00864A30">
      <w:pPr>
        <w:numPr>
          <w:ilvl w:val="0"/>
          <w:numId w:val="11"/>
        </w:numPr>
        <w:spacing w:after="160" w:line="259" w:lineRule="auto"/>
        <w:jc w:val="left"/>
        <w:rPr>
          <w:rFonts w:ascii="Sakkal Majalla" w:hAnsi="Sakkal Majalla"/>
          <w:sz w:val="34"/>
        </w:rPr>
      </w:pPr>
      <w:r w:rsidRPr="00864A30">
        <w:rPr>
          <w:rFonts w:ascii="Sakkal Majalla" w:hAnsi="Sakkal Majalla"/>
          <w:b/>
          <w:bCs/>
          <w:sz w:val="34"/>
          <w:rtl/>
        </w:rPr>
        <w:t>الذكاء الاصطناعي (التعلّم الآلي)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يبني نموذجاً تنبّؤيّاً يُحدّد العملاء المعرّضين لخطر الإلغاء مستقبلاً بدقّة 85</w:t>
      </w:r>
      <w:r w:rsidRPr="00864A30">
        <w:rPr>
          <w:rFonts w:ascii="Sakkal Majalla" w:hAnsi="Sakkal Majalla"/>
          <w:sz w:val="34"/>
        </w:rPr>
        <w:t>%.</w:t>
      </w:r>
    </w:p>
    <w:p w14:paraId="7194EE35" w14:textId="36ECC0B7" w:rsidR="00864A30" w:rsidRDefault="00864A30" w:rsidP="00EC6DCA">
      <w:pPr>
        <w:jc w:val="center"/>
        <w:rPr>
          <w:rFonts w:ascii="Sakkal Majalla" w:hAnsi="Sakkal Majalla"/>
          <w:sz w:val="34"/>
        </w:rPr>
      </w:pPr>
    </w:p>
    <w:p w14:paraId="79168066" w14:textId="77777777" w:rsidR="00EC6DCA" w:rsidRDefault="00EC6DCA" w:rsidP="00EC6DCA">
      <w:pPr>
        <w:jc w:val="center"/>
        <w:rPr>
          <w:rFonts w:ascii="Sakkal Majalla" w:hAnsi="Sakkal Majalla"/>
          <w:sz w:val="34"/>
        </w:rPr>
      </w:pPr>
    </w:p>
    <w:p w14:paraId="551BC935" w14:textId="0215861A" w:rsidR="00EC6DCA" w:rsidRPr="00864A30" w:rsidRDefault="00EC6DCA" w:rsidP="00EC6DCA">
      <w:pPr>
        <w:jc w:val="center"/>
        <w:rPr>
          <w:rFonts w:ascii="Sakkal Majalla" w:hAnsi="Sakkal Majalla"/>
          <w:sz w:val="34"/>
          <w:rtl/>
        </w:rPr>
      </w:pPr>
      <w:r>
        <w:rPr>
          <w:rFonts w:ascii="Sakkal Majalla" w:hAnsi="Sakkal Majalla"/>
          <w:noProof/>
          <w:sz w:val="34"/>
        </w:rPr>
        <w:drawing>
          <wp:inline distT="0" distB="0" distL="0" distR="0" wp14:anchorId="0EC65336" wp14:editId="69730832">
            <wp:extent cx="787400" cy="787400"/>
            <wp:effectExtent l="0" t="0" r="0" b="0"/>
            <wp:docPr id="757943560" name="صورة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87400" cy="787400"/>
                    </a:xfrm>
                    <a:prstGeom prst="rect">
                      <a:avLst/>
                    </a:prstGeom>
                    <a:noFill/>
                  </pic:spPr>
                </pic:pic>
              </a:graphicData>
            </a:graphic>
          </wp:inline>
        </w:drawing>
      </w:r>
    </w:p>
    <w:p w14:paraId="7983626F" w14:textId="24EDBC62" w:rsidR="00864A30" w:rsidRPr="00864A30" w:rsidRDefault="00EC6DCA" w:rsidP="00EC6DCA">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3D04D6C0" wp14:editId="2E6C1EB1">
                <wp:extent cx="5731510" cy="895350"/>
                <wp:effectExtent l="0" t="0" r="21590" b="19050"/>
                <wp:docPr id="176585880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16211366"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30593345" name="مجموعة 39"/>
                        <wpg:cNvGrpSpPr/>
                        <wpg:grpSpPr>
                          <a:xfrm>
                            <a:off x="0" y="0"/>
                            <a:ext cx="5731510" cy="895350"/>
                            <a:chOff x="0" y="0"/>
                            <a:chExt cx="5878196" cy="918845"/>
                          </a:xfrm>
                        </wpg:grpSpPr>
                        <wpg:grpSp>
                          <wpg:cNvPr id="1319237297" name="مجموعة 40"/>
                          <wpg:cNvGrpSpPr/>
                          <wpg:grpSpPr>
                            <a:xfrm>
                              <a:off x="0" y="0"/>
                              <a:ext cx="5878196" cy="918845"/>
                              <a:chOff x="0" y="0"/>
                              <a:chExt cx="6240348" cy="919070"/>
                            </a:xfrm>
                          </wpg:grpSpPr>
                          <wpg:grpSp>
                            <wpg:cNvPr id="2087793611" name="مجموعة 41"/>
                            <wpg:cNvGrpSpPr/>
                            <wpg:grpSpPr>
                              <a:xfrm>
                                <a:off x="0" y="169208"/>
                                <a:ext cx="5433072" cy="580613"/>
                                <a:chOff x="0" y="169208"/>
                                <a:chExt cx="5433072" cy="580613"/>
                              </a:xfrm>
                            </wpg:grpSpPr>
                            <wps:wsp>
                              <wps:cNvPr id="85959823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8249146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90008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49464202" name="مربع نص 41"/>
                          <wps:cNvSpPr txBox="1"/>
                          <wps:spPr>
                            <a:xfrm>
                              <a:off x="204484" y="257055"/>
                              <a:ext cx="4616071" cy="407289"/>
                            </a:xfrm>
                            <a:prstGeom prst="rect">
                              <a:avLst/>
                            </a:prstGeom>
                            <a:noFill/>
                          </wps:spPr>
                          <wps:txbx>
                            <w:txbxContent>
                              <w:p w14:paraId="797A0327" w14:textId="3FA12AA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دورة حياة تحليل البيانات (</w:t>
                                </w:r>
                                <w:r w:rsidRPr="00EC6DCA">
                                  <w:rPr>
                                    <w:rFonts w:eastAsia="Calibri" w:hAnsi="Adobe Arabic" w:cs="Adobe Arabic"/>
                                    <w:b/>
                                    <w:bCs/>
                                    <w:color w:val="FFFFFF"/>
                                    <w:kern w:val="24"/>
                                    <w:sz w:val="32"/>
                                    <w:szCs w:val="32"/>
                                    <w:lang w:bidi="ar-EG"/>
                                  </w:rPr>
                                  <w:t>Data Analysis Life Cycle</w:t>
                                </w:r>
                                <w:r w:rsidRPr="00EC6DCA">
                                  <w:rPr>
                                    <w:rFonts w:eastAsia="Calibri" w:hAnsi="Adobe Arabic" w:cs="Adobe Arabic"/>
                                    <w:b/>
                                    <w:bCs/>
                                    <w:color w:val="FFFFFF"/>
                                    <w:kern w:val="24"/>
                                    <w:sz w:val="36"/>
                                    <w:szCs w:val="36"/>
                                    <w:rtl/>
                                    <w:lang w:bidi="ar-EG"/>
                                  </w:rPr>
                                  <w:t>)</w:t>
                                </w:r>
                              </w:p>
                            </w:txbxContent>
                          </wps:txbx>
                          <wps:bodyPr wrap="square" rtlCol="1">
                            <a:spAutoFit/>
                          </wps:bodyPr>
                        </wps:wsp>
                      </wpg:grpSp>
                    </wpg:wgp>
                  </a:graphicData>
                </a:graphic>
              </wp:inline>
            </w:drawing>
          </mc:Choice>
          <mc:Fallback>
            <w:pict>
              <v:group w14:anchorId="3D04D6C0" id="_x0000_s11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wIiRiqAcAALk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11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">
                  <v:imagedata r:id="rId85" o:title=""/>
                </v:shape>
                <v:group id="مجموعة 39" o:spid="_x0000_s11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">
                  <v:group id="مجموعة 40" o:spid="_x0000_s11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">
                    <v:group id="مجموعة 41" o:spid="_x0000_s11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">
                      <v:shape id="شكل حر 42" o:spid="_x0000_s11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" fillcolor="#168489" stroked="f" strokeweight="1pt">
                        <v:stroke joinstyle="miter"/>
                      </v:roundrect>
                    </v:group>
                    <v:oval id="شكل بيضاوي 44" o:spid="_x0000_s11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" filled="f" strokecolor="#a5a5a5 [2092]" strokeweight="1pt">
                      <v:stroke joinstyle="miter"/>
                    </v:oval>
                  </v:group>
                  <v:shape id="مربع نص 41" o:spid="_x0000_s1127"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" filled="f" stroked="f">
                    <v:textbox style="mso-fit-shape-to-text:t">
                      <w:txbxContent>
                        <w:p w14:paraId="797A0327" w14:textId="3FA12AA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دورة حياة تحليل البيانات (</w:t>
                          </w:r>
                          <w:r w:rsidRPr="00EC6DCA">
                            <w:rPr>
                              <w:rFonts w:eastAsia="Calibri" w:hAnsi="Adobe Arabic" w:cs="Adobe Arabic"/>
                              <w:b/>
                              <w:bCs/>
                              <w:color w:val="FFFFFF"/>
                              <w:kern w:val="24"/>
                              <w:sz w:val="32"/>
                              <w:szCs w:val="32"/>
                              <w:lang w:bidi="ar-EG"/>
                            </w:rPr>
                            <w:t>Data Analysis Life Cycle</w:t>
                          </w:r>
                          <w:r w:rsidRPr="00EC6DCA">
                            <w:rPr>
                              <w:rFonts w:eastAsia="Calibri" w:hAnsi="Adobe Arabic" w:cs="Adobe Arabic"/>
                              <w:b/>
                              <w:bCs/>
                              <w:color w:val="FFFFFF"/>
                              <w:kern w:val="24"/>
                              <w:sz w:val="36"/>
                              <w:szCs w:val="36"/>
                              <w:rtl/>
                              <w:lang w:bidi="ar-EG"/>
                            </w:rPr>
                            <w:t>)</w:t>
                          </w:r>
                        </w:p>
                      </w:txbxContent>
                    </v:textbox>
                  </v:shape>
                </v:group>
                <w10:anchorlock/>
              </v:group>
            </w:pict>
          </mc:Fallback>
        </mc:AlternateContent>
      </w:r>
    </w:p>
    <w:p w14:paraId="40642DD7" w14:textId="43C50500" w:rsidR="00864A30" w:rsidRDefault="00864A30" w:rsidP="00864A30">
      <w:pPr>
        <w:rPr>
          <w:rFonts w:ascii="Sakkal Majalla" w:hAnsi="Sakkal Majalla"/>
          <w:sz w:val="34"/>
        </w:rPr>
      </w:pPr>
      <w:r w:rsidRPr="00864A30">
        <w:rPr>
          <w:rFonts w:ascii="Sakkal Majalla" w:hAnsi="Sakkal Majalla"/>
          <w:sz w:val="34"/>
          <w:rtl/>
        </w:rPr>
        <w:t xml:space="preserve">دورة حياة تحليل البيانات هي إطار عمل منهجي يضمن الحصول على نتائج موثوقة وقابلة للتطبيق. </w:t>
      </w:r>
      <w:hyperlink r:id="rId107" w:history="1">
        <w:r w:rsidRPr="001E253C">
          <w:rPr>
            <w:rStyle w:val="Hyperlink"/>
            <w:rFonts w:ascii="Sakkal Majalla" w:hAnsi="Sakkal Majalla"/>
            <w:b/>
            <w:bCs/>
            <w:sz w:val="34"/>
            <w:rtl/>
          </w:rPr>
          <w:t>تتكوّن من ست مراحل رئيسيّة</w:t>
        </w:r>
        <w:r w:rsidRPr="001E253C">
          <w:rPr>
            <w:rStyle w:val="Hyperlink"/>
            <w:rFonts w:ascii="Sakkal Majalla" w:hAnsi="Sakkal Majalla"/>
            <w:b/>
            <w:bCs/>
            <w:sz w:val="34"/>
          </w:rPr>
          <w:t>:</w:t>
        </w:r>
      </w:hyperlink>
    </w:p>
    <w:p w14:paraId="2C4ED7C3" w14:textId="4D70D965" w:rsidR="00EC6DCA" w:rsidRPr="00864A30" w:rsidRDefault="00EC6DCA" w:rsidP="00EC6DCA">
      <w:pPr>
        <w:jc w:val="center"/>
        <w:rPr>
          <w:rFonts w:ascii="Sakkal Majalla" w:hAnsi="Sakkal Majalla"/>
          <w:sz w:val="34"/>
        </w:rPr>
      </w:pPr>
      <w:r w:rsidRPr="00D67690">
        <w:rPr>
          <w:rFonts w:ascii="Sakkal Majalla" w:hAnsi="Sakkal Majalla"/>
          <w:b/>
          <w:bCs/>
          <w:noProof/>
          <w:sz w:val="34"/>
        </w:rPr>
        <mc:AlternateContent>
          <mc:Choice Requires="wpg">
            <w:drawing>
              <wp:inline distT="0" distB="0" distL="0" distR="0" wp14:anchorId="7D50CD2E" wp14:editId="5D6720DE">
                <wp:extent cx="5231488" cy="2418282"/>
                <wp:effectExtent l="0" t="0" r="0" b="1270"/>
                <wp:docPr id="900419932" name="مجموعة 2"/>
                <wp:cNvGraphicFramePr/>
                <a:graphic xmlns:a="http://schemas.openxmlformats.org/drawingml/2006/main">
                  <a:graphicData uri="http://schemas.microsoft.com/office/word/2010/wordprocessingGroup">
                    <wpg:wgp>
                      <wpg:cNvGrpSpPr/>
                      <wpg:grpSpPr>
                        <a:xfrm>
                          <a:off x="0" y="0"/>
                          <a:ext cx="5231488" cy="2418282"/>
                          <a:chOff x="573992" y="0"/>
                          <a:chExt cx="9146334" cy="4228024"/>
                        </a:xfrm>
                      </wpg:grpSpPr>
                      <wps:wsp>
                        <wps:cNvPr id="399171675" name="Circle"/>
                        <wps:cNvSpPr/>
                        <wps:spPr>
                          <a:xfrm>
                            <a:off x="3866777" y="1447626"/>
                            <a:ext cx="2017648" cy="2017644"/>
                          </a:xfrm>
                          <a:prstGeom prst="ellipse">
                            <a:avLst/>
                          </a:prstGeom>
                          <a:solidFill>
                            <a:schemeClr val="bg1"/>
                          </a:solidFill>
                          <a:ln w="12700">
                            <a:miter lim="400000"/>
                          </a:ln>
                          <a:effectLst>
                            <a:outerShdw blurRad="50800" dist="38100" dir="2700000" algn="tl" rotWithShape="0">
                              <a:prstClr val="black">
                                <a:alpha val="40000"/>
                              </a:prstClr>
                            </a:outerShdw>
                          </a:effectLst>
                        </wps:spPr>
                        <wps:bodyPr lIns="38100" tIns="38100" rIns="38100" bIns="38100" anchor="ctr"/>
                      </wps:wsp>
                      <pic:pic xmlns:pic="http://schemas.openxmlformats.org/drawingml/2006/picture">
                        <pic:nvPicPr>
                          <pic:cNvPr id="429010573" name="Graphic 35" descr="Lights On"/>
                          <pic:cNvPicPr>
                            <a:picLocks noChangeAspect="1"/>
                          </pic:cNvPicPr>
                        </pic:nvPicPr>
                        <pic:blipFill>
                          <a:blip r:embed="rId108">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4218435" y="1799282"/>
                            <a:ext cx="1314332" cy="1314332"/>
                          </a:xfrm>
                          <a:prstGeom prst="rect">
                            <a:avLst/>
                          </a:prstGeom>
                        </pic:spPr>
                      </pic:pic>
                      <wps:wsp>
                        <wps:cNvPr id="1329653900" name="Freeform: Shape 745445529"/>
                        <wps:cNvSpPr/>
                        <wps:spPr>
                          <a:xfrm>
                            <a:off x="4218435" y="753471"/>
                            <a:ext cx="1172036" cy="792226"/>
                          </a:xfrm>
                          <a:custGeom>
                            <a:avLst/>
                            <a:gdLst>
                              <a:gd name="connsiteX0" fmla="*/ 359953 w 1172037"/>
                              <a:gd name="connsiteY0" fmla="*/ 263 h 792227"/>
                              <a:gd name="connsiteX1" fmla="*/ 336067 w 1172037"/>
                              <a:gd name="connsiteY1" fmla="*/ 35691 h 792227"/>
                              <a:gd name="connsiteX2" fmla="*/ 314747 w 1172037"/>
                              <a:gd name="connsiteY2" fmla="*/ 141290 h 792227"/>
                              <a:gd name="connsiteX3" fmla="*/ 394207 w 1172037"/>
                              <a:gd name="connsiteY3" fmla="*/ 333123 h 792227"/>
                              <a:gd name="connsiteX4" fmla="*/ 411129 w 1172037"/>
                              <a:gd name="connsiteY4" fmla="*/ 347085 h 792227"/>
                              <a:gd name="connsiteX5" fmla="*/ 433199 w 1172037"/>
                              <a:gd name="connsiteY5" fmla="*/ 372170 h 792227"/>
                              <a:gd name="connsiteX6" fmla="*/ 486001 w 1172037"/>
                              <a:gd name="connsiteY6" fmla="*/ 407700 h 792227"/>
                              <a:gd name="connsiteX7" fmla="*/ 479498 w 1172037"/>
                              <a:gd name="connsiteY7" fmla="*/ 466191 h 792227"/>
                              <a:gd name="connsiteX8" fmla="*/ 508733 w 1172037"/>
                              <a:gd name="connsiteY8" fmla="*/ 526303 h 792227"/>
                              <a:gd name="connsiteX9" fmla="*/ 424250 w 1172037"/>
                              <a:gd name="connsiteY9" fmla="*/ 766751 h 792227"/>
                              <a:gd name="connsiteX10" fmla="*/ 406380 w 1172037"/>
                              <a:gd name="connsiteY10" fmla="*/ 774854 h 792227"/>
                              <a:gd name="connsiteX11" fmla="*/ 165935 w 1172037"/>
                              <a:gd name="connsiteY11" fmla="*/ 690396 h 792227"/>
                              <a:gd name="connsiteX12" fmla="*/ 26262 w 1172037"/>
                              <a:gd name="connsiteY12" fmla="*/ 399597 h 792227"/>
                              <a:gd name="connsiteX13" fmla="*/ 203314 w 1172037"/>
                              <a:gd name="connsiteY13" fmla="*/ 27582 h 792227"/>
                              <a:gd name="connsiteX14" fmla="*/ 811950 w 1172037"/>
                              <a:gd name="connsiteY14" fmla="*/ 0 h 792227"/>
                              <a:gd name="connsiteX15" fmla="*/ 970114 w 1172037"/>
                              <a:gd name="connsiteY15" fmla="*/ 27582 h 792227"/>
                              <a:gd name="connsiteX16" fmla="*/ 1145526 w 1172037"/>
                              <a:gd name="connsiteY16" fmla="*/ 396356 h 792227"/>
                              <a:gd name="connsiteX17" fmla="*/ 1005852 w 1172037"/>
                              <a:gd name="connsiteY17" fmla="*/ 685496 h 792227"/>
                              <a:gd name="connsiteX18" fmla="*/ 765407 w 1172037"/>
                              <a:gd name="connsiteY18" fmla="*/ 769992 h 792227"/>
                              <a:gd name="connsiteX19" fmla="*/ 754041 w 1172037"/>
                              <a:gd name="connsiteY19" fmla="*/ 763511 h 792227"/>
                              <a:gd name="connsiteX20" fmla="*/ 669557 w 1172037"/>
                              <a:gd name="connsiteY20" fmla="*/ 523062 h 792227"/>
                              <a:gd name="connsiteX21" fmla="*/ 698793 w 1172037"/>
                              <a:gd name="connsiteY21" fmla="*/ 462950 h 792227"/>
                              <a:gd name="connsiteX22" fmla="*/ 690649 w 1172037"/>
                              <a:gd name="connsiteY22" fmla="*/ 402838 h 792227"/>
                              <a:gd name="connsiteX23" fmla="*/ 740427 w 1172037"/>
                              <a:gd name="connsiteY23" fmla="*/ 368321 h 792227"/>
                              <a:gd name="connsiteX24" fmla="*/ 754386 w 1172037"/>
                              <a:gd name="connsiteY24" fmla="*/ 352502 h 792227"/>
                              <a:gd name="connsiteX25" fmla="*/ 777873 w 1172037"/>
                              <a:gd name="connsiteY25" fmla="*/ 333123 h 792227"/>
                              <a:gd name="connsiteX26" fmla="*/ 857333 w 1172037"/>
                              <a:gd name="connsiteY26" fmla="*/ 141290 h 792227"/>
                              <a:gd name="connsiteX27" fmla="*/ 836014 w 1172037"/>
                              <a:gd name="connsiteY27" fmla="*/ 35691 h 7922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172037" h="792227">
                                <a:moveTo>
                                  <a:pt x="359953" y="263"/>
                                </a:moveTo>
                                <a:lnTo>
                                  <a:pt x="336067" y="35691"/>
                                </a:lnTo>
                                <a:cubicBezTo>
                                  <a:pt x="322339" y="68148"/>
                                  <a:pt x="314747" y="103832"/>
                                  <a:pt x="314747" y="141290"/>
                                </a:cubicBezTo>
                                <a:cubicBezTo>
                                  <a:pt x="314747" y="216206"/>
                                  <a:pt x="345113" y="284029"/>
                                  <a:pt x="394207" y="333123"/>
                                </a:cubicBezTo>
                                <a:lnTo>
                                  <a:pt x="411129" y="347085"/>
                                </a:lnTo>
                                <a:lnTo>
                                  <a:pt x="433199" y="372170"/>
                                </a:lnTo>
                                <a:cubicBezTo>
                                  <a:pt x="449443" y="386180"/>
                                  <a:pt x="467312" y="397958"/>
                                  <a:pt x="486001" y="407700"/>
                                </a:cubicBezTo>
                                <a:cubicBezTo>
                                  <a:pt x="474635" y="423982"/>
                                  <a:pt x="469714" y="446707"/>
                                  <a:pt x="479498" y="466191"/>
                                </a:cubicBezTo>
                                <a:lnTo>
                                  <a:pt x="508733" y="526303"/>
                                </a:lnTo>
                                <a:cubicBezTo>
                                  <a:pt x="550975" y="615661"/>
                                  <a:pt x="513596" y="722883"/>
                                  <a:pt x="424250" y="766751"/>
                                </a:cubicBezTo>
                                <a:lnTo>
                                  <a:pt x="406380" y="774854"/>
                                </a:lnTo>
                                <a:cubicBezTo>
                                  <a:pt x="317034" y="817102"/>
                                  <a:pt x="209818" y="779754"/>
                                  <a:pt x="165935" y="690396"/>
                                </a:cubicBezTo>
                                <a:lnTo>
                                  <a:pt x="26262" y="399597"/>
                                </a:lnTo>
                                <a:cubicBezTo>
                                  <a:pt x="-46857" y="246887"/>
                                  <a:pt x="39268" y="66550"/>
                                  <a:pt x="203314" y="27582"/>
                                </a:cubicBezTo>
                                <a:close/>
                                <a:moveTo>
                                  <a:pt x="811950" y="0"/>
                                </a:moveTo>
                                <a:lnTo>
                                  <a:pt x="970114" y="27582"/>
                                </a:lnTo>
                                <a:cubicBezTo>
                                  <a:pt x="1134160" y="66550"/>
                                  <a:pt x="1218644" y="246887"/>
                                  <a:pt x="1145526" y="396356"/>
                                </a:cubicBezTo>
                                <a:lnTo>
                                  <a:pt x="1005852" y="685496"/>
                                </a:lnTo>
                                <a:cubicBezTo>
                                  <a:pt x="961970" y="774854"/>
                                  <a:pt x="854754" y="813861"/>
                                  <a:pt x="765407" y="769992"/>
                                </a:cubicBezTo>
                                <a:lnTo>
                                  <a:pt x="754041" y="763511"/>
                                </a:lnTo>
                                <a:cubicBezTo>
                                  <a:pt x="664695" y="719642"/>
                                  <a:pt x="625675" y="612420"/>
                                  <a:pt x="669557" y="523062"/>
                                </a:cubicBezTo>
                                <a:lnTo>
                                  <a:pt x="698793" y="462950"/>
                                </a:lnTo>
                                <a:cubicBezTo>
                                  <a:pt x="710159" y="441846"/>
                                  <a:pt x="705296" y="419082"/>
                                  <a:pt x="690649" y="402838"/>
                                </a:cubicBezTo>
                                <a:cubicBezTo>
                                  <a:pt x="708548" y="393906"/>
                                  <a:pt x="725201" y="382129"/>
                                  <a:pt x="740427" y="368321"/>
                                </a:cubicBezTo>
                                <a:lnTo>
                                  <a:pt x="754386" y="352502"/>
                                </a:lnTo>
                                <a:lnTo>
                                  <a:pt x="777873" y="333123"/>
                                </a:lnTo>
                                <a:cubicBezTo>
                                  <a:pt x="826968" y="284029"/>
                                  <a:pt x="857333" y="216206"/>
                                  <a:pt x="857333" y="141290"/>
                                </a:cubicBezTo>
                                <a:cubicBezTo>
                                  <a:pt x="857333" y="103832"/>
                                  <a:pt x="849742" y="68148"/>
                                  <a:pt x="836014" y="35691"/>
                                </a:cubicBezTo>
                                <a:close/>
                              </a:path>
                            </a:pathLst>
                          </a:custGeom>
                          <a:solidFill>
                            <a:srgbClr val="168489"/>
                          </a:solidFill>
                          <a:ln w="12700">
                            <a:miter lim="400000"/>
                          </a:ln>
                        </wps:spPr>
                        <wps:bodyPr wrap="square" lIns="38100" tIns="38100" rIns="38100" bIns="38100" anchor="ctr">
                          <a:noAutofit/>
                        </wps:bodyPr>
                      </wps:wsp>
                      <wps:wsp>
                        <wps:cNvPr id="510222314" name="Freeform: Shape 745445531"/>
                        <wps:cNvSpPr/>
                        <wps:spPr>
                          <a:xfrm rot="1782124">
                            <a:off x="3205733" y="1439028"/>
                            <a:ext cx="896960" cy="1148664"/>
                          </a:xfrm>
                          <a:custGeom>
                            <a:avLst/>
                            <a:gdLst>
                              <a:gd name="connsiteX0" fmla="*/ 730629 w 896960"/>
                              <a:gd name="connsiteY0" fmla="*/ 555432 h 1148664"/>
                              <a:gd name="connsiteX1" fmla="*/ 851235 w 896960"/>
                              <a:gd name="connsiteY1" fmla="*/ 622430 h 1148664"/>
                              <a:gd name="connsiteX2" fmla="*/ 857748 w 896960"/>
                              <a:gd name="connsiteY2" fmla="*/ 630539 h 1148664"/>
                              <a:gd name="connsiteX3" fmla="*/ 831739 w 896960"/>
                              <a:gd name="connsiteY3" fmla="*/ 883959 h 1148664"/>
                              <a:gd name="connsiteX4" fmla="*/ 573435 w 896960"/>
                              <a:gd name="connsiteY4" fmla="*/ 1090313 h 1148664"/>
                              <a:gd name="connsiteX5" fmla="*/ 173806 w 896960"/>
                              <a:gd name="connsiteY5" fmla="*/ 1005821 h 1148664"/>
                              <a:gd name="connsiteX6" fmla="*/ 112244 w 896960"/>
                              <a:gd name="connsiteY6" fmla="*/ 861344 h 1148664"/>
                              <a:gd name="connsiteX7" fmla="*/ 116959 w 896960"/>
                              <a:gd name="connsiteY7" fmla="*/ 863903 h 1148664"/>
                              <a:gd name="connsiteX8" fmla="*/ 222558 w 896960"/>
                              <a:gd name="connsiteY8" fmla="*/ 885222 h 1148664"/>
                              <a:gd name="connsiteX9" fmla="*/ 488340 w 896960"/>
                              <a:gd name="connsiteY9" fmla="*/ 668604 h 1148664"/>
                              <a:gd name="connsiteX10" fmla="*/ 488367 w 896960"/>
                              <a:gd name="connsiteY10" fmla="*/ 668332 h 1148664"/>
                              <a:gd name="connsiteX11" fmla="*/ 493833 w 896960"/>
                              <a:gd name="connsiteY11" fmla="*/ 653335 h 1148664"/>
                              <a:gd name="connsiteX12" fmla="*/ 537721 w 896960"/>
                              <a:gd name="connsiteY12" fmla="*/ 641937 h 1148664"/>
                              <a:gd name="connsiteX13" fmla="*/ 597827 w 896960"/>
                              <a:gd name="connsiteY13" fmla="*/ 593226 h 1148664"/>
                              <a:gd name="connsiteX14" fmla="*/ 730629 w 896960"/>
                              <a:gd name="connsiteY14" fmla="*/ 555432 h 1148664"/>
                              <a:gd name="connsiteX15" fmla="*/ 262336 w 896960"/>
                              <a:gd name="connsiteY15" fmla="*/ 2 h 1148664"/>
                              <a:gd name="connsiteX16" fmla="*/ 323263 w 896960"/>
                              <a:gd name="connsiteY16" fmla="*/ 6771 h 1148664"/>
                              <a:gd name="connsiteX17" fmla="*/ 653038 w 896960"/>
                              <a:gd name="connsiteY17" fmla="*/ 81510 h 1148664"/>
                              <a:gd name="connsiteX18" fmla="*/ 787894 w 896960"/>
                              <a:gd name="connsiteY18" fmla="*/ 297560 h 1148664"/>
                              <a:gd name="connsiteX19" fmla="*/ 571818 w 896960"/>
                              <a:gd name="connsiteY19" fmla="*/ 432408 h 1148664"/>
                              <a:gd name="connsiteX20" fmla="*/ 485745 w 896960"/>
                              <a:gd name="connsiteY20" fmla="*/ 412901 h 1148664"/>
                              <a:gd name="connsiteX21" fmla="*/ 432109 w 896960"/>
                              <a:gd name="connsiteY21" fmla="*/ 430763 h 1148664"/>
                              <a:gd name="connsiteX22" fmla="*/ 384598 w 896960"/>
                              <a:gd name="connsiteY22" fmla="*/ 396045 h 1148664"/>
                              <a:gd name="connsiteX23" fmla="*/ 380849 w 896960"/>
                              <a:gd name="connsiteY23" fmla="*/ 394421 h 1148664"/>
                              <a:gd name="connsiteX24" fmla="*/ 374241 w 896960"/>
                              <a:gd name="connsiteY24" fmla="*/ 388969 h 1148664"/>
                              <a:gd name="connsiteX25" fmla="*/ 222558 w 896960"/>
                              <a:gd name="connsiteY25" fmla="*/ 342636 h 1148664"/>
                              <a:gd name="connsiteX26" fmla="*/ 30725 w 896960"/>
                              <a:gd name="connsiteY26" fmla="*/ 422096 h 1148664"/>
                              <a:gd name="connsiteX27" fmla="*/ 10795 w 896960"/>
                              <a:gd name="connsiteY27" fmla="*/ 446252 h 1148664"/>
                              <a:gd name="connsiteX28" fmla="*/ 0 w 896960"/>
                              <a:gd name="connsiteY28" fmla="*/ 263423 h 1148664"/>
                              <a:gd name="connsiteX29" fmla="*/ 0 w 896960"/>
                              <a:gd name="connsiteY29" fmla="*/ 260191 h 1148664"/>
                              <a:gd name="connsiteX30" fmla="*/ 262336 w 896960"/>
                              <a:gd name="connsiteY30" fmla="*/ 2 h 114866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896960" h="1148664">
                                <a:moveTo>
                                  <a:pt x="730629" y="555432"/>
                                </a:moveTo>
                                <a:cubicBezTo>
                                  <a:pt x="776517" y="560705"/>
                                  <a:pt x="820373" y="583445"/>
                                  <a:pt x="851235" y="622430"/>
                                </a:cubicBezTo>
                                <a:lnTo>
                                  <a:pt x="857748" y="630539"/>
                                </a:lnTo>
                                <a:cubicBezTo>
                                  <a:pt x="919472" y="708567"/>
                                  <a:pt x="906488" y="820618"/>
                                  <a:pt x="831739" y="883959"/>
                                </a:cubicBezTo>
                                <a:lnTo>
                                  <a:pt x="573435" y="1090313"/>
                                </a:lnTo>
                                <a:cubicBezTo>
                                  <a:pt x="443475" y="1194255"/>
                                  <a:pt x="248556" y="1155241"/>
                                  <a:pt x="173806" y="1005821"/>
                                </a:cubicBezTo>
                                <a:lnTo>
                                  <a:pt x="112244" y="861344"/>
                                </a:lnTo>
                                <a:lnTo>
                                  <a:pt x="116959" y="863903"/>
                                </a:lnTo>
                                <a:cubicBezTo>
                                  <a:pt x="149416" y="877631"/>
                                  <a:pt x="185101" y="885222"/>
                                  <a:pt x="222558" y="885222"/>
                                </a:cubicBezTo>
                                <a:cubicBezTo>
                                  <a:pt x="353660" y="885222"/>
                                  <a:pt x="463042" y="792228"/>
                                  <a:pt x="488340" y="668604"/>
                                </a:cubicBezTo>
                                <a:lnTo>
                                  <a:pt x="488367" y="668332"/>
                                </a:lnTo>
                                <a:lnTo>
                                  <a:pt x="493833" y="653335"/>
                                </a:lnTo>
                                <a:cubicBezTo>
                                  <a:pt x="508477" y="654923"/>
                                  <a:pt x="524695" y="653335"/>
                                  <a:pt x="537721" y="641937"/>
                                </a:cubicBezTo>
                                <a:lnTo>
                                  <a:pt x="597827" y="593226"/>
                                </a:lnTo>
                                <a:cubicBezTo>
                                  <a:pt x="636820" y="562350"/>
                                  <a:pt x="684741" y="550158"/>
                                  <a:pt x="730629" y="555432"/>
                                </a:cubicBezTo>
                                <a:close/>
                                <a:moveTo>
                                  <a:pt x="262336" y="2"/>
                                </a:moveTo>
                                <a:cubicBezTo>
                                  <a:pt x="282349" y="-83"/>
                                  <a:pt x="302756" y="2100"/>
                                  <a:pt x="323263" y="6771"/>
                                </a:cubicBezTo>
                                <a:lnTo>
                                  <a:pt x="653038" y="81510"/>
                                </a:lnTo>
                                <a:cubicBezTo>
                                  <a:pt x="748901" y="104249"/>
                                  <a:pt x="810625" y="200083"/>
                                  <a:pt x="787894" y="297560"/>
                                </a:cubicBezTo>
                                <a:cubicBezTo>
                                  <a:pt x="765162" y="393394"/>
                                  <a:pt x="669299" y="455147"/>
                                  <a:pt x="571818" y="432408"/>
                                </a:cubicBezTo>
                                <a:lnTo>
                                  <a:pt x="485745" y="412901"/>
                                </a:lnTo>
                                <a:cubicBezTo>
                                  <a:pt x="464631" y="408024"/>
                                  <a:pt x="445135" y="416133"/>
                                  <a:pt x="432109" y="430763"/>
                                </a:cubicBezTo>
                                <a:cubicBezTo>
                                  <a:pt x="417487" y="417778"/>
                                  <a:pt x="401652" y="405997"/>
                                  <a:pt x="384598" y="396045"/>
                                </a:cubicBezTo>
                                <a:lnTo>
                                  <a:pt x="380849" y="394421"/>
                                </a:lnTo>
                                <a:lnTo>
                                  <a:pt x="374241" y="388969"/>
                                </a:lnTo>
                                <a:cubicBezTo>
                                  <a:pt x="330942" y="359717"/>
                                  <a:pt x="278745" y="342636"/>
                                  <a:pt x="222558" y="342636"/>
                                </a:cubicBezTo>
                                <a:cubicBezTo>
                                  <a:pt x="147643" y="342636"/>
                                  <a:pt x="79820" y="373002"/>
                                  <a:pt x="30725" y="422096"/>
                                </a:cubicBezTo>
                                <a:lnTo>
                                  <a:pt x="10795" y="446252"/>
                                </a:lnTo>
                                <a:lnTo>
                                  <a:pt x="0" y="263423"/>
                                </a:lnTo>
                                <a:cubicBezTo>
                                  <a:pt x="0" y="261836"/>
                                  <a:pt x="0" y="261836"/>
                                  <a:pt x="0" y="260191"/>
                                </a:cubicBezTo>
                                <a:cubicBezTo>
                                  <a:pt x="1416" y="112379"/>
                                  <a:pt x="122245" y="603"/>
                                  <a:pt x="262336" y="2"/>
                                </a:cubicBezTo>
                                <a:close/>
                              </a:path>
                            </a:pathLst>
                          </a:custGeom>
                          <a:solidFill>
                            <a:srgbClr val="BFBFBF"/>
                          </a:solidFill>
                          <a:ln w="12700">
                            <a:miter lim="400000"/>
                          </a:ln>
                        </wps:spPr>
                        <wps:bodyPr wrap="square" lIns="38100" tIns="38100" rIns="38100" bIns="38100" anchor="ctr">
                          <a:noAutofit/>
                        </wps:bodyPr>
                      </wps:wsp>
                      <wps:wsp>
                        <wps:cNvPr id="1383899562" name="TextBox 25"/>
                        <wps:cNvSpPr txBox="1"/>
                        <wps:spPr>
                          <a:xfrm>
                            <a:off x="6552220" y="988120"/>
                            <a:ext cx="3009713" cy="660574"/>
                          </a:xfrm>
                          <a:prstGeom prst="rect">
                            <a:avLst/>
                          </a:prstGeom>
                          <a:noFill/>
                        </wps:spPr>
                        <wps:txbx>
                          <w:txbxContent>
                            <w:p w14:paraId="6CB5686B" w14:textId="224B70F2" w:rsidR="00EC6DCA" w:rsidRDefault="00EC6DCA" w:rsidP="00EC6DCA">
                              <w:pPr>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جمع البيانات</w:t>
                              </w:r>
                            </w:p>
                          </w:txbxContent>
                        </wps:txbx>
                        <wps:bodyPr wrap="square" lIns="0" rIns="0" rtlCol="0" anchor="b">
                          <a:spAutoFit/>
                        </wps:bodyPr>
                      </wps:wsp>
                      <wps:wsp>
                        <wps:cNvPr id="161875890" name="TextBox 28"/>
                        <wps:cNvSpPr txBox="1"/>
                        <wps:spPr>
                          <a:xfrm>
                            <a:off x="5817166" y="0"/>
                            <a:ext cx="3480432" cy="660574"/>
                          </a:xfrm>
                          <a:prstGeom prst="rect">
                            <a:avLst/>
                          </a:prstGeom>
                          <a:noFill/>
                        </wps:spPr>
                        <wps:txbx>
                          <w:txbxContent>
                            <w:p w14:paraId="249B927A" w14:textId="6190EEEF"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تحديد المشكلة أو السؤال</w:t>
                              </w:r>
                            </w:p>
                          </w:txbxContent>
                        </wps:txbx>
                        <wps:bodyPr wrap="square" lIns="0" rIns="0" rtlCol="0" anchor="b">
                          <a:spAutoFit/>
                        </wps:bodyPr>
                      </wps:wsp>
                      <wps:wsp>
                        <wps:cNvPr id="97686081" name="TextBox 31"/>
                        <wps:cNvSpPr txBox="1"/>
                        <wps:spPr>
                          <a:xfrm>
                            <a:off x="6754535" y="2151117"/>
                            <a:ext cx="2965791" cy="962267"/>
                          </a:xfrm>
                          <a:prstGeom prst="rect">
                            <a:avLst/>
                          </a:prstGeom>
                          <a:noFill/>
                        </wps:spPr>
                        <wps:txbx>
                          <w:txbxContent>
                            <w:p w14:paraId="1AA31AFA" w14:textId="624219F3" w:rsidR="00EC6DCA" w:rsidRDefault="00EC6DCA" w:rsidP="00EC6DCA">
                              <w:pPr>
                                <w:jc w:val="center"/>
                                <w:rPr>
                                  <w:rFonts w:eastAsia="GE Dinar Two Medium" w:hAnsi="Adobe Arabic" w:cs="Adobe Arabic"/>
                                  <w:b/>
                                  <w:bCs/>
                                  <w:color w:val="FFD366"/>
                                  <w:kern w:val="24"/>
                                  <w:sz w:val="36"/>
                                  <w:szCs w:val="36"/>
                                  <w:lang w:bidi="ar-AE"/>
                                </w:rPr>
                              </w:pPr>
                              <w:r w:rsidRPr="00EC6DCA">
                                <w:rPr>
                                  <w:rFonts w:eastAsia="GE Dinar Two Medium" w:hAnsi="Adobe Arabic" w:cs="Adobe Arabic"/>
                                  <w:b/>
                                  <w:bCs/>
                                  <w:color w:val="FFD366"/>
                                  <w:kern w:val="24"/>
                                  <w:sz w:val="36"/>
                                  <w:szCs w:val="36"/>
                                  <w:rtl/>
                                  <w:lang w:bidi="ar-AE"/>
                                </w:rPr>
                                <w:t>تنظيف ومعالجة البيانات</w:t>
                              </w:r>
                            </w:p>
                          </w:txbxContent>
                        </wps:txbx>
                        <wps:bodyPr wrap="square" lIns="0" rIns="0" rtlCol="0" anchor="b">
                          <a:noAutofit/>
                        </wps:bodyPr>
                      </wps:wsp>
                      <wps:wsp>
                        <wps:cNvPr id="1664456104" name="TextBox 34"/>
                        <wps:cNvSpPr txBox="1"/>
                        <wps:spPr>
                          <a:xfrm>
                            <a:off x="573992" y="1596930"/>
                            <a:ext cx="2503278" cy="660574"/>
                          </a:xfrm>
                          <a:prstGeom prst="rect">
                            <a:avLst/>
                          </a:prstGeom>
                          <a:noFill/>
                        </wps:spPr>
                        <wps:txbx>
                          <w:txbxContent>
                            <w:p w14:paraId="28A6A318" w14:textId="51034E84" w:rsidR="00EC6DCA" w:rsidRDefault="00EC6DCA" w:rsidP="00EC6DCA">
                              <w:pPr>
                                <w:bidi w:val="0"/>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التواصل واتّخاذ القرار</w:t>
                              </w:r>
                            </w:p>
                          </w:txbxContent>
                        </wps:txbx>
                        <wps:bodyPr wrap="square" lIns="0" rIns="0" rtlCol="0" anchor="b">
                          <a:spAutoFit/>
                        </wps:bodyPr>
                      </wps:wsp>
                      <wps:wsp>
                        <wps:cNvPr id="1092099348" name="TextBox 50"/>
                        <wps:cNvSpPr txBox="1"/>
                        <wps:spPr>
                          <a:xfrm>
                            <a:off x="888133" y="3135291"/>
                            <a:ext cx="2292327" cy="660574"/>
                          </a:xfrm>
                          <a:prstGeom prst="rect">
                            <a:avLst/>
                          </a:prstGeom>
                          <a:noFill/>
                        </wps:spPr>
                        <wps:txbx>
                          <w:txbxContent>
                            <w:p w14:paraId="6C49463E" w14:textId="49D85F5A"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النمذجة والتنبّؤ</w:t>
                              </w:r>
                            </w:p>
                          </w:txbxContent>
                        </wps:txbx>
                        <wps:bodyPr wrap="square" lIns="0" rIns="0" rtlCol="0" anchor="b">
                          <a:spAutoFit/>
                        </wps:bodyPr>
                      </wps:wsp>
                      <wps:wsp>
                        <wps:cNvPr id="229496349" name="TextBox 53"/>
                        <wps:cNvSpPr txBox="1"/>
                        <wps:spPr>
                          <a:xfrm>
                            <a:off x="6614006" y="3469794"/>
                            <a:ext cx="3106299" cy="660574"/>
                          </a:xfrm>
                          <a:prstGeom prst="rect">
                            <a:avLst/>
                          </a:prstGeom>
                          <a:noFill/>
                        </wps:spPr>
                        <wps:txbx>
                          <w:txbxContent>
                            <w:p w14:paraId="18FACEC0" w14:textId="4DB47D88" w:rsidR="00EC6DCA" w:rsidRDefault="00EC6DCA" w:rsidP="00EC6DCA">
                              <w:pPr>
                                <w:jc w:val="center"/>
                                <w:rPr>
                                  <w:rFonts w:eastAsia="GE Dinar Two Medium" w:hAnsi="Adobe Arabic" w:cs="Adobe Arabic"/>
                                  <w:b/>
                                  <w:bCs/>
                                  <w:color w:val="A0C9CA"/>
                                  <w:kern w:val="24"/>
                                  <w:sz w:val="36"/>
                                  <w:szCs w:val="36"/>
                                  <w:lang w:bidi="ar-SY"/>
                                </w:rPr>
                              </w:pPr>
                              <w:r w:rsidRPr="00EC6DCA">
                                <w:rPr>
                                  <w:rFonts w:eastAsia="GE Dinar Two Medium" w:hAnsi="Adobe Arabic" w:cs="Adobe Arabic"/>
                                  <w:b/>
                                  <w:bCs/>
                                  <w:color w:val="A0C9CA"/>
                                  <w:kern w:val="24"/>
                                  <w:sz w:val="36"/>
                                  <w:szCs w:val="36"/>
                                  <w:rtl/>
                                  <w:lang w:bidi="ar-SY"/>
                                </w:rPr>
                                <w:t>الاستكشاف والتحليل</w:t>
                              </w:r>
                            </w:p>
                          </w:txbxContent>
                        </wps:txbx>
                        <wps:bodyPr wrap="square" lIns="0" rIns="0" rtlCol="0" anchor="b">
                          <a:spAutoFit/>
                        </wps:bodyPr>
                      </wps:wsp>
                      <wps:wsp>
                        <wps:cNvPr id="1983898928" name="Circle"/>
                        <wps:cNvSpPr/>
                        <wps:spPr>
                          <a:xfrm>
                            <a:off x="4533181" y="623468"/>
                            <a:ext cx="542585" cy="542585"/>
                          </a:xfrm>
                          <a:prstGeom prst="ellipse">
                            <a:avLst/>
                          </a:prstGeom>
                          <a:solidFill>
                            <a:schemeClr val="tx1">
                              <a:lumMod val="75000"/>
                              <a:lumOff val="25000"/>
                            </a:schemeClr>
                          </a:solidFill>
                          <a:ln w="12700">
                            <a:miter lim="400000"/>
                          </a:ln>
                        </wps:spPr>
                        <wps:txbx>
                          <w:txbxContent>
                            <w:p w14:paraId="1E09689C"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wps:txbx>
                        <wps:bodyPr lIns="38100" tIns="38100" rIns="38100" bIns="38100" anchor="ctr"/>
                      </wps:wsp>
                      <wps:wsp>
                        <wps:cNvPr id="362790284" name="Circle"/>
                        <wps:cNvSpPr/>
                        <wps:spPr>
                          <a:xfrm>
                            <a:off x="3207801" y="1676188"/>
                            <a:ext cx="542585" cy="542585"/>
                          </a:xfrm>
                          <a:prstGeom prst="ellipse">
                            <a:avLst/>
                          </a:prstGeom>
                          <a:solidFill>
                            <a:schemeClr val="tx1">
                              <a:lumMod val="75000"/>
                              <a:lumOff val="25000"/>
                            </a:schemeClr>
                          </a:solidFill>
                          <a:ln w="12700">
                            <a:miter lim="400000"/>
                          </a:ln>
                        </wps:spPr>
                        <wps:txbx>
                          <w:txbxContent>
                            <w:p w14:paraId="742D6E7F"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wps:txbx>
                        <wps:bodyPr lIns="38100" tIns="38100" rIns="38100" bIns="38100" anchor="ctr"/>
                      </wps:wsp>
                      <wps:wsp>
                        <wps:cNvPr id="283205416" name="Freeform: Shape 745445532"/>
                        <wps:cNvSpPr/>
                        <wps:spPr>
                          <a:xfrm rot="1732290">
                            <a:off x="3369283" y="2754480"/>
                            <a:ext cx="1097005" cy="987836"/>
                          </a:xfrm>
                          <a:custGeom>
                            <a:avLst/>
                            <a:gdLst>
                              <a:gd name="connsiteX0" fmla="*/ 911776 w 1097006"/>
                              <a:gd name="connsiteY0" fmla="*/ 216014 h 987837"/>
                              <a:gd name="connsiteX1" fmla="*/ 919901 w 1097006"/>
                              <a:gd name="connsiteY1" fmla="*/ 216014 h 987837"/>
                              <a:gd name="connsiteX2" fmla="*/ 1096982 w 1097006"/>
                              <a:gd name="connsiteY2" fmla="*/ 396367 h 987837"/>
                              <a:gd name="connsiteX3" fmla="*/ 1096982 w 1097006"/>
                              <a:gd name="connsiteY3" fmla="*/ 724531 h 987837"/>
                              <a:gd name="connsiteX4" fmla="*/ 773697 w 1097006"/>
                              <a:gd name="connsiteY4" fmla="*/ 981200 h 987837"/>
                              <a:gd name="connsiteX5" fmla="*/ 633232 w 1097006"/>
                              <a:gd name="connsiteY5" fmla="*/ 940822 h 987837"/>
                              <a:gd name="connsiteX6" fmla="*/ 647814 w 1097006"/>
                              <a:gd name="connsiteY6" fmla="*/ 932907 h 987837"/>
                              <a:gd name="connsiteX7" fmla="*/ 767424 w 1097006"/>
                              <a:gd name="connsiteY7" fmla="*/ 707946 h 987837"/>
                              <a:gd name="connsiteX8" fmla="*/ 746105 w 1097006"/>
                              <a:gd name="connsiteY8" fmla="*/ 602347 h 987837"/>
                              <a:gd name="connsiteX9" fmla="*/ 735451 w 1097006"/>
                              <a:gd name="connsiteY9" fmla="*/ 582718 h 987837"/>
                              <a:gd name="connsiteX10" fmla="*/ 730429 w 1097006"/>
                              <a:gd name="connsiteY10" fmla="*/ 566535 h 987837"/>
                              <a:gd name="connsiteX11" fmla="*/ 702193 w 1097006"/>
                              <a:gd name="connsiteY11" fmla="*/ 518193 h 987837"/>
                              <a:gd name="connsiteX12" fmla="*/ 731445 w 1097006"/>
                              <a:gd name="connsiteY12" fmla="*/ 469453 h 987837"/>
                              <a:gd name="connsiteX13" fmla="*/ 731445 w 1097006"/>
                              <a:gd name="connsiteY13" fmla="*/ 396367 h 987837"/>
                              <a:gd name="connsiteX14" fmla="*/ 911776 w 1097006"/>
                              <a:gd name="connsiteY14" fmla="*/ 216014 h 987837"/>
                              <a:gd name="connsiteX15" fmla="*/ 488987 w 1097006"/>
                              <a:gd name="connsiteY15" fmla="*/ 1197 h 987837"/>
                              <a:gd name="connsiteX16" fmla="*/ 609617 w 1097006"/>
                              <a:gd name="connsiteY16" fmla="*/ 68202 h 987837"/>
                              <a:gd name="connsiteX17" fmla="*/ 617742 w 1097006"/>
                              <a:gd name="connsiteY17" fmla="*/ 77941 h 987837"/>
                              <a:gd name="connsiteX18" fmla="*/ 588491 w 1097006"/>
                              <a:gd name="connsiteY18" fmla="*/ 331380 h 987837"/>
                              <a:gd name="connsiteX19" fmla="*/ 531613 w 1097006"/>
                              <a:gd name="connsiteY19" fmla="*/ 376890 h 987837"/>
                              <a:gd name="connsiteX20" fmla="*/ 512164 w 1097006"/>
                              <a:gd name="connsiteY20" fmla="*/ 428860 h 987837"/>
                              <a:gd name="connsiteX21" fmla="*/ 446958 w 1097006"/>
                              <a:gd name="connsiteY21" fmla="*/ 439828 h 987837"/>
                              <a:gd name="connsiteX22" fmla="*/ 441932 w 1097006"/>
                              <a:gd name="connsiteY22" fmla="*/ 442117 h 987837"/>
                              <a:gd name="connsiteX23" fmla="*/ 441456 w 1097006"/>
                              <a:gd name="connsiteY23" fmla="*/ 442165 h 987837"/>
                              <a:gd name="connsiteX24" fmla="*/ 224838 w 1097006"/>
                              <a:gd name="connsiteY24" fmla="*/ 707946 h 987837"/>
                              <a:gd name="connsiteX25" fmla="*/ 229032 w 1097006"/>
                              <a:gd name="connsiteY25" fmla="*/ 749547 h 987837"/>
                              <a:gd name="connsiteX26" fmla="*/ 97875 w 1097006"/>
                              <a:gd name="connsiteY26" fmla="*/ 656266 h 987837"/>
                              <a:gd name="connsiteX27" fmla="*/ 99500 w 1097006"/>
                              <a:gd name="connsiteY27" fmla="*/ 243638 h 987837"/>
                              <a:gd name="connsiteX28" fmla="*/ 356209 w 1097006"/>
                              <a:gd name="connsiteY28" fmla="*/ 38939 h 987837"/>
                              <a:gd name="connsiteX29" fmla="*/ 488987 w 1097006"/>
                              <a:gd name="connsiteY29" fmla="*/ 1197 h 98783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1097006" h="987837">
                                <a:moveTo>
                                  <a:pt x="911776" y="216014"/>
                                </a:moveTo>
                                <a:lnTo>
                                  <a:pt x="919901" y="216014"/>
                                </a:lnTo>
                                <a:cubicBezTo>
                                  <a:pt x="1019031" y="216014"/>
                                  <a:pt x="1098607" y="295656"/>
                                  <a:pt x="1096982" y="396367"/>
                                </a:cubicBezTo>
                                <a:lnTo>
                                  <a:pt x="1096982" y="724531"/>
                                </a:lnTo>
                                <a:cubicBezTo>
                                  <a:pt x="1096982" y="893459"/>
                                  <a:pt x="939402" y="1018563"/>
                                  <a:pt x="773697" y="981200"/>
                                </a:cubicBezTo>
                                <a:lnTo>
                                  <a:pt x="633232" y="940822"/>
                                </a:lnTo>
                                <a:lnTo>
                                  <a:pt x="647814" y="932907"/>
                                </a:lnTo>
                                <a:cubicBezTo>
                                  <a:pt x="719978" y="884153"/>
                                  <a:pt x="767424" y="801591"/>
                                  <a:pt x="767424" y="707946"/>
                                </a:cubicBezTo>
                                <a:cubicBezTo>
                                  <a:pt x="767424" y="670489"/>
                                  <a:pt x="759833" y="634804"/>
                                  <a:pt x="746105" y="602347"/>
                                </a:cubicBezTo>
                                <a:lnTo>
                                  <a:pt x="735451" y="582718"/>
                                </a:lnTo>
                                <a:lnTo>
                                  <a:pt x="730429" y="566535"/>
                                </a:lnTo>
                                <a:cubicBezTo>
                                  <a:pt x="722913" y="549071"/>
                                  <a:pt x="713569" y="532825"/>
                                  <a:pt x="702193" y="518193"/>
                                </a:cubicBezTo>
                                <a:cubicBezTo>
                                  <a:pt x="718444" y="508455"/>
                                  <a:pt x="731445" y="490569"/>
                                  <a:pt x="731445" y="469453"/>
                                </a:cubicBezTo>
                                <a:lnTo>
                                  <a:pt x="731445" y="396367"/>
                                </a:lnTo>
                                <a:cubicBezTo>
                                  <a:pt x="731445" y="297247"/>
                                  <a:pt x="812699" y="216014"/>
                                  <a:pt x="911776" y="216014"/>
                                </a:cubicBezTo>
                                <a:close/>
                                <a:moveTo>
                                  <a:pt x="488987" y="1197"/>
                                </a:moveTo>
                                <a:cubicBezTo>
                                  <a:pt x="534876" y="6482"/>
                                  <a:pt x="578740" y="29225"/>
                                  <a:pt x="609617" y="68202"/>
                                </a:cubicBezTo>
                                <a:lnTo>
                                  <a:pt x="617742" y="77941"/>
                                </a:lnTo>
                                <a:cubicBezTo>
                                  <a:pt x="679495" y="155944"/>
                                  <a:pt x="666494" y="269623"/>
                                  <a:pt x="588491" y="331380"/>
                                </a:cubicBezTo>
                                <a:lnTo>
                                  <a:pt x="531613" y="376890"/>
                                </a:lnTo>
                                <a:cubicBezTo>
                                  <a:pt x="515415" y="389858"/>
                                  <a:pt x="508914" y="409335"/>
                                  <a:pt x="512164" y="428860"/>
                                </a:cubicBezTo>
                                <a:cubicBezTo>
                                  <a:pt x="490226" y="429680"/>
                                  <a:pt x="468287" y="433332"/>
                                  <a:pt x="446958" y="439828"/>
                                </a:cubicBezTo>
                                <a:lnTo>
                                  <a:pt x="441932" y="442117"/>
                                </a:lnTo>
                                <a:lnTo>
                                  <a:pt x="441456" y="442165"/>
                                </a:lnTo>
                                <a:cubicBezTo>
                                  <a:pt x="317833" y="467462"/>
                                  <a:pt x="224838" y="576844"/>
                                  <a:pt x="224838" y="707946"/>
                                </a:cubicBezTo>
                                <a:lnTo>
                                  <a:pt x="229032" y="749547"/>
                                </a:lnTo>
                                <a:lnTo>
                                  <a:pt x="97875" y="656266"/>
                                </a:lnTo>
                                <a:cubicBezTo>
                                  <a:pt x="-33704" y="550686"/>
                                  <a:pt x="-32079" y="349266"/>
                                  <a:pt x="99500" y="243638"/>
                                </a:cubicBezTo>
                                <a:lnTo>
                                  <a:pt x="356209" y="38939"/>
                                </a:lnTo>
                                <a:cubicBezTo>
                                  <a:pt x="395185" y="8085"/>
                                  <a:pt x="443099" y="-4089"/>
                                  <a:pt x="488987" y="1197"/>
                                </a:cubicBezTo>
                                <a:close/>
                              </a:path>
                            </a:pathLst>
                          </a:custGeom>
                          <a:solidFill>
                            <a:srgbClr val="168489"/>
                          </a:solidFill>
                          <a:ln w="12700">
                            <a:miter lim="400000"/>
                          </a:ln>
                        </wps:spPr>
                        <wps:bodyPr wrap="square" lIns="38100" tIns="38100" rIns="38100" bIns="38100" anchor="ctr">
                          <a:noAutofit/>
                        </wps:bodyPr>
                      </wps:wsp>
                      <wps:wsp>
                        <wps:cNvPr id="1459265432" name="Circle"/>
                        <wps:cNvSpPr/>
                        <wps:spPr>
                          <a:xfrm rot="1732290">
                            <a:off x="3499699" y="3152790"/>
                            <a:ext cx="542585" cy="542585"/>
                          </a:xfrm>
                          <a:prstGeom prst="ellipse">
                            <a:avLst/>
                          </a:prstGeom>
                          <a:solidFill>
                            <a:schemeClr val="tx1">
                              <a:lumMod val="75000"/>
                              <a:lumOff val="25000"/>
                            </a:schemeClr>
                          </a:solidFill>
                          <a:ln w="12700">
                            <a:miter lim="400000"/>
                          </a:ln>
                        </wps:spPr>
                        <wps:txbx>
                          <w:txbxContent>
                            <w:p w14:paraId="087B1C0D"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wps:txbx>
                        <wps:bodyPr lIns="38100" tIns="38100" rIns="38100" bIns="38100" anchor="ctr"/>
                      </wps:wsp>
                      <wps:wsp>
                        <wps:cNvPr id="220529600" name="Freeform: Shape 745445535"/>
                        <wps:cNvSpPr/>
                        <wps:spPr>
                          <a:xfrm rot="1059463">
                            <a:off x="4528347" y="3229754"/>
                            <a:ext cx="1096955" cy="982934"/>
                          </a:xfrm>
                          <a:custGeom>
                            <a:avLst/>
                            <a:gdLst>
                              <a:gd name="connsiteX0" fmla="*/ 180330 w 1096955"/>
                              <a:gd name="connsiteY0" fmla="*/ 212776 h 982934"/>
                              <a:gd name="connsiteX1" fmla="*/ 194935 w 1096955"/>
                              <a:gd name="connsiteY1" fmla="*/ 212776 h 982934"/>
                              <a:gd name="connsiteX2" fmla="*/ 375265 w 1096955"/>
                              <a:gd name="connsiteY2" fmla="*/ 393099 h 982934"/>
                              <a:gd name="connsiteX3" fmla="*/ 375265 w 1096955"/>
                              <a:gd name="connsiteY3" fmla="*/ 464594 h 982934"/>
                              <a:gd name="connsiteX4" fmla="*/ 411017 w 1096955"/>
                              <a:gd name="connsiteY4" fmla="*/ 516561 h 982934"/>
                              <a:gd name="connsiteX5" fmla="*/ 398156 w 1096955"/>
                              <a:gd name="connsiteY5" fmla="*/ 538482 h 982934"/>
                              <a:gd name="connsiteX6" fmla="*/ 387480 w 1096955"/>
                              <a:gd name="connsiteY6" fmla="*/ 551421 h 982934"/>
                              <a:gd name="connsiteX7" fmla="*/ 341147 w 1096955"/>
                              <a:gd name="connsiteY7" fmla="*/ 703103 h 982934"/>
                              <a:gd name="connsiteX8" fmla="*/ 460758 w 1096955"/>
                              <a:gd name="connsiteY8" fmla="*/ 928064 h 982934"/>
                              <a:gd name="connsiteX9" fmla="*/ 471491 w 1096955"/>
                              <a:gd name="connsiteY9" fmla="*/ 933889 h 982934"/>
                              <a:gd name="connsiteX10" fmla="*/ 323286 w 1096955"/>
                              <a:gd name="connsiteY10" fmla="*/ 976292 h 982934"/>
                              <a:gd name="connsiteX11" fmla="*/ 0 w 1096955"/>
                              <a:gd name="connsiteY11" fmla="*/ 719628 h 982934"/>
                              <a:gd name="connsiteX12" fmla="*/ 0 w 1096955"/>
                              <a:gd name="connsiteY12" fmla="*/ 393099 h 982934"/>
                              <a:gd name="connsiteX13" fmla="*/ 180330 w 1096955"/>
                              <a:gd name="connsiteY13" fmla="*/ 212776 h 982934"/>
                              <a:gd name="connsiteX14" fmla="*/ 611225 w 1096955"/>
                              <a:gd name="connsiteY14" fmla="*/ 1192 h 982934"/>
                              <a:gd name="connsiteX15" fmla="*/ 744038 w 1096955"/>
                              <a:gd name="connsiteY15" fmla="*/ 38979 h 982934"/>
                              <a:gd name="connsiteX16" fmla="*/ 997443 w 1096955"/>
                              <a:gd name="connsiteY16" fmla="*/ 240415 h 982934"/>
                              <a:gd name="connsiteX17" fmla="*/ 999065 w 1096955"/>
                              <a:gd name="connsiteY17" fmla="*/ 651395 h 982934"/>
                              <a:gd name="connsiteX18" fmla="*/ 880386 w 1096955"/>
                              <a:gd name="connsiteY18" fmla="*/ 736303 h 982934"/>
                              <a:gd name="connsiteX19" fmla="*/ 883733 w 1096955"/>
                              <a:gd name="connsiteY19" fmla="*/ 703103 h 982934"/>
                              <a:gd name="connsiteX20" fmla="*/ 667115 w 1096955"/>
                              <a:gd name="connsiteY20" fmla="*/ 437322 h 982934"/>
                              <a:gd name="connsiteX21" fmla="*/ 665743 w 1096955"/>
                              <a:gd name="connsiteY21" fmla="*/ 437184 h 982934"/>
                              <a:gd name="connsiteX22" fmla="*/ 663021 w 1096955"/>
                              <a:gd name="connsiteY22" fmla="*/ 435948 h 982934"/>
                              <a:gd name="connsiteX23" fmla="*/ 596215 w 1096955"/>
                              <a:gd name="connsiteY23" fmla="*/ 425584 h 982934"/>
                              <a:gd name="connsiteX24" fmla="*/ 578313 w 1096955"/>
                              <a:gd name="connsiteY24" fmla="*/ 367092 h 982934"/>
                              <a:gd name="connsiteX25" fmla="*/ 519843 w 1096955"/>
                              <a:gd name="connsiteY25" fmla="*/ 321603 h 982934"/>
                              <a:gd name="connsiteX26" fmla="*/ 490582 w 1096955"/>
                              <a:gd name="connsiteY26" fmla="*/ 68201 h 982934"/>
                              <a:gd name="connsiteX27" fmla="*/ 611225 w 1096955"/>
                              <a:gd name="connsiteY27" fmla="*/ 1192 h 9829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1096955" h="982934">
                                <a:moveTo>
                                  <a:pt x="180330" y="212776"/>
                                </a:moveTo>
                                <a:lnTo>
                                  <a:pt x="194935" y="212776"/>
                                </a:lnTo>
                                <a:cubicBezTo>
                                  <a:pt x="294025" y="212776"/>
                                  <a:pt x="375265" y="294012"/>
                                  <a:pt x="375265" y="393099"/>
                                </a:cubicBezTo>
                                <a:lnTo>
                                  <a:pt x="375265" y="464594"/>
                                </a:lnTo>
                                <a:cubicBezTo>
                                  <a:pt x="375265" y="488970"/>
                                  <a:pt x="389869" y="508451"/>
                                  <a:pt x="411017" y="516561"/>
                                </a:cubicBezTo>
                                <a:lnTo>
                                  <a:pt x="398156" y="538482"/>
                                </a:lnTo>
                                <a:lnTo>
                                  <a:pt x="387480" y="551421"/>
                                </a:lnTo>
                                <a:cubicBezTo>
                                  <a:pt x="358228" y="594719"/>
                                  <a:pt x="341147" y="646917"/>
                                  <a:pt x="341147" y="703103"/>
                                </a:cubicBezTo>
                                <a:cubicBezTo>
                                  <a:pt x="341147" y="796748"/>
                                  <a:pt x="388593" y="879310"/>
                                  <a:pt x="460758" y="928064"/>
                                </a:cubicBezTo>
                                <a:lnTo>
                                  <a:pt x="471491" y="933889"/>
                                </a:lnTo>
                                <a:lnTo>
                                  <a:pt x="323286" y="976292"/>
                                </a:lnTo>
                                <a:cubicBezTo>
                                  <a:pt x="157560" y="1013672"/>
                                  <a:pt x="0" y="888578"/>
                                  <a:pt x="0" y="719628"/>
                                </a:cubicBezTo>
                                <a:lnTo>
                                  <a:pt x="0" y="393099"/>
                                </a:lnTo>
                                <a:cubicBezTo>
                                  <a:pt x="0" y="294012"/>
                                  <a:pt x="81240" y="212776"/>
                                  <a:pt x="180330" y="212776"/>
                                </a:cubicBezTo>
                                <a:close/>
                                <a:moveTo>
                                  <a:pt x="611225" y="1192"/>
                                </a:moveTo>
                                <a:cubicBezTo>
                                  <a:pt x="657119" y="-4087"/>
                                  <a:pt x="705041" y="8102"/>
                                  <a:pt x="744038" y="38979"/>
                                </a:cubicBezTo>
                                <a:lnTo>
                                  <a:pt x="997443" y="240415"/>
                                </a:lnTo>
                                <a:cubicBezTo>
                                  <a:pt x="1129039" y="345979"/>
                                  <a:pt x="1130662" y="547414"/>
                                  <a:pt x="999065" y="651395"/>
                                </a:cubicBezTo>
                                <a:lnTo>
                                  <a:pt x="880386" y="736303"/>
                                </a:lnTo>
                                <a:lnTo>
                                  <a:pt x="883733" y="703103"/>
                                </a:lnTo>
                                <a:cubicBezTo>
                                  <a:pt x="883733" y="572001"/>
                                  <a:pt x="790739" y="462619"/>
                                  <a:pt x="667115" y="437322"/>
                                </a:cubicBezTo>
                                <a:lnTo>
                                  <a:pt x="665743" y="437184"/>
                                </a:lnTo>
                                <a:lnTo>
                                  <a:pt x="663021" y="435948"/>
                                </a:lnTo>
                                <a:cubicBezTo>
                                  <a:pt x="641297" y="429243"/>
                                  <a:pt x="618959" y="425584"/>
                                  <a:pt x="596215" y="425584"/>
                                </a:cubicBezTo>
                                <a:cubicBezTo>
                                  <a:pt x="602706" y="406102"/>
                                  <a:pt x="596215" y="381727"/>
                                  <a:pt x="578313" y="367092"/>
                                </a:cubicBezTo>
                                <a:lnTo>
                                  <a:pt x="519843" y="321603"/>
                                </a:lnTo>
                                <a:cubicBezTo>
                                  <a:pt x="441848" y="259896"/>
                                  <a:pt x="428866" y="146175"/>
                                  <a:pt x="490582" y="68201"/>
                                </a:cubicBezTo>
                                <a:cubicBezTo>
                                  <a:pt x="521466" y="29215"/>
                                  <a:pt x="565331" y="6470"/>
                                  <a:pt x="611225" y="1192"/>
                                </a:cubicBezTo>
                                <a:close/>
                              </a:path>
                            </a:pathLst>
                          </a:custGeom>
                          <a:solidFill>
                            <a:srgbClr val="A0C9CA"/>
                          </a:solidFill>
                          <a:ln w="12700">
                            <a:miter lim="400000"/>
                          </a:ln>
                        </wps:spPr>
                        <wps:bodyPr wrap="square" lIns="38100" tIns="38100" rIns="38100" bIns="38100" anchor="ctr">
                          <a:noAutofit/>
                        </wps:bodyPr>
                      </wps:wsp>
                      <wps:wsp>
                        <wps:cNvPr id="1008507608" name="Circle"/>
                        <wps:cNvSpPr/>
                        <wps:spPr>
                          <a:xfrm>
                            <a:off x="4840045" y="3685439"/>
                            <a:ext cx="542585" cy="542585"/>
                          </a:xfrm>
                          <a:prstGeom prst="ellipse">
                            <a:avLst/>
                          </a:prstGeom>
                          <a:solidFill>
                            <a:schemeClr val="tx1">
                              <a:lumMod val="75000"/>
                              <a:lumOff val="25000"/>
                            </a:schemeClr>
                          </a:solidFill>
                          <a:ln w="12700">
                            <a:miter lim="400000"/>
                          </a:ln>
                        </wps:spPr>
                        <wps:txbx>
                          <w:txbxContent>
                            <w:p w14:paraId="0DAA5155"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wps:txbx>
                        <wps:bodyPr lIns="38100" tIns="38100" rIns="38100" bIns="38100" anchor="ctr"/>
                      </wps:wsp>
                      <wps:wsp>
                        <wps:cNvPr id="1914754306" name="Freeform: Shape 745445534"/>
                        <wps:cNvSpPr/>
                        <wps:spPr>
                          <a:xfrm rot="532514">
                            <a:off x="5606605" y="2380353"/>
                            <a:ext cx="898329" cy="1149804"/>
                          </a:xfrm>
                          <a:custGeom>
                            <a:avLst/>
                            <a:gdLst>
                              <a:gd name="connsiteX0" fmla="*/ 174198 w 898330"/>
                              <a:gd name="connsiteY0" fmla="*/ 548872 h 1149805"/>
                              <a:gd name="connsiteX1" fmla="*/ 306990 w 898330"/>
                              <a:gd name="connsiteY1" fmla="*/ 586674 h 1149805"/>
                              <a:gd name="connsiteX2" fmla="*/ 360593 w 898330"/>
                              <a:gd name="connsiteY2" fmla="*/ 630510 h 1149805"/>
                              <a:gd name="connsiteX3" fmla="*/ 410955 w 898330"/>
                              <a:gd name="connsiteY3" fmla="*/ 640276 h 1149805"/>
                              <a:gd name="connsiteX4" fmla="*/ 429452 w 898330"/>
                              <a:gd name="connsiteY4" fmla="*/ 695709 h 1149805"/>
                              <a:gd name="connsiteX5" fmla="*/ 442563 w 898330"/>
                              <a:gd name="connsiteY5" fmla="*/ 717010 h 1149805"/>
                              <a:gd name="connsiteX6" fmla="*/ 443691 w 898330"/>
                              <a:gd name="connsiteY6" fmla="*/ 720644 h 1149805"/>
                              <a:gd name="connsiteX7" fmla="*/ 693664 w 898330"/>
                              <a:gd name="connsiteY7" fmla="*/ 886337 h 1149805"/>
                              <a:gd name="connsiteX8" fmla="*/ 748339 w 898330"/>
                              <a:gd name="connsiteY8" fmla="*/ 880826 h 1149805"/>
                              <a:gd name="connsiteX9" fmla="*/ 783644 w 898330"/>
                              <a:gd name="connsiteY9" fmla="*/ 869866 h 1149805"/>
                              <a:gd name="connsiteX10" fmla="*/ 724515 w 898330"/>
                              <a:gd name="connsiteY10" fmla="*/ 1007370 h 1149805"/>
                              <a:gd name="connsiteX11" fmla="*/ 324858 w 898330"/>
                              <a:gd name="connsiteY11" fmla="*/ 1091861 h 1149805"/>
                              <a:gd name="connsiteX12" fmla="*/ 68186 w 898330"/>
                              <a:gd name="connsiteY12" fmla="*/ 887163 h 1149805"/>
                              <a:gd name="connsiteX13" fmla="*/ 38975 w 898330"/>
                              <a:gd name="connsiteY13" fmla="*/ 633746 h 1149805"/>
                              <a:gd name="connsiteX14" fmla="*/ 53559 w 898330"/>
                              <a:gd name="connsiteY14" fmla="*/ 615917 h 1149805"/>
                              <a:gd name="connsiteX15" fmla="*/ 174198 w 898330"/>
                              <a:gd name="connsiteY15" fmla="*/ 548872 h 1149805"/>
                              <a:gd name="connsiteX16" fmla="*/ 632799 w 898330"/>
                              <a:gd name="connsiteY16" fmla="*/ 5 h 1149805"/>
                              <a:gd name="connsiteX17" fmla="*/ 895089 w 898330"/>
                              <a:gd name="connsiteY17" fmla="*/ 260123 h 1149805"/>
                              <a:gd name="connsiteX18" fmla="*/ 898330 w 898330"/>
                              <a:gd name="connsiteY18" fmla="*/ 265006 h 1149805"/>
                              <a:gd name="connsiteX19" fmla="*/ 888929 w 898330"/>
                              <a:gd name="connsiteY19" fmla="*/ 427370 h 1149805"/>
                              <a:gd name="connsiteX20" fmla="*/ 885497 w 898330"/>
                              <a:gd name="connsiteY20" fmla="*/ 423211 h 1149805"/>
                              <a:gd name="connsiteX21" fmla="*/ 693664 w 898330"/>
                              <a:gd name="connsiteY21" fmla="*/ 343751 h 1149805"/>
                              <a:gd name="connsiteX22" fmla="*/ 588065 w 898330"/>
                              <a:gd name="connsiteY22" fmla="*/ 365071 h 1149805"/>
                              <a:gd name="connsiteX23" fmla="*/ 558731 w 898330"/>
                              <a:gd name="connsiteY23" fmla="*/ 380992 h 1149805"/>
                              <a:gd name="connsiteX24" fmla="*/ 519015 w 898330"/>
                              <a:gd name="connsiteY24" fmla="*/ 398827 h 1149805"/>
                              <a:gd name="connsiteX25" fmla="*/ 469463 w 898330"/>
                              <a:gd name="connsiteY25" fmla="*/ 438815 h 1149805"/>
                              <a:gd name="connsiteX26" fmla="*/ 409335 w 898330"/>
                              <a:gd name="connsiteY26" fmla="*/ 412809 h 1149805"/>
                              <a:gd name="connsiteX27" fmla="*/ 337864 w 898330"/>
                              <a:gd name="connsiteY27" fmla="*/ 429049 h 1149805"/>
                              <a:gd name="connsiteX28" fmla="*/ 121831 w 898330"/>
                              <a:gd name="connsiteY28" fmla="*/ 294249 h 1149805"/>
                              <a:gd name="connsiteX29" fmla="*/ 256671 w 898330"/>
                              <a:gd name="connsiteY29" fmla="*/ 78195 h 1149805"/>
                              <a:gd name="connsiteX30" fmla="*/ 571807 w 898330"/>
                              <a:gd name="connsiteY30" fmla="*/ 6706 h 1149805"/>
                              <a:gd name="connsiteX31" fmla="*/ 632799 w 898330"/>
                              <a:gd name="connsiteY31" fmla="*/ 5 h 11498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898330" h="1149805">
                                <a:moveTo>
                                  <a:pt x="174198" y="548872"/>
                                </a:moveTo>
                                <a:cubicBezTo>
                                  <a:pt x="220093" y="543591"/>
                                  <a:pt x="268014" y="555785"/>
                                  <a:pt x="306990" y="586674"/>
                                </a:cubicBezTo>
                                <a:lnTo>
                                  <a:pt x="360593" y="630510"/>
                                </a:lnTo>
                                <a:cubicBezTo>
                                  <a:pt x="375220" y="641866"/>
                                  <a:pt x="394751" y="645103"/>
                                  <a:pt x="410955" y="640276"/>
                                </a:cubicBezTo>
                                <a:cubicBezTo>
                                  <a:pt x="415028" y="658957"/>
                                  <a:pt x="421126" y="677639"/>
                                  <a:pt x="429452" y="695709"/>
                                </a:cubicBezTo>
                                <a:lnTo>
                                  <a:pt x="442563" y="717010"/>
                                </a:lnTo>
                                <a:lnTo>
                                  <a:pt x="443691" y="720644"/>
                                </a:lnTo>
                                <a:cubicBezTo>
                                  <a:pt x="484875" y="818015"/>
                                  <a:pt x="581291" y="886337"/>
                                  <a:pt x="693664" y="886337"/>
                                </a:cubicBezTo>
                                <a:cubicBezTo>
                                  <a:pt x="712393" y="886337"/>
                                  <a:pt x="730679" y="884439"/>
                                  <a:pt x="748339" y="880826"/>
                                </a:cubicBezTo>
                                <a:lnTo>
                                  <a:pt x="783644" y="869866"/>
                                </a:lnTo>
                                <a:lnTo>
                                  <a:pt x="724515" y="1007370"/>
                                </a:lnTo>
                                <a:cubicBezTo>
                                  <a:pt x="649760" y="1155229"/>
                                  <a:pt x="454836" y="1195828"/>
                                  <a:pt x="324858" y="1091861"/>
                                </a:cubicBezTo>
                                <a:lnTo>
                                  <a:pt x="68186" y="887163"/>
                                </a:lnTo>
                                <a:cubicBezTo>
                                  <a:pt x="-9768" y="825441"/>
                                  <a:pt x="-22774" y="711708"/>
                                  <a:pt x="38975" y="633746"/>
                                </a:cubicBezTo>
                                <a:lnTo>
                                  <a:pt x="53559" y="615917"/>
                                </a:lnTo>
                                <a:cubicBezTo>
                                  <a:pt x="84433" y="576908"/>
                                  <a:pt x="128303" y="554153"/>
                                  <a:pt x="174198" y="548872"/>
                                </a:cubicBezTo>
                                <a:close/>
                                <a:moveTo>
                                  <a:pt x="632799" y="5"/>
                                </a:moveTo>
                                <a:cubicBezTo>
                                  <a:pt x="773178" y="891"/>
                                  <a:pt x="895089" y="113704"/>
                                  <a:pt x="895089" y="260123"/>
                                </a:cubicBezTo>
                                <a:cubicBezTo>
                                  <a:pt x="895089" y="261770"/>
                                  <a:pt x="895089" y="261770"/>
                                  <a:pt x="898330" y="265006"/>
                                </a:cubicBezTo>
                                <a:lnTo>
                                  <a:pt x="888929" y="427370"/>
                                </a:lnTo>
                                <a:lnTo>
                                  <a:pt x="885497" y="423211"/>
                                </a:lnTo>
                                <a:cubicBezTo>
                                  <a:pt x="836403" y="374117"/>
                                  <a:pt x="768580" y="343751"/>
                                  <a:pt x="693664" y="343751"/>
                                </a:cubicBezTo>
                                <a:cubicBezTo>
                                  <a:pt x="656207" y="343751"/>
                                  <a:pt x="620522" y="351343"/>
                                  <a:pt x="588065" y="365071"/>
                                </a:cubicBezTo>
                                <a:lnTo>
                                  <a:pt x="558731" y="380992"/>
                                </a:lnTo>
                                <a:lnTo>
                                  <a:pt x="519015" y="398827"/>
                                </a:lnTo>
                                <a:cubicBezTo>
                                  <a:pt x="500742" y="409998"/>
                                  <a:pt x="484090" y="423399"/>
                                  <a:pt x="469463" y="438815"/>
                                </a:cubicBezTo>
                                <a:cubicBezTo>
                                  <a:pt x="458077" y="419339"/>
                                  <a:pt x="433727" y="406336"/>
                                  <a:pt x="409335" y="412809"/>
                                </a:cubicBezTo>
                                <a:lnTo>
                                  <a:pt x="337864" y="429049"/>
                                </a:lnTo>
                                <a:cubicBezTo>
                                  <a:pt x="240423" y="451818"/>
                                  <a:pt x="144560" y="391686"/>
                                  <a:pt x="121831" y="294249"/>
                                </a:cubicBezTo>
                                <a:cubicBezTo>
                                  <a:pt x="99060" y="196755"/>
                                  <a:pt x="159187" y="100907"/>
                                  <a:pt x="256671" y="78195"/>
                                </a:cubicBezTo>
                                <a:lnTo>
                                  <a:pt x="571807" y="6706"/>
                                </a:lnTo>
                                <a:cubicBezTo>
                                  <a:pt x="592314" y="2036"/>
                                  <a:pt x="612745" y="-122"/>
                                  <a:pt x="632799" y="5"/>
                                </a:cubicBezTo>
                                <a:close/>
                              </a:path>
                            </a:pathLst>
                          </a:custGeom>
                          <a:solidFill>
                            <a:srgbClr val="FFD366"/>
                          </a:solidFill>
                          <a:ln w="12700">
                            <a:miter lim="400000"/>
                          </a:ln>
                        </wps:spPr>
                        <wps:bodyPr wrap="square" lIns="38100" tIns="38100" rIns="38100" bIns="38100" anchor="ctr">
                          <a:noAutofit/>
                        </wps:bodyPr>
                      </wps:wsp>
                      <wps:wsp>
                        <wps:cNvPr id="842268138" name="Circle"/>
                        <wps:cNvSpPr/>
                        <wps:spPr>
                          <a:xfrm>
                            <a:off x="6009641" y="2734455"/>
                            <a:ext cx="542585" cy="542585"/>
                          </a:xfrm>
                          <a:prstGeom prst="ellipse">
                            <a:avLst/>
                          </a:prstGeom>
                          <a:solidFill>
                            <a:schemeClr val="tx1">
                              <a:lumMod val="75000"/>
                              <a:lumOff val="25000"/>
                            </a:schemeClr>
                          </a:solidFill>
                          <a:ln w="12700">
                            <a:miter lim="400000"/>
                          </a:ln>
                        </wps:spPr>
                        <wps:txbx>
                          <w:txbxContent>
                            <w:p w14:paraId="1F6815CA"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wps:txbx>
                        <wps:bodyPr lIns="38100" tIns="38100" rIns="38100" bIns="38100" anchor="ctr"/>
                      </wps:wsp>
                      <wps:wsp>
                        <wps:cNvPr id="236040204" name="Freeform: Shape 745445533"/>
                        <wps:cNvSpPr/>
                        <wps:spPr>
                          <a:xfrm rot="545976">
                            <a:off x="5461599" y="1182932"/>
                            <a:ext cx="1055530" cy="1101848"/>
                          </a:xfrm>
                          <a:custGeom>
                            <a:avLst/>
                            <a:gdLst>
                              <a:gd name="connsiteX0" fmla="*/ 950179 w 1055530"/>
                              <a:gd name="connsiteY0" fmla="*/ 506817 h 1101848"/>
                              <a:gd name="connsiteX1" fmla="*/ 1030187 w 1055530"/>
                              <a:gd name="connsiteY1" fmla="*/ 653568 h 1101848"/>
                              <a:gd name="connsiteX2" fmla="*/ 853087 w 1055530"/>
                              <a:gd name="connsiteY2" fmla="*/ 1023980 h 1101848"/>
                              <a:gd name="connsiteX3" fmla="*/ 534693 w 1055530"/>
                              <a:gd name="connsiteY3" fmla="*/ 1097034 h 1101848"/>
                              <a:gd name="connsiteX4" fmla="*/ 318603 w 1055530"/>
                              <a:gd name="connsiteY4" fmla="*/ 962226 h 1101848"/>
                              <a:gd name="connsiteX5" fmla="*/ 313749 w 1055530"/>
                              <a:gd name="connsiteY5" fmla="*/ 939461 h 1101848"/>
                              <a:gd name="connsiteX6" fmla="*/ 448570 w 1055530"/>
                              <a:gd name="connsiteY6" fmla="*/ 723433 h 1101848"/>
                              <a:gd name="connsiteX7" fmla="*/ 515172 w 1055530"/>
                              <a:gd name="connsiteY7" fmla="*/ 708779 h 1101848"/>
                              <a:gd name="connsiteX8" fmla="*/ 555780 w 1055530"/>
                              <a:gd name="connsiteY8" fmla="*/ 668168 h 1101848"/>
                              <a:gd name="connsiteX9" fmla="*/ 618944 w 1055530"/>
                              <a:gd name="connsiteY9" fmla="*/ 688899 h 1101848"/>
                              <a:gd name="connsiteX10" fmla="*/ 680912 w 1055530"/>
                              <a:gd name="connsiteY10" fmla="*/ 692291 h 1101848"/>
                              <a:gd name="connsiteX11" fmla="*/ 693666 w 1055530"/>
                              <a:gd name="connsiteY11" fmla="*/ 693577 h 1101848"/>
                              <a:gd name="connsiteX12" fmla="*/ 943640 w 1055530"/>
                              <a:gd name="connsiteY12" fmla="*/ 527884 h 1101848"/>
                              <a:gd name="connsiteX13" fmla="*/ 391178 w 1055530"/>
                              <a:gd name="connsiteY13" fmla="*/ 13 h 1101848"/>
                              <a:gd name="connsiteX14" fmla="*/ 557398 w 1055530"/>
                              <a:gd name="connsiteY14" fmla="*/ 57395 h 1101848"/>
                              <a:gd name="connsiteX15" fmla="*/ 660584 w 1055530"/>
                              <a:gd name="connsiteY15" fmla="*/ 149563 h 1101848"/>
                              <a:gd name="connsiteX16" fmla="*/ 638991 w 1055530"/>
                              <a:gd name="connsiteY16" fmla="*/ 151740 h 1101848"/>
                              <a:gd name="connsiteX17" fmla="*/ 484324 w 1055530"/>
                              <a:gd name="connsiteY17" fmla="*/ 244954 h 1101848"/>
                              <a:gd name="connsiteX18" fmla="*/ 471671 w 1055530"/>
                              <a:gd name="connsiteY18" fmla="*/ 267008 h 1101848"/>
                              <a:gd name="connsiteX19" fmla="*/ 468706 w 1055530"/>
                              <a:gd name="connsiteY19" fmla="*/ 270602 h 1101848"/>
                              <a:gd name="connsiteX20" fmla="*/ 452853 w 1055530"/>
                              <a:gd name="connsiteY20" fmla="*/ 299808 h 1101848"/>
                              <a:gd name="connsiteX21" fmla="*/ 438835 w 1055530"/>
                              <a:gd name="connsiteY21" fmla="*/ 324242 h 1101848"/>
                              <a:gd name="connsiteX22" fmla="*/ 422373 w 1055530"/>
                              <a:gd name="connsiteY22" fmla="*/ 417521 h 1101848"/>
                              <a:gd name="connsiteX23" fmla="*/ 422613 w 1055530"/>
                              <a:gd name="connsiteY23" fmla="*/ 419903 h 1101848"/>
                              <a:gd name="connsiteX24" fmla="*/ 422373 w 1055530"/>
                              <a:gd name="connsiteY24" fmla="*/ 422284 h 1101848"/>
                              <a:gd name="connsiteX25" fmla="*/ 427885 w 1055530"/>
                              <a:gd name="connsiteY25" fmla="*/ 476959 h 1101848"/>
                              <a:gd name="connsiteX26" fmla="*/ 430816 w 1055530"/>
                              <a:gd name="connsiteY26" fmla="*/ 486402 h 1101848"/>
                              <a:gd name="connsiteX27" fmla="*/ 432337 w 1055530"/>
                              <a:gd name="connsiteY27" fmla="*/ 508973 h 1101848"/>
                              <a:gd name="connsiteX28" fmla="*/ 380351 w 1055530"/>
                              <a:gd name="connsiteY28" fmla="*/ 539849 h 1101848"/>
                              <a:gd name="connsiteX29" fmla="*/ 352739 w 1055530"/>
                              <a:gd name="connsiteY29" fmla="*/ 598358 h 1101848"/>
                              <a:gd name="connsiteX30" fmla="*/ 112325 w 1055530"/>
                              <a:gd name="connsiteY30" fmla="*/ 682823 h 1101848"/>
                              <a:gd name="connsiteX31" fmla="*/ 102565 w 1055530"/>
                              <a:gd name="connsiteY31" fmla="*/ 677956 h 1101848"/>
                              <a:gd name="connsiteX32" fmla="*/ 18060 w 1055530"/>
                              <a:gd name="connsiteY32" fmla="*/ 437486 h 1101848"/>
                              <a:gd name="connsiteX33" fmla="*/ 156170 w 1055530"/>
                              <a:gd name="connsiteY33" fmla="*/ 149971 h 1101848"/>
                              <a:gd name="connsiteX34" fmla="*/ 391178 w 1055530"/>
                              <a:gd name="connsiteY34" fmla="*/ 13 h 11018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1055530" h="1101848">
                                <a:moveTo>
                                  <a:pt x="950179" y="506817"/>
                                </a:moveTo>
                                <a:lnTo>
                                  <a:pt x="1030187" y="653568"/>
                                </a:lnTo>
                                <a:cubicBezTo>
                                  <a:pt x="1101643" y="806275"/>
                                  <a:pt x="1015520" y="986614"/>
                                  <a:pt x="853087" y="1023980"/>
                                </a:cubicBezTo>
                                <a:lnTo>
                                  <a:pt x="534693" y="1097034"/>
                                </a:lnTo>
                                <a:cubicBezTo>
                                  <a:pt x="437192" y="1119800"/>
                                  <a:pt x="341360" y="1059669"/>
                                  <a:pt x="318603" y="962226"/>
                                </a:cubicBezTo>
                                <a:lnTo>
                                  <a:pt x="313749" y="939461"/>
                                </a:lnTo>
                                <a:cubicBezTo>
                                  <a:pt x="290991" y="842018"/>
                                  <a:pt x="351121" y="746144"/>
                                  <a:pt x="448570" y="723433"/>
                                </a:cubicBezTo>
                                <a:lnTo>
                                  <a:pt x="515172" y="708779"/>
                                </a:lnTo>
                                <a:cubicBezTo>
                                  <a:pt x="536311" y="703912"/>
                                  <a:pt x="550926" y="687689"/>
                                  <a:pt x="555780" y="668168"/>
                                </a:cubicBezTo>
                                <a:cubicBezTo>
                                  <a:pt x="576085" y="677929"/>
                                  <a:pt x="597211" y="684837"/>
                                  <a:pt x="618944" y="688899"/>
                                </a:cubicBezTo>
                                <a:lnTo>
                                  <a:pt x="680912" y="692291"/>
                                </a:lnTo>
                                <a:lnTo>
                                  <a:pt x="693666" y="693577"/>
                                </a:lnTo>
                                <a:cubicBezTo>
                                  <a:pt x="806039" y="693577"/>
                                  <a:pt x="902455" y="625255"/>
                                  <a:pt x="943640" y="527884"/>
                                </a:cubicBezTo>
                                <a:close/>
                                <a:moveTo>
                                  <a:pt x="391178" y="13"/>
                                </a:moveTo>
                                <a:cubicBezTo>
                                  <a:pt x="448812" y="-564"/>
                                  <a:pt x="507447" y="17792"/>
                                  <a:pt x="557398" y="57395"/>
                                </a:cubicBezTo>
                                <a:lnTo>
                                  <a:pt x="660584" y="149563"/>
                                </a:lnTo>
                                <a:lnTo>
                                  <a:pt x="638991" y="151740"/>
                                </a:lnTo>
                                <a:cubicBezTo>
                                  <a:pt x="577180" y="164389"/>
                                  <a:pt x="523025" y="198058"/>
                                  <a:pt x="484324" y="244954"/>
                                </a:cubicBezTo>
                                <a:lnTo>
                                  <a:pt x="471671" y="267008"/>
                                </a:lnTo>
                                <a:lnTo>
                                  <a:pt x="468706" y="270602"/>
                                </a:lnTo>
                                <a:lnTo>
                                  <a:pt x="452853" y="299808"/>
                                </a:lnTo>
                                <a:lnTo>
                                  <a:pt x="438835" y="324242"/>
                                </a:lnTo>
                                <a:cubicBezTo>
                                  <a:pt x="428185" y="353328"/>
                                  <a:pt x="422373" y="384746"/>
                                  <a:pt x="422373" y="417521"/>
                                </a:cubicBezTo>
                                <a:lnTo>
                                  <a:pt x="422613" y="419903"/>
                                </a:lnTo>
                                <a:lnTo>
                                  <a:pt x="422373" y="422284"/>
                                </a:lnTo>
                                <a:cubicBezTo>
                                  <a:pt x="422373" y="441013"/>
                                  <a:pt x="424271" y="459299"/>
                                  <a:pt x="427885" y="476959"/>
                                </a:cubicBezTo>
                                <a:lnTo>
                                  <a:pt x="430816" y="486402"/>
                                </a:lnTo>
                                <a:lnTo>
                                  <a:pt x="432337" y="508973"/>
                                </a:lnTo>
                                <a:cubicBezTo>
                                  <a:pt x="411198" y="507350"/>
                                  <a:pt x="390111" y="518760"/>
                                  <a:pt x="380351" y="539849"/>
                                </a:cubicBezTo>
                                <a:lnTo>
                                  <a:pt x="352739" y="598358"/>
                                </a:lnTo>
                                <a:cubicBezTo>
                                  <a:pt x="308895" y="687689"/>
                                  <a:pt x="201632" y="726677"/>
                                  <a:pt x="112325" y="682823"/>
                                </a:cubicBezTo>
                                <a:lnTo>
                                  <a:pt x="102565" y="677956"/>
                                </a:lnTo>
                                <a:cubicBezTo>
                                  <a:pt x="13206" y="634047"/>
                                  <a:pt x="-25785" y="526871"/>
                                  <a:pt x="18060" y="437486"/>
                                </a:cubicBezTo>
                                <a:lnTo>
                                  <a:pt x="156170" y="149971"/>
                                </a:lnTo>
                                <a:cubicBezTo>
                                  <a:pt x="201841" y="54529"/>
                                  <a:pt x="295120" y="974"/>
                                  <a:pt x="391178" y="13"/>
                                </a:cubicBezTo>
                                <a:close/>
                              </a:path>
                            </a:pathLst>
                          </a:custGeom>
                          <a:solidFill>
                            <a:srgbClr val="BFBFBF"/>
                          </a:solidFill>
                          <a:ln w="12700">
                            <a:miter lim="400000"/>
                          </a:ln>
                        </wps:spPr>
                        <wps:bodyPr wrap="square" lIns="38100" tIns="38100" rIns="38100" bIns="38100" anchor="ctr">
                          <a:noAutofit/>
                        </wps:bodyPr>
                      </wps:wsp>
                      <wps:wsp>
                        <wps:cNvPr id="1858205456" name="Circle"/>
                        <wps:cNvSpPr/>
                        <wps:spPr>
                          <a:xfrm>
                            <a:off x="5919235" y="1365364"/>
                            <a:ext cx="542585" cy="542585"/>
                          </a:xfrm>
                          <a:prstGeom prst="ellipse">
                            <a:avLst/>
                          </a:prstGeom>
                          <a:solidFill>
                            <a:schemeClr val="tx1">
                              <a:lumMod val="75000"/>
                              <a:lumOff val="25000"/>
                            </a:schemeClr>
                          </a:solidFill>
                          <a:ln w="12700">
                            <a:miter lim="400000"/>
                          </a:ln>
                        </wps:spPr>
                        <wps:txbx>
                          <w:txbxContent>
                            <w:p w14:paraId="05A560AB"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wps:txbx>
                        <wps:bodyPr lIns="38100" tIns="38100" rIns="38100" bIns="38100" anchor="ctr"/>
                      </wps:wsp>
                    </wpg:wgp>
                  </a:graphicData>
                </a:graphic>
              </wp:inline>
            </w:drawing>
          </mc:Choice>
          <mc:Fallback>
            <w:pict>
              <v:group w14:anchorId="7D50CD2E" id="مجموعة 2" o:spid="_x0000_s1128" style="width:411.95pt;height:190.4pt;mso-position-horizontal-relative:char;mso-position-vertical-relative:line" coordorigin="5739" coordsize="91463,4228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">
                <v:oval id="Circle" o:spid="_x0000_s1129" style="position:absolute;left:38667;top:14476;width:20177;height:20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" fillcolor="white [3212]" stroked="f" strokeweight="1pt">
                  <v:stroke miterlimit="4" joinstyle="miter"/>
                  <v:shadow on="t" color="black" opacity="26214f" origin="-.5,-.5" offset=".74836mm,.74836mm"/>
                  <v:textbox inset="3pt,3pt,3pt,3pt"/>
                </v:oval>
                <v:shape id="Graphic 35" o:spid="_x0000_s1130" type="#_x0000_t75" alt="Lights On" style="position:absolute;left:42184;top:17992;width:13143;height:13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">
                  <v:imagedata r:id="rId110" o:title="Lights On"/>
                </v:shape>
                <v:shape id="Freeform: Shape 745445529" o:spid="_x0000_s1131" style="position:absolute;left:42184;top:7534;width:11720;height:7922;visibility:visible;mso-wrap-style:square;v-text-anchor:middle" coordsize="1172037,79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" path="m359953,263l336067,35691v-13728,32457,-21320,68141,-21320,105599c314747,216206,345113,284029,394207,333123r16922,13962l433199,372170v16244,14010,34113,25788,52802,35530c474635,423982,469714,446707,479498,466191r29235,60112c550975,615661,513596,722883,424250,766751r-17870,8103c317034,817102,209818,779754,165935,690396l26262,399597c-46857,246887,39268,66550,203314,27582l359953,263xm811950,l970114,27582v164046,38968,248530,219305,175412,368774l1005852,685496c961970,774854,854754,813861,765407,769992r-11366,-6481c664695,719642,625675,612420,669557,523062r29236,-60112c710159,441846,705296,419082,690649,402838v17899,-8932,34552,-20709,49778,-34517l754386,352502r23487,-19379c826968,284029,857333,216206,857333,141290v,-37458,-7591,-73142,-21319,-105599l811950,xe" fillcolor="#168489" stroked="f" strokeweight="1pt">
                  <v:stroke miterlimit="4" joinstyle="miter"/>
                  <v:path arrowok="t" o:connecttype="custom" o:connectlocs="359953,263;336067,35691;314747,141290;394207,333123;411129,347085;433199,372170;486001,407699;479498,466190;508733,526302;424250,766750;406380,774853;165935,690395;26262,399596;203314,27582;811949,0;970113,27582;1145525,396355;1005851,685495;765406,769991;754040,763510;669556,523061;698792,462949;690648,402837;740426,368321;754385,352502;777872,333123;857332,141290;836013,35691" o:connectangles="0,0,0,0,0,0,0,0,0,0,0,0,0,0,0,0,0,0,0,0,0,0,0,0,0,0,0,0"/>
                </v:shape>
                <v:shape id="Freeform: Shape 745445531" o:spid="_x0000_s1132" style="position:absolute;left:32057;top:14390;width:8969;height:11486;rotation:1946555fd;visibility:visible;mso-wrap-style:square;v-text-anchor:middle" coordsize="896960,1148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" path="m730629,555432v45888,5273,89744,28013,120606,66998l857748,630539v61724,78028,48740,190079,-26009,253420l573435,1090313v-129960,103942,-324879,64928,-399629,-84492l112244,861344r4715,2559c149416,877631,185101,885222,222558,885222v131102,,240484,-92994,265782,-216618l488367,668332r5466,-14997c508477,654923,524695,653335,537721,641937r60106,-48711c636820,562350,684741,550158,730629,555432xm262336,2v20013,-85,40420,2098,60927,6769l653038,81510v95863,22739,157587,118573,134856,216050c765162,393394,669299,455147,571818,432408l485745,412901v-21114,-4877,-40610,3232,-53636,17862c417487,417778,401652,405997,384598,396045r-3749,-1624l374241,388969c330942,359717,278745,342636,222558,342636v-74915,,-142738,30366,-191833,79460l10795,446252,,263423v,-1587,,-1587,,-3232c1416,112379,122245,603,262336,2xe" fillcolor="#bfbfbf" stroked="f" strokeweight="1pt">
                  <v:stroke miterlimit="4" joinstyle="miter"/>
                  <v:path arrowok="t" o:connecttype="custom" o:connectlocs="730629,555432;851235,622430;857748,630539;831739,883959;573435,1090313;173806,1005821;112244,861344;116959,863903;222558,885222;488340,668604;488367,668332;493833,653335;537721,641937;597827,593226;730629,555432;262336,2;323263,6771;653038,81510;787894,297560;571818,432408;485745,412901;432109,430763;384598,396045;380849,394421;374241,388969;222558,342636;30725,422096;10795,446252;0,263423;0,260191;262336,2" o:connectangles="0,0,0,0,0,0,0,0,0,0,0,0,0,0,0,0,0,0,0,0,0,0,0,0,0,0,0,0,0,0,0"/>
                </v:shape>
                <v:shape id="TextBox 25" o:spid="_x0000_s1133" type="#_x0000_t202" style="position:absolute;left:65522;top:9881;width:30097;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" filled="f" stroked="f">
                  <v:textbox style="mso-fit-shape-to-text:t" inset="0,,0">
                    <w:txbxContent>
                      <w:p w14:paraId="6CB5686B" w14:textId="224B70F2" w:rsidR="00EC6DCA" w:rsidRDefault="00EC6DCA" w:rsidP="00EC6DCA">
                        <w:pPr>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جمع البيانات</w:t>
                        </w:r>
                      </w:p>
                    </w:txbxContent>
                  </v:textbox>
                </v:shape>
                <v:shape id="TextBox 28" o:spid="_x0000_s1134" type="#_x0000_t202" style="position:absolute;left:58171;width:34804;height:660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" filled="f" stroked="f">
                  <v:textbox style="mso-fit-shape-to-text:t" inset="0,,0">
                    <w:txbxContent>
                      <w:p w14:paraId="249B927A" w14:textId="6190EEEF"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تحديد المشكلة أو السؤال</w:t>
                        </w:r>
                      </w:p>
                    </w:txbxContent>
                  </v:textbox>
                </v:shape>
                <v:shape id="TextBox 31" o:spid="_x0000_s1135" type="#_x0000_t202" style="position:absolute;left:67545;top:21511;width:29658;height:962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" filled="f" stroked="f">
                  <v:textbox inset="0,,0">
                    <w:txbxContent>
                      <w:p w14:paraId="1AA31AFA" w14:textId="624219F3" w:rsidR="00EC6DCA" w:rsidRDefault="00EC6DCA" w:rsidP="00EC6DCA">
                        <w:pPr>
                          <w:jc w:val="center"/>
                          <w:rPr>
                            <w:rFonts w:eastAsia="GE Dinar Two Medium" w:hAnsi="Adobe Arabic" w:cs="Adobe Arabic"/>
                            <w:b/>
                            <w:bCs/>
                            <w:color w:val="FFD366"/>
                            <w:kern w:val="24"/>
                            <w:sz w:val="36"/>
                            <w:szCs w:val="36"/>
                            <w:lang w:bidi="ar-AE"/>
                          </w:rPr>
                        </w:pPr>
                        <w:r w:rsidRPr="00EC6DCA">
                          <w:rPr>
                            <w:rFonts w:eastAsia="GE Dinar Two Medium" w:hAnsi="Adobe Arabic" w:cs="Adobe Arabic"/>
                            <w:b/>
                            <w:bCs/>
                            <w:color w:val="FFD366"/>
                            <w:kern w:val="24"/>
                            <w:sz w:val="36"/>
                            <w:szCs w:val="36"/>
                            <w:rtl/>
                            <w:lang w:bidi="ar-AE"/>
                          </w:rPr>
                          <w:t>تنظيف ومعالجة البيانات</w:t>
                        </w:r>
                      </w:p>
                    </w:txbxContent>
                  </v:textbox>
                </v:shape>
                <v:shape id="TextBox 34" o:spid="_x0000_s1136" type="#_x0000_t202" style="position:absolute;left:5739;top:15969;width:25033;height:66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" filled="f" stroked="f">
                  <v:textbox style="mso-fit-shape-to-text:t" inset="0,,0">
                    <w:txbxContent>
                      <w:p w14:paraId="28A6A318" w14:textId="51034E84" w:rsidR="00EC6DCA" w:rsidRDefault="00EC6DCA" w:rsidP="00EC6DCA">
                        <w:pPr>
                          <w:bidi w:val="0"/>
                          <w:jc w:val="center"/>
                          <w:rPr>
                            <w:rFonts w:eastAsia="GE Dinar Two Medium" w:hAnsi="Adobe Arabic" w:cs="Adobe Arabic"/>
                            <w:b/>
                            <w:bCs/>
                            <w:color w:val="808080"/>
                            <w:kern w:val="24"/>
                            <w:sz w:val="36"/>
                            <w:szCs w:val="36"/>
                            <w:lang w:bidi="ar-AE"/>
                          </w:rPr>
                        </w:pPr>
                        <w:r w:rsidRPr="00EC6DCA">
                          <w:rPr>
                            <w:rFonts w:eastAsia="GE Dinar Two Medium" w:hAnsi="Adobe Arabic" w:cs="Adobe Arabic"/>
                            <w:b/>
                            <w:bCs/>
                            <w:color w:val="808080"/>
                            <w:kern w:val="24"/>
                            <w:sz w:val="36"/>
                            <w:szCs w:val="36"/>
                            <w:rtl/>
                            <w:lang w:bidi="ar-AE"/>
                          </w:rPr>
                          <w:t>التواصل واتّخاذ القرار</w:t>
                        </w:r>
                      </w:p>
                    </w:txbxContent>
                  </v:textbox>
                </v:shape>
                <v:shape id="TextBox 50" o:spid="_x0000_s1137" type="#_x0000_t202" style="position:absolute;left:8881;top:31352;width:22923;height:66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" filled="f" stroked="f">
                  <v:textbox style="mso-fit-shape-to-text:t" inset="0,,0">
                    <w:txbxContent>
                      <w:p w14:paraId="6C49463E" w14:textId="49D85F5A" w:rsidR="00EC6DCA" w:rsidRDefault="00EC6DCA" w:rsidP="00EC6DCA">
                        <w:pPr>
                          <w:jc w:val="center"/>
                          <w:rPr>
                            <w:rFonts w:eastAsia="GE Dinar Two Medium" w:hAnsi="Adobe Arabic" w:cs="Adobe Arabic"/>
                            <w:b/>
                            <w:bCs/>
                            <w:color w:val="168489"/>
                            <w:kern w:val="24"/>
                            <w:sz w:val="36"/>
                            <w:szCs w:val="36"/>
                            <w:lang w:bidi="ar-AE"/>
                          </w:rPr>
                        </w:pPr>
                        <w:r w:rsidRPr="00EC6DCA">
                          <w:rPr>
                            <w:rFonts w:eastAsia="GE Dinar Two Medium" w:hAnsi="Adobe Arabic" w:cs="Adobe Arabic"/>
                            <w:b/>
                            <w:bCs/>
                            <w:color w:val="168489"/>
                            <w:kern w:val="24"/>
                            <w:sz w:val="36"/>
                            <w:szCs w:val="36"/>
                            <w:rtl/>
                            <w:lang w:bidi="ar-AE"/>
                          </w:rPr>
                          <w:t>النمذجة والتنبّؤ</w:t>
                        </w:r>
                      </w:p>
                    </w:txbxContent>
                  </v:textbox>
                </v:shape>
                <v:shape id="TextBox 53" o:spid="_x0000_s1138" type="#_x0000_t202" style="position:absolute;left:66140;top:34697;width:31063;height:66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" filled="f" stroked="f">
                  <v:textbox style="mso-fit-shape-to-text:t" inset="0,,0">
                    <w:txbxContent>
                      <w:p w14:paraId="18FACEC0" w14:textId="4DB47D88" w:rsidR="00EC6DCA" w:rsidRDefault="00EC6DCA" w:rsidP="00EC6DCA">
                        <w:pPr>
                          <w:jc w:val="center"/>
                          <w:rPr>
                            <w:rFonts w:eastAsia="GE Dinar Two Medium" w:hAnsi="Adobe Arabic" w:cs="Adobe Arabic"/>
                            <w:b/>
                            <w:bCs/>
                            <w:color w:val="A0C9CA"/>
                            <w:kern w:val="24"/>
                            <w:sz w:val="36"/>
                            <w:szCs w:val="36"/>
                            <w:lang w:bidi="ar-SY"/>
                          </w:rPr>
                        </w:pPr>
                        <w:r w:rsidRPr="00EC6DCA">
                          <w:rPr>
                            <w:rFonts w:eastAsia="GE Dinar Two Medium" w:hAnsi="Adobe Arabic" w:cs="Adobe Arabic"/>
                            <w:b/>
                            <w:bCs/>
                            <w:color w:val="A0C9CA"/>
                            <w:kern w:val="24"/>
                            <w:sz w:val="36"/>
                            <w:szCs w:val="36"/>
                            <w:rtl/>
                            <w:lang w:bidi="ar-SY"/>
                          </w:rPr>
                          <w:t>الاستكشاف والتحليل</w:t>
                        </w:r>
                      </w:p>
                    </w:txbxContent>
                  </v:textbox>
                </v:shape>
                <v:oval id="Circle" o:spid="_x0000_s1139" style="position:absolute;left:45331;top:6234;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" fillcolor="#404040 [2429]" stroked="f" strokeweight="1pt">
                  <v:stroke miterlimit="4" joinstyle="miter"/>
                  <v:textbox inset="3pt,3pt,3pt,3pt">
                    <w:txbxContent>
                      <w:p w14:paraId="1E09689C"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1</w:t>
                        </w:r>
                      </w:p>
                    </w:txbxContent>
                  </v:textbox>
                </v:oval>
                <v:oval id="Circle" o:spid="_x0000_s1140" style="position:absolute;left:32078;top:16761;width:5425;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" fillcolor="#404040 [2429]" stroked="f" strokeweight="1pt">
                  <v:stroke miterlimit="4" joinstyle="miter"/>
                  <v:textbox inset="3pt,3pt,3pt,3pt">
                    <w:txbxContent>
                      <w:p w14:paraId="742D6E7F"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6</w:t>
                        </w:r>
                      </w:p>
                    </w:txbxContent>
                  </v:textbox>
                </v:oval>
                <v:shape id="Freeform: Shape 745445532" o:spid="_x0000_s1141" style="position:absolute;left:33692;top:27544;width:10970;height:9879;rotation:1892123fd;visibility:visible;mso-wrap-style:square;v-text-anchor:middle" coordsize="1097006,987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" path="m911776,216014r8125,c1019031,216014,1098607,295656,1096982,396367r,328164c1096982,893459,939402,1018563,773697,981200l633232,940822r14582,-7915c719978,884153,767424,801591,767424,707946v,-37457,-7591,-73142,-21319,-105599l735451,582718r-5022,-16183c722913,549071,713569,532825,702193,518193v16251,-9738,29252,-27624,29252,-48740l731445,396367v,-99120,81254,-180353,180331,-180353xm488987,1197v45889,5285,89753,28028,120630,67005l617742,77941v61753,78003,48752,191682,-29251,253439l531613,376890v-16198,12968,-22699,32445,-19449,51970c490226,429680,468287,433332,446958,439828r-5026,2289l441456,442165c317833,467462,224838,576844,224838,707946r4194,41601l97875,656266c-33704,550686,-32079,349266,99500,243638l356209,38939c395185,8085,443099,-4089,488987,1197xe" fillcolor="#168489" stroked="f" strokeweight="1pt">
                  <v:stroke miterlimit="4" joinstyle="miter"/>
                  <v:path arrowok="t" o:connecttype="custom" o:connectlocs="911775,216014;919900,216014;1096981,396367;1096981,724530;773696,981199;633231,940821;647813,932906;767423,707945;746104,602346;735450,582717;730428,566534;702192,518192;731444,469453;731444,396367;911775,216014;488987,1197;609616,68202;617741,77941;588490,331380;531613,376890;512164,428860;446958,439828;441932,442117;441456,442165;224838,707945;229032,749546;97875,656265;99500,243638;356209,38939;488987,1197" o:connectangles="0,0,0,0,0,0,0,0,0,0,0,0,0,0,0,0,0,0,0,0,0,0,0,0,0,0,0,0,0,0"/>
                </v:shape>
                <v:oval id="Circle" o:spid="_x0000_s1142" style="position:absolute;left:34996;top:31527;width:5426;height:5426;rotation:18921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" fillcolor="#404040 [2429]" stroked="f" strokeweight="1pt">
                  <v:stroke miterlimit="4" joinstyle="miter"/>
                  <v:textbox inset="3pt,3pt,3pt,3pt">
                    <w:txbxContent>
                      <w:p w14:paraId="087B1C0D"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5</w:t>
                        </w:r>
                      </w:p>
                    </w:txbxContent>
                  </v:textbox>
                </v:oval>
                <v:shape id="Freeform: Shape 745445535" o:spid="_x0000_s1143" style="position:absolute;left:45283;top:32297;width:10970;height:9829;rotation:1157216fd;visibility:visible;mso-wrap-style:square;v-text-anchor:middle" coordsize="1096955,982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" path="m180330,212776r14605,c294025,212776,375265,294012,375265,393099r,71495c375265,488970,389869,508451,411017,516561r-12861,21921l387480,551421v-29252,43298,-46333,95496,-46333,151682c341147,796748,388593,879310,460758,928064r10733,5825l323286,976292c157560,1013672,,888578,,719628l,393099c,294012,81240,212776,180330,212776xm611225,1192v45894,-5279,93816,6910,132813,37787l997443,240415v131596,105564,133219,306999,1622,410980l880386,736303r3347,-33200c883733,572001,790739,462619,667115,437322r-1372,-138l663021,435948v-21724,-6705,-44062,-10364,-66806,-10364c602706,406102,596215,381727,578313,367092l519843,321603c441848,259896,428866,146175,490582,68201,521466,29215,565331,6470,611225,1192xe" fillcolor="#a0c9ca" stroked="f" strokeweight="1pt">
                  <v:stroke miterlimit="4" joinstyle="miter"/>
                  <v:path arrowok="t" o:connecttype="custom" o:connectlocs="180330,212776;194935,212776;375265,393099;375265,464594;411017,516561;398156,538482;387480,551421;341147,703103;460758,928064;471491,933889;323286,976292;0,719628;0,393099;180330,212776;611225,1192;744038,38979;997443,240415;999065,651395;880386,736303;883733,703103;667115,437322;665743,437184;663021,435948;596215,425584;578313,367092;519843,321603;490582,68201;611225,1192" o:connectangles="0,0,0,0,0,0,0,0,0,0,0,0,0,0,0,0,0,0,0,0,0,0,0,0,0,0,0,0"/>
                </v:shape>
                <v:oval id="Circle" o:spid="_x0000_s1144" style="position:absolute;left:48400;top:36854;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" fillcolor="#404040 [2429]" stroked="f" strokeweight="1pt">
                  <v:stroke miterlimit="4" joinstyle="miter"/>
                  <v:textbox inset="3pt,3pt,3pt,3pt">
                    <w:txbxContent>
                      <w:p w14:paraId="0DAA5155"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4</w:t>
                        </w:r>
                      </w:p>
                    </w:txbxContent>
                  </v:textbox>
                </v:oval>
                <v:shape id="Freeform: Shape 745445534" o:spid="_x0000_s1145" style="position:absolute;left:56066;top:23803;width:8983;height:11498;rotation:581647fd;visibility:visible;mso-wrap-style:square;v-text-anchor:middle" coordsize="898330,1149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" path="m174198,548872v45895,-5281,93816,6913,132792,37802l360593,630510v14627,11356,34158,14593,50362,9766c415028,658957,421126,677639,429452,695709r13111,21301l443691,720644v41184,97371,137600,165693,249973,165693c712393,886337,730679,884439,748339,880826r35305,-10960l724515,1007370v-74755,147859,-269679,188458,-399657,84491l68186,887163c-9768,825441,-22774,711708,38975,633746l53559,615917v30874,-39009,74744,-61764,120639,-67045xm632799,5c773178,891,895089,113704,895089,260123v,1647,,1647,3241,4883l888929,427370r-3432,-4159c836403,374117,768580,343751,693664,343751v-37457,,-73142,7592,-105599,21320l558731,380992r-39716,17835c500742,409998,484090,423399,469463,438815,458077,419339,433727,406336,409335,412809r-71471,16240c240423,451818,144560,391686,121831,294249,99060,196755,159187,100907,256671,78195l571807,6706c592314,2036,612745,-122,632799,5xe" fillcolor="#ffd366" stroked="f" strokeweight="1pt">
                  <v:stroke miterlimit="4" joinstyle="miter"/>
                  <v:path arrowok="t" o:connecttype="custom" o:connectlocs="174198,548872;306990,586673;360593,630509;410955,640275;429452,695708;442563,717009;443691,720643;693663,886336;748338,880825;783643,869865;724514,1007369;324858,1091860;68186,887162;38975,633745;53559,615916;174198,548872;632798,5;895088,260123;898329,265006;888928,427370;885496,423211;693663,343751;588064,365071;558730,380992;519014,398827;469462,438815;409335,412809;337864,429049;121831,294249;256671,78195;571806,6706;632798,5" o:connectangles="0,0,0,0,0,0,0,0,0,0,0,0,0,0,0,0,0,0,0,0,0,0,0,0,0,0,0,0,0,0,0,0"/>
                </v:shape>
                <v:oval id="Circle" o:spid="_x0000_s1146" style="position:absolute;left:60096;top:27344;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" fillcolor="#404040 [2429]" stroked="f" strokeweight="1pt">
                  <v:stroke miterlimit="4" joinstyle="miter"/>
                  <v:textbox inset="3pt,3pt,3pt,3pt">
                    <w:txbxContent>
                      <w:p w14:paraId="1F6815CA"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3</w:t>
                        </w:r>
                      </w:p>
                    </w:txbxContent>
                  </v:textbox>
                </v:oval>
                <v:shape id="Freeform: Shape 745445533" o:spid="_x0000_s1147" style="position:absolute;left:54615;top:11829;width:10556;height:11018;rotation:596351fd;visibility:visible;mso-wrap-style:square;v-text-anchor:middle" coordsize="1055530,1101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" path="m950179,506817r80008,146751c1101643,806275,1015520,986614,853087,1023980r-318394,73054c437192,1119800,341360,1059669,318603,962226r-4854,-22765c290991,842018,351121,746144,448570,723433r66602,-14654c536311,703912,550926,687689,555780,668168v20305,9761,41431,16669,63164,20731l680912,692291r12754,1286c806039,693577,902455,625255,943640,527884r6539,-21067xm391178,13v57634,-577,116269,17779,166220,57382l660584,149563r-21593,2177c577180,164389,523025,198058,484324,244954r-12653,22054l468706,270602r-15853,29206l438835,324242v-10650,29086,-16462,60504,-16462,93279l422613,419903r-240,2381c422373,441013,424271,459299,427885,476959r2931,9443l432337,508973v-21139,-1623,-42226,9787,-51986,30876l352739,598358c308895,687689,201632,726677,112325,682823r-9760,-4867c13206,634047,-25785,526871,18060,437486l156170,149971c201841,54529,295120,974,391178,13xe" fillcolor="#bfbfbf" stroked="f" strokeweight="1pt">
                  <v:stroke miterlimit="4" joinstyle="miter"/>
                  <v:path arrowok="t" o:connecttype="custom" o:connectlocs="950179,506817;1030187,653568;853087,1023980;534693,1097034;318603,962226;313749,939461;448570,723433;515172,708779;555780,668168;618944,688899;680912,692291;693666,693577;943640,527884;391178,13;557398,57395;660584,149563;638991,151740;484324,244954;471671,267008;468706,270602;452853,299808;438835,324242;422373,417521;422613,419903;422373,422284;427885,476959;430816,486402;432337,508973;380351,539849;352739,598358;112325,682823;102565,677956;18060,437486;156170,149971;391178,13" o:connectangles="0,0,0,0,0,0,0,0,0,0,0,0,0,0,0,0,0,0,0,0,0,0,0,0,0,0,0,0,0,0,0,0,0,0,0"/>
                </v:shape>
                <v:oval id="Circle" o:spid="_x0000_s1148" style="position:absolute;left:59192;top:13653;width:5426;height:5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" fillcolor="#404040 [2429]" stroked="f" strokeweight="1pt">
                  <v:stroke miterlimit="4" joinstyle="miter"/>
                  <v:textbox inset="3pt,3pt,3pt,3pt">
                    <w:txbxContent>
                      <w:p w14:paraId="05A560AB" w14:textId="77777777" w:rsidR="00EC6DCA" w:rsidRDefault="00EC6DCA" w:rsidP="00EC6DCA">
                        <w:pPr>
                          <w:jc w:val="center"/>
                          <w:rPr>
                            <w:rFonts w:ascii="Adobe Arabic" w:eastAsia="Calibri" w:hAnsi="Adobe Arabic"/>
                            <w:b/>
                            <w:bCs/>
                            <w:color w:val="E6E6E6"/>
                            <w:kern w:val="24"/>
                            <w:szCs w:val="28"/>
                          </w:rPr>
                        </w:pPr>
                        <w:r>
                          <w:rPr>
                            <w:rFonts w:ascii="Adobe Arabic" w:eastAsia="Calibri" w:hAnsi="Adobe Arabic"/>
                            <w:b/>
                            <w:bCs/>
                            <w:color w:val="E6E6E6"/>
                            <w:kern w:val="24"/>
                            <w:szCs w:val="28"/>
                          </w:rPr>
                          <w:t>2</w:t>
                        </w:r>
                      </w:p>
                    </w:txbxContent>
                  </v:textbox>
                </v:oval>
                <w10:anchorlock/>
              </v:group>
            </w:pict>
          </mc:Fallback>
        </mc:AlternateContent>
      </w:r>
    </w:p>
    <w:p w14:paraId="5E3F7223" w14:textId="63FACD12" w:rsidR="00864A30" w:rsidRPr="00864A30" w:rsidRDefault="006F65CB" w:rsidP="00EC6DCA">
      <w:pPr>
        <w:rPr>
          <w:rFonts w:ascii="Sakkal Majalla" w:hAnsi="Sakkal Majalla"/>
          <w:b/>
          <w:bCs/>
          <w:sz w:val="34"/>
        </w:rPr>
      </w:pPr>
      <w:r>
        <w:rPr>
          <w:noProof/>
        </w:rPr>
        <w:drawing>
          <wp:anchor distT="0" distB="0" distL="114300" distR="114300" simplePos="0" relativeHeight="252833792" behindDoc="0" locked="0" layoutInCell="1" allowOverlap="1" wp14:anchorId="778A061B" wp14:editId="1F049C84">
            <wp:simplePos x="0" y="0"/>
            <wp:positionH relativeFrom="column">
              <wp:posOffset>247650</wp:posOffset>
            </wp:positionH>
            <wp:positionV relativeFrom="paragraph">
              <wp:posOffset>962660</wp:posOffset>
            </wp:positionV>
            <wp:extent cx="901700" cy="901700"/>
            <wp:effectExtent l="0" t="0" r="0" b="0"/>
            <wp:wrapSquare wrapText="bothSides"/>
            <wp:docPr id="373335631" name="صورة 186" descr="Creative id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reative idea "/>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901700" cy="901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6DCA" w:rsidRPr="002A078C">
        <w:rPr>
          <w:rFonts w:ascii="Sakkal Majalla" w:hAnsi="Sakkal Majalla"/>
          <w:noProof/>
          <w:sz w:val="34"/>
          <w:lang w:bidi="ar-EG"/>
        </w:rPr>
        <mc:AlternateContent>
          <mc:Choice Requires="wpg">
            <w:drawing>
              <wp:inline distT="0" distB="0" distL="0" distR="0" wp14:anchorId="25A45BC8" wp14:editId="570A283D">
                <wp:extent cx="5731510" cy="891540"/>
                <wp:effectExtent l="0" t="0" r="2540" b="22860"/>
                <wp:docPr id="17886421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54799215" name="مجموعة 47"/>
                        <wpg:cNvGrpSpPr/>
                        <wpg:grpSpPr>
                          <a:xfrm>
                            <a:off x="0" y="0"/>
                            <a:ext cx="5731510" cy="895351"/>
                            <a:chOff x="0" y="0"/>
                            <a:chExt cx="5878196" cy="918845"/>
                          </a:xfrm>
                        </wpg:grpSpPr>
                        <wpg:grpSp>
                          <wpg:cNvPr id="1906028531" name="مجموعة 48"/>
                          <wpg:cNvGrpSpPr/>
                          <wpg:grpSpPr>
                            <a:xfrm>
                              <a:off x="0" y="0"/>
                              <a:ext cx="5878196" cy="918845"/>
                              <a:chOff x="0" y="0"/>
                              <a:chExt cx="6240348" cy="919070"/>
                            </a:xfrm>
                          </wpg:grpSpPr>
                          <wpg:grpSp>
                            <wpg:cNvPr id="605547642" name="مجموعة 49"/>
                            <wpg:cNvGrpSpPr/>
                            <wpg:grpSpPr>
                              <a:xfrm>
                                <a:off x="0" y="169208"/>
                                <a:ext cx="5433072" cy="580613"/>
                                <a:chOff x="0" y="169208"/>
                                <a:chExt cx="5433072" cy="580613"/>
                              </a:xfrm>
                            </wpg:grpSpPr>
                            <wps:wsp>
                              <wps:cNvPr id="208903068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587940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912009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1683324" name="مربع نص 41"/>
                          <wps:cNvSpPr txBox="1"/>
                          <wps:spPr>
                            <a:xfrm>
                              <a:off x="204466" y="256739"/>
                              <a:ext cx="4615440" cy="389397"/>
                            </a:xfrm>
                            <a:prstGeom prst="rect">
                              <a:avLst/>
                            </a:prstGeom>
                            <a:noFill/>
                          </wps:spPr>
                          <wps:txbx>
                            <w:txbxContent>
                              <w:p w14:paraId="07A80238" w14:textId="5A4A62E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تحديد المشكلة أو السؤال (</w:t>
                                </w:r>
                                <w:r w:rsidRPr="000D7AAA">
                                  <w:rPr>
                                    <w:rFonts w:eastAsia="Calibri" w:hAnsi="Adobe Arabic" w:cs="Adobe Arabic"/>
                                    <w:b/>
                                    <w:bCs/>
                                    <w:color w:val="FFFFFF"/>
                                    <w:kern w:val="24"/>
                                    <w:szCs w:val="28"/>
                                    <w:lang w:bidi="ar-EG"/>
                                  </w:rPr>
                                  <w:t>Problem Definition</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84024067"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A45BC8" id="مجموعة 22" o:spid="_x0000_s11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wm3synQcAAPs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1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">
                  <v:group id="مجموعة 48" o:spid="_x0000_s11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">
                    <v:group id="مجموعة 49" o:spid="_x0000_s11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">
                      <v:shape id="شكل حر 50" o:spid="_x0000_s11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" fillcolor="#a5a5a5 [2092]" stroked="f" strokeweight="1pt">
                        <v:stroke joinstyle="miter"/>
                      </v:roundrect>
                    </v:group>
                    <v:oval id="شكل بيضاوي 52" o:spid="_x0000_s11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" filled="f" strokecolor="#168489" strokeweight="1pt">
                      <v:stroke joinstyle="miter"/>
                    </v:oval>
                  </v:group>
                  <v:shape id="مربع نص 41" o:spid="_x0000_s115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" filled="f" stroked="f">
                    <v:textbox style="mso-fit-shape-to-text:t">
                      <w:txbxContent>
                        <w:p w14:paraId="07A80238" w14:textId="5A4A62E4"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تحديد المشكلة أو السؤال (</w:t>
                          </w:r>
                          <w:r w:rsidRPr="000D7AAA">
                            <w:rPr>
                              <w:rFonts w:eastAsia="Calibri" w:hAnsi="Adobe Arabic" w:cs="Adobe Arabic"/>
                              <w:b/>
                              <w:bCs/>
                              <w:color w:val="FFFFFF"/>
                              <w:kern w:val="24"/>
                              <w:szCs w:val="28"/>
                              <w:lang w:bidi="ar-EG"/>
                            </w:rPr>
                            <w:t>Problem Definition</w:t>
                          </w:r>
                          <w:r w:rsidRPr="00EC6DCA">
                            <w:rPr>
                              <w:rFonts w:eastAsia="Calibri" w:hAnsi="Adobe Arabic" w:cs="Adobe Arabic"/>
                              <w:b/>
                              <w:bCs/>
                              <w:color w:val="FFFFFF"/>
                              <w:kern w:val="24"/>
                              <w:sz w:val="36"/>
                              <w:szCs w:val="36"/>
                              <w:rtl/>
                              <w:lang w:bidi="ar-EG"/>
                            </w:rPr>
                            <w:t>)</w:t>
                          </w:r>
                        </w:p>
                      </w:txbxContent>
                    </v:textbox>
                  </v:shape>
                </v:group>
                <v:shape id="صورة 54" o:spid="_x0000_s11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">
                  <v:imagedata r:id="rId113" o:title=""/>
                </v:shape>
                <w10:anchorlock/>
              </v:group>
            </w:pict>
          </mc:Fallback>
        </mc:AlternateContent>
      </w:r>
    </w:p>
    <w:p w14:paraId="430A8B2C" w14:textId="6358E29F" w:rsidR="00864A30" w:rsidRPr="00864A30" w:rsidRDefault="00864A30" w:rsidP="00864A30">
      <w:pPr>
        <w:rPr>
          <w:rFonts w:ascii="Sakkal Majalla" w:hAnsi="Sakkal Majalla"/>
          <w:sz w:val="34"/>
        </w:rPr>
      </w:pPr>
      <w:r w:rsidRPr="00864A30">
        <w:rPr>
          <w:rFonts w:ascii="Sakkal Majalla" w:hAnsi="Sakkal Majalla"/>
          <w:b/>
          <w:bCs/>
          <w:sz w:val="34"/>
          <w:rtl/>
        </w:rPr>
        <w:t>الهدف</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فهم المشكلة بوضوح وتحديد الأهداف</w:t>
      </w:r>
      <w:r w:rsidRPr="00864A30">
        <w:rPr>
          <w:rFonts w:ascii="Sakkal Majalla" w:hAnsi="Sakkal Majalla"/>
          <w:sz w:val="34"/>
        </w:rPr>
        <w:t>.</w:t>
      </w:r>
      <w:r w:rsidR="006F65CB" w:rsidRPr="006F65CB">
        <w:t xml:space="preserve"> </w:t>
      </w:r>
    </w:p>
    <w:p w14:paraId="0689E464" w14:textId="594BF424" w:rsidR="00864A30" w:rsidRPr="00864A30" w:rsidRDefault="001E253C" w:rsidP="00864A30">
      <w:pPr>
        <w:rPr>
          <w:rFonts w:ascii="Sakkal Majalla" w:hAnsi="Sakkal Majalla"/>
          <w:sz w:val="34"/>
        </w:rPr>
      </w:pPr>
      <w:hyperlink r:id="rId114" w:history="1">
        <w:r w:rsidR="00864A30" w:rsidRPr="001E253C">
          <w:rPr>
            <w:rStyle w:val="Hyperlink"/>
            <w:rFonts w:ascii="Sakkal Majalla" w:hAnsi="Sakkal Majalla"/>
            <w:b/>
            <w:bCs/>
            <w:sz w:val="34"/>
            <w:rtl/>
          </w:rPr>
          <w:t>الأنشطة</w:t>
        </w:r>
        <w:r w:rsidR="00864A30" w:rsidRPr="001E253C">
          <w:rPr>
            <w:rStyle w:val="Hyperlink"/>
            <w:rFonts w:ascii="Sakkal Majalla" w:hAnsi="Sakkal Majalla"/>
            <w:b/>
            <w:bCs/>
            <w:sz w:val="34"/>
          </w:rPr>
          <w:t>:</w:t>
        </w:r>
      </w:hyperlink>
    </w:p>
    <w:p w14:paraId="730B75CA" w14:textId="77777777" w:rsidR="00864A30" w:rsidRPr="00864A30" w:rsidRDefault="00864A30">
      <w:pPr>
        <w:numPr>
          <w:ilvl w:val="0"/>
          <w:numId w:val="12"/>
        </w:numPr>
        <w:spacing w:after="160" w:line="259" w:lineRule="auto"/>
        <w:jc w:val="left"/>
        <w:rPr>
          <w:rFonts w:ascii="Sakkal Majalla" w:hAnsi="Sakkal Majalla"/>
          <w:sz w:val="34"/>
        </w:rPr>
      </w:pPr>
      <w:r w:rsidRPr="00864A30">
        <w:rPr>
          <w:rFonts w:ascii="Sakkal Majalla" w:hAnsi="Sakkal Majalla"/>
          <w:sz w:val="34"/>
          <w:rtl/>
        </w:rPr>
        <w:t>طرح الأسئلة الصحيحة: "ما الذي نريد معرفته؟</w:t>
      </w:r>
      <w:r w:rsidRPr="00864A30">
        <w:rPr>
          <w:rFonts w:ascii="Sakkal Majalla" w:hAnsi="Sakkal Majalla"/>
          <w:sz w:val="34"/>
        </w:rPr>
        <w:t>"</w:t>
      </w:r>
    </w:p>
    <w:p w14:paraId="19B2BFB2" w14:textId="77777777" w:rsidR="00864A30" w:rsidRPr="00864A30" w:rsidRDefault="00864A30">
      <w:pPr>
        <w:numPr>
          <w:ilvl w:val="0"/>
          <w:numId w:val="12"/>
        </w:numPr>
        <w:spacing w:after="160" w:line="259" w:lineRule="auto"/>
        <w:jc w:val="left"/>
        <w:rPr>
          <w:rFonts w:ascii="Sakkal Majalla" w:hAnsi="Sakkal Majalla"/>
          <w:sz w:val="34"/>
        </w:rPr>
      </w:pPr>
      <w:r w:rsidRPr="00864A30">
        <w:rPr>
          <w:rFonts w:ascii="Sakkal Majalla" w:hAnsi="Sakkal Majalla"/>
          <w:sz w:val="34"/>
          <w:rtl/>
        </w:rPr>
        <w:t>تحديد معايير النجاح</w:t>
      </w:r>
      <w:r w:rsidRPr="00864A30">
        <w:rPr>
          <w:rFonts w:ascii="Sakkal Majalla" w:hAnsi="Sakkal Majalla"/>
          <w:sz w:val="34"/>
        </w:rPr>
        <w:t>.</w:t>
      </w:r>
    </w:p>
    <w:p w14:paraId="7970C622" w14:textId="77777777" w:rsidR="00864A30" w:rsidRPr="00864A30" w:rsidRDefault="00864A30">
      <w:pPr>
        <w:numPr>
          <w:ilvl w:val="0"/>
          <w:numId w:val="12"/>
        </w:numPr>
        <w:spacing w:after="160" w:line="259" w:lineRule="auto"/>
        <w:jc w:val="left"/>
        <w:rPr>
          <w:rFonts w:ascii="Sakkal Majalla" w:hAnsi="Sakkal Majalla"/>
          <w:sz w:val="34"/>
        </w:rPr>
      </w:pPr>
      <w:r w:rsidRPr="00864A30">
        <w:rPr>
          <w:rFonts w:ascii="Sakkal Majalla" w:hAnsi="Sakkal Majalla"/>
          <w:sz w:val="34"/>
          <w:rtl/>
        </w:rPr>
        <w:t>فهم السياق التجاري أو العلمي</w:t>
      </w:r>
      <w:r w:rsidRPr="00864A30">
        <w:rPr>
          <w:rFonts w:ascii="Sakkal Majalla" w:hAnsi="Sakkal Majalla"/>
          <w:sz w:val="34"/>
        </w:rPr>
        <w:t>.</w:t>
      </w:r>
    </w:p>
    <w:p w14:paraId="766E0893" w14:textId="4BDEA0F1"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7648" behindDoc="0" locked="0" layoutInCell="1" allowOverlap="1" wp14:anchorId="36D121F5" wp14:editId="37EA1505">
                <wp:simplePos x="0" y="0"/>
                <wp:positionH relativeFrom="column">
                  <wp:posOffset>5372100</wp:posOffset>
                </wp:positionH>
                <wp:positionV relativeFrom="paragraph">
                  <wp:posOffset>-3175</wp:posOffset>
                </wp:positionV>
                <wp:extent cx="361315" cy="324485"/>
                <wp:effectExtent l="0" t="0" r="635" b="0"/>
                <wp:wrapSquare wrapText="bothSides"/>
                <wp:docPr id="1379174087"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19455009"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85991240"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C246DEB" id="Group 20" o:spid="_x0000_s1026" style="position:absolute;margin-left:423pt;margin-top:-.25pt;width:28.45pt;height:25.55pt;z-index:25282764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JdN5ojgAAAACAEAAA8AAABkcnMvZG93bnJldi54&#10;bWxMj0FLw0AUhO+C/2F5grd2N9WENmZTSlFPRbAVxNtr8pqEZt+G7DZJ/73ryR6HGWa+ydaTacVA&#10;vWssa4jmCgRxYcuGKw1fh7fZEoTzyCW2lknDlRys8/u7DNPSjvxJw95XIpSwS1FD7X2XSumKmgy6&#10;ue2Ig3eyvUEfZF/JsscxlJtWLpRKpMGGw0KNHW1rKs77i9HwPuK4eYpeh935tL3+HOKP711EWj8+&#10;TJsXEJ4m/x+GP/yADnlgOtoLl060GpbPSfjiNcxiEMFfqcUKxFFDrBKQeSZvD+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5yfm2CAwAAYggAAA4AAAAAAAAA&#10;AAAAAAAAOgIAAGRycy9lMm9Eb2MueG1sUEsBAi0ACgAAAAAAAAAhAIyfNhvgCgAA4AoAABQAAAAA&#10;AAAAAAAAAAAA6AUAAGRycy9tZWRpYS9pbWFnZTEucG5nUEsBAi0AFAAGAAgAAAAhAJdN5ojgAAAA&#10;CAEAAA8AAAAAAAAAAAAAAAAA+h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">
                  <v:imagedata r:id="rId10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شركة تجزئة تريد معرفة "لماذا انخفضت مبيعات منتج معيّن بنسبة 20% في الربع الأخير؟</w:t>
      </w:r>
      <w:r w:rsidR="00864A30" w:rsidRPr="00864A30">
        <w:rPr>
          <w:rFonts w:ascii="Sakkal Majalla" w:hAnsi="Sakkal Majalla"/>
          <w:sz w:val="34"/>
        </w:rPr>
        <w:t>"</w:t>
      </w:r>
    </w:p>
    <w:p w14:paraId="764BE3EA" w14:textId="77777777" w:rsidR="00864A30" w:rsidRPr="00864A30" w:rsidRDefault="00864A30" w:rsidP="00864A30">
      <w:pPr>
        <w:rPr>
          <w:rFonts w:ascii="Sakkal Majalla" w:hAnsi="Sakkal Majalla"/>
          <w:sz w:val="34"/>
        </w:rPr>
      </w:pPr>
      <w:r w:rsidRPr="00864A30">
        <w:rPr>
          <w:rFonts w:ascii="Sakkal Majalla" w:hAnsi="Sakkal Majalla"/>
          <w:b/>
          <w:bCs/>
          <w:sz w:val="34"/>
          <w:rtl/>
        </w:rPr>
        <w:t>نصيحة مهمّة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 xml:space="preserve">مشكلة محدّدة بشكل واضح هي نصف الحلّ. كما يقول </w:t>
      </w:r>
      <w:r w:rsidRPr="00864A30">
        <w:rPr>
          <w:rFonts w:ascii="Sakkal Majalla" w:hAnsi="Sakkal Majalla"/>
          <w:b/>
          <w:bCs/>
          <w:sz w:val="34"/>
        </w:rPr>
        <w:t>Albert Einstein</w:t>
      </w:r>
      <w:r w:rsidRPr="00864A30">
        <w:rPr>
          <w:rFonts w:ascii="Sakkal Majalla" w:hAnsi="Sakkal Majalla"/>
          <w:sz w:val="34"/>
        </w:rPr>
        <w:t>: "</w:t>
      </w:r>
      <w:r w:rsidRPr="00864A30">
        <w:rPr>
          <w:rFonts w:ascii="Sakkal Majalla" w:hAnsi="Sakkal Majalla"/>
          <w:sz w:val="34"/>
          <w:rtl/>
        </w:rPr>
        <w:t>إذا أُعطيت ساعة واحدة لحلّ مشكلة، سأقضي 55 دقيقة في التفكير بالمشكلة و5 دقائق في حلّها</w:t>
      </w:r>
      <w:r w:rsidRPr="00864A30">
        <w:rPr>
          <w:rFonts w:ascii="Sakkal Majalla" w:hAnsi="Sakkal Majalla"/>
          <w:sz w:val="34"/>
        </w:rPr>
        <w:t>".</w:t>
      </w:r>
    </w:p>
    <w:p w14:paraId="5873733B" w14:textId="7B4FBC80" w:rsidR="00864A30" w:rsidRPr="00864A30" w:rsidRDefault="00EC6DCA" w:rsidP="00EC6DCA">
      <w:pPr>
        <w:rPr>
          <w:rFonts w:ascii="Sakkal Majalla" w:hAnsi="Sakkal Majalla"/>
          <w:b/>
          <w:bCs/>
          <w:sz w:val="34"/>
        </w:rPr>
      </w:pPr>
      <w:r w:rsidRPr="002A078C">
        <w:rPr>
          <w:rFonts w:ascii="Sakkal Majalla" w:hAnsi="Sakkal Majalla"/>
          <w:noProof/>
          <w:sz w:val="34"/>
          <w:lang w:bidi="ar-EG"/>
        </w:rPr>
        <w:lastRenderedPageBreak/>
        <mc:AlternateContent>
          <mc:Choice Requires="wpg">
            <w:drawing>
              <wp:inline distT="0" distB="0" distL="0" distR="0" wp14:anchorId="2DB8C802" wp14:editId="31049246">
                <wp:extent cx="5731510" cy="891540"/>
                <wp:effectExtent l="0" t="0" r="2540" b="22860"/>
                <wp:docPr id="1202070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30324478" name="مجموعة 47"/>
                        <wpg:cNvGrpSpPr/>
                        <wpg:grpSpPr>
                          <a:xfrm>
                            <a:off x="0" y="0"/>
                            <a:ext cx="5731510" cy="895351"/>
                            <a:chOff x="0" y="0"/>
                            <a:chExt cx="5878196" cy="918845"/>
                          </a:xfrm>
                        </wpg:grpSpPr>
                        <wpg:grpSp>
                          <wpg:cNvPr id="314689515" name="مجموعة 48"/>
                          <wpg:cNvGrpSpPr/>
                          <wpg:grpSpPr>
                            <a:xfrm>
                              <a:off x="0" y="0"/>
                              <a:ext cx="5878196" cy="918845"/>
                              <a:chOff x="0" y="0"/>
                              <a:chExt cx="6240348" cy="919070"/>
                            </a:xfrm>
                          </wpg:grpSpPr>
                          <wpg:grpSp>
                            <wpg:cNvPr id="294239208" name="مجموعة 49"/>
                            <wpg:cNvGrpSpPr/>
                            <wpg:grpSpPr>
                              <a:xfrm>
                                <a:off x="0" y="169208"/>
                                <a:ext cx="5433072" cy="580613"/>
                                <a:chOff x="0" y="169208"/>
                                <a:chExt cx="5433072" cy="580613"/>
                              </a:xfrm>
                            </wpg:grpSpPr>
                            <wps:wsp>
                              <wps:cNvPr id="9560448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13831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485371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2518542" name="مربع نص 41"/>
                          <wps:cNvSpPr txBox="1"/>
                          <wps:spPr>
                            <a:xfrm>
                              <a:off x="204466" y="256739"/>
                              <a:ext cx="4615440" cy="409030"/>
                            </a:xfrm>
                            <a:prstGeom prst="rect">
                              <a:avLst/>
                            </a:prstGeom>
                            <a:noFill/>
                          </wps:spPr>
                          <wps:txbx>
                            <w:txbxContent>
                              <w:p w14:paraId="2AFC0C65" w14:textId="5C8A6A1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جمع البيانات (</w:t>
                                </w:r>
                                <w:r w:rsidRPr="00EC6DCA">
                                  <w:rPr>
                                    <w:rFonts w:eastAsia="Calibri" w:hAnsi="Adobe Arabic" w:cs="Adobe Arabic"/>
                                    <w:b/>
                                    <w:bCs/>
                                    <w:color w:val="FFFFFF"/>
                                    <w:kern w:val="24"/>
                                    <w:sz w:val="32"/>
                                    <w:szCs w:val="32"/>
                                    <w:lang w:bidi="ar-EG"/>
                                  </w:rPr>
                                  <w:t>Data Collection</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85186503"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B8C802" id="_x0000_s11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">
                <v:group id="مجموعة 47" o:spid="_x0000_s11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">
                  <v:group id="مجموعة 48" o:spid="_x0000_s11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">
                    <v:group id="مجموعة 49" o:spid="_x0000_s11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">
                      <v:shape id="شكل حر 50" o:spid="_x0000_s11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" fillcolor="#a5a5a5 [2092]" stroked="f" strokeweight="1pt">
                        <v:stroke joinstyle="miter"/>
                      </v:roundrect>
                    </v:group>
                    <v:oval id="شكل بيضاوي 52" o:spid="_x0000_s11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" filled="f" strokecolor="#168489" strokeweight="1pt">
                      <v:stroke joinstyle="miter"/>
                    </v:oval>
                  </v:group>
                  <v:shape id="مربع نص 41" o:spid="_x0000_s1165" type="#_x0000_t202" style="position:absolute;left:2044;top:2567;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" filled="f" stroked="f">
                    <v:textbox style="mso-fit-shape-to-text:t">
                      <w:txbxContent>
                        <w:p w14:paraId="2AFC0C65" w14:textId="5C8A6A1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جمع البيانات (</w:t>
                          </w:r>
                          <w:r w:rsidRPr="00EC6DCA">
                            <w:rPr>
                              <w:rFonts w:eastAsia="Calibri" w:hAnsi="Adobe Arabic" w:cs="Adobe Arabic"/>
                              <w:b/>
                              <w:bCs/>
                              <w:color w:val="FFFFFF"/>
                              <w:kern w:val="24"/>
                              <w:sz w:val="32"/>
                              <w:szCs w:val="32"/>
                              <w:lang w:bidi="ar-EG"/>
                            </w:rPr>
                            <w:t>Data Collection</w:t>
                          </w:r>
                          <w:r w:rsidRPr="00EC6DCA">
                            <w:rPr>
                              <w:rFonts w:eastAsia="Calibri" w:hAnsi="Adobe Arabic" w:cs="Adobe Arabic"/>
                              <w:b/>
                              <w:bCs/>
                              <w:color w:val="FFFFFF"/>
                              <w:kern w:val="24"/>
                              <w:sz w:val="36"/>
                              <w:szCs w:val="36"/>
                              <w:rtl/>
                              <w:lang w:bidi="ar-EG"/>
                            </w:rPr>
                            <w:t>)</w:t>
                          </w:r>
                        </w:p>
                      </w:txbxContent>
                    </v:textbox>
                  </v:shape>
                </v:group>
                <v:shape id="صورة 54" o:spid="_x0000_s11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">
                  <v:imagedata r:id="rId113" o:title=""/>
                </v:shape>
                <w10:anchorlock/>
              </v:group>
            </w:pict>
          </mc:Fallback>
        </mc:AlternateContent>
      </w:r>
    </w:p>
    <w:p w14:paraId="60187593" w14:textId="3CFF80FF" w:rsidR="00864A30" w:rsidRPr="00864A30" w:rsidRDefault="006F65CB" w:rsidP="00864A30">
      <w:pPr>
        <w:rPr>
          <w:rFonts w:ascii="Sakkal Majalla" w:hAnsi="Sakkal Majalla"/>
          <w:sz w:val="34"/>
        </w:rPr>
      </w:pPr>
      <w:r>
        <w:rPr>
          <w:noProof/>
        </w:rPr>
        <w:drawing>
          <wp:anchor distT="0" distB="0" distL="114300" distR="114300" simplePos="0" relativeHeight="252834816" behindDoc="0" locked="0" layoutInCell="1" allowOverlap="1" wp14:anchorId="75FECD67" wp14:editId="72D6B6AE">
            <wp:simplePos x="0" y="0"/>
            <wp:positionH relativeFrom="column">
              <wp:posOffset>247650</wp:posOffset>
            </wp:positionH>
            <wp:positionV relativeFrom="paragraph">
              <wp:posOffset>107315</wp:posOffset>
            </wp:positionV>
            <wp:extent cx="939800" cy="939800"/>
            <wp:effectExtent l="0" t="0" r="0" b="0"/>
            <wp:wrapSquare wrapText="bothSides"/>
            <wp:docPr id="195521687" name="صورة 187" descr="Data coll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ata collection "/>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39800" cy="939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b/>
          <w:bCs/>
          <w:sz w:val="34"/>
          <w:rtl/>
        </w:rPr>
        <w:t>الهدف</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الحصول على البيانات المناسبة من المصادر الصحيحة</w:t>
      </w:r>
      <w:r w:rsidR="00864A30" w:rsidRPr="00864A30">
        <w:rPr>
          <w:rFonts w:ascii="Sakkal Majalla" w:hAnsi="Sakkal Majalla"/>
          <w:sz w:val="34"/>
        </w:rPr>
        <w:t>.</w:t>
      </w:r>
      <w:r w:rsidRPr="006F65CB">
        <w:t xml:space="preserve"> </w:t>
      </w:r>
    </w:p>
    <w:p w14:paraId="25636BC2" w14:textId="7061537E" w:rsidR="00864A30" w:rsidRPr="00864A30" w:rsidRDefault="001E253C" w:rsidP="00864A30">
      <w:pPr>
        <w:rPr>
          <w:rFonts w:ascii="Sakkal Majalla" w:hAnsi="Sakkal Majalla"/>
          <w:sz w:val="34"/>
        </w:rPr>
      </w:pPr>
      <w:hyperlink r:id="rId116" w:history="1">
        <w:r w:rsidR="00864A30" w:rsidRPr="001E253C">
          <w:rPr>
            <w:rStyle w:val="Hyperlink"/>
            <w:rFonts w:ascii="Sakkal Majalla" w:hAnsi="Sakkal Majalla"/>
            <w:b/>
            <w:bCs/>
            <w:sz w:val="34"/>
            <w:rtl/>
          </w:rPr>
          <w:t>مصادر البيانات</w:t>
        </w:r>
        <w:r w:rsidR="00864A30" w:rsidRPr="001E253C">
          <w:rPr>
            <w:rStyle w:val="Hyperlink"/>
            <w:rFonts w:ascii="Sakkal Majalla" w:hAnsi="Sakkal Majalla"/>
            <w:b/>
            <w:bCs/>
            <w:sz w:val="34"/>
          </w:rPr>
          <w:t>:</w:t>
        </w:r>
      </w:hyperlink>
    </w:p>
    <w:p w14:paraId="7229C5C5" w14:textId="77777777" w:rsidR="00864A30" w:rsidRPr="00864A30" w:rsidRDefault="00864A30">
      <w:pPr>
        <w:numPr>
          <w:ilvl w:val="0"/>
          <w:numId w:val="13"/>
        </w:numPr>
        <w:spacing w:after="160" w:line="259" w:lineRule="auto"/>
        <w:jc w:val="left"/>
        <w:rPr>
          <w:rFonts w:ascii="Sakkal Majalla" w:hAnsi="Sakkal Majalla"/>
          <w:sz w:val="34"/>
        </w:rPr>
      </w:pPr>
      <w:r w:rsidRPr="00864A30">
        <w:rPr>
          <w:rFonts w:ascii="Sakkal Majalla" w:hAnsi="Sakkal Majalla"/>
          <w:sz w:val="34"/>
          <w:rtl/>
        </w:rPr>
        <w:t>بيانات داخليّة: قواعد بيانات الشركة، أنظمة</w:t>
      </w:r>
      <w:r w:rsidRPr="00864A30">
        <w:rPr>
          <w:rFonts w:ascii="Sakkal Majalla" w:hAnsi="Sakkal Majalla"/>
          <w:sz w:val="34"/>
        </w:rPr>
        <w:t xml:space="preserve"> CRM</w:t>
      </w:r>
      <w:r w:rsidRPr="00864A30">
        <w:rPr>
          <w:rFonts w:ascii="Sakkal Majalla" w:hAnsi="Sakkal Majalla"/>
          <w:sz w:val="34"/>
          <w:rtl/>
        </w:rPr>
        <w:t>، سجلّات المبيعات</w:t>
      </w:r>
      <w:r w:rsidRPr="00864A30">
        <w:rPr>
          <w:rFonts w:ascii="Sakkal Majalla" w:hAnsi="Sakkal Majalla"/>
          <w:sz w:val="34"/>
        </w:rPr>
        <w:t>.</w:t>
      </w:r>
    </w:p>
    <w:p w14:paraId="4794FDAB" w14:textId="77777777" w:rsidR="00864A30" w:rsidRPr="00864A30" w:rsidRDefault="00864A30">
      <w:pPr>
        <w:numPr>
          <w:ilvl w:val="0"/>
          <w:numId w:val="13"/>
        </w:numPr>
        <w:spacing w:after="160" w:line="259" w:lineRule="auto"/>
        <w:jc w:val="left"/>
        <w:rPr>
          <w:rFonts w:ascii="Sakkal Majalla" w:hAnsi="Sakkal Majalla"/>
          <w:sz w:val="34"/>
        </w:rPr>
      </w:pPr>
      <w:r w:rsidRPr="00864A30">
        <w:rPr>
          <w:rFonts w:ascii="Sakkal Majalla" w:hAnsi="Sakkal Majalla"/>
          <w:sz w:val="34"/>
          <w:rtl/>
        </w:rPr>
        <w:t>بيانات خارجيّة: بيانات عامّة، بيانات من موفّري طرف ثالث، وسائل التواصل الاجتماعي</w:t>
      </w:r>
      <w:r w:rsidRPr="00864A30">
        <w:rPr>
          <w:rFonts w:ascii="Sakkal Majalla" w:hAnsi="Sakkal Majalla"/>
          <w:sz w:val="34"/>
        </w:rPr>
        <w:t>.</w:t>
      </w:r>
    </w:p>
    <w:p w14:paraId="39D46090" w14:textId="77777777" w:rsidR="00864A30" w:rsidRPr="00864A30" w:rsidRDefault="00864A30" w:rsidP="00864A30">
      <w:pPr>
        <w:rPr>
          <w:rFonts w:ascii="Sakkal Majalla" w:hAnsi="Sakkal Majalla"/>
          <w:sz w:val="34"/>
        </w:rPr>
      </w:pPr>
      <w:r w:rsidRPr="00864A30">
        <w:rPr>
          <w:rFonts w:ascii="Sakkal Majalla" w:hAnsi="Sakkal Majalla"/>
          <w:b/>
          <w:bCs/>
          <w:sz w:val="34"/>
          <w:rtl/>
        </w:rPr>
        <w:t>أنواع البيانات</w:t>
      </w:r>
      <w:r w:rsidRPr="00864A30">
        <w:rPr>
          <w:rFonts w:ascii="Sakkal Majalla" w:hAnsi="Sakkal Majalla"/>
          <w:b/>
          <w:bCs/>
          <w:sz w:val="34"/>
        </w:rPr>
        <w:t>:</w:t>
      </w:r>
    </w:p>
    <w:p w14:paraId="23894D2E" w14:textId="77777777" w:rsidR="00864A30" w:rsidRPr="00864A30" w:rsidRDefault="00864A30">
      <w:pPr>
        <w:numPr>
          <w:ilvl w:val="0"/>
          <w:numId w:val="14"/>
        </w:numPr>
        <w:spacing w:after="160" w:line="259" w:lineRule="auto"/>
        <w:jc w:val="left"/>
        <w:rPr>
          <w:rFonts w:ascii="Sakkal Majalla" w:hAnsi="Sakkal Majalla"/>
          <w:sz w:val="34"/>
        </w:rPr>
      </w:pPr>
      <w:r w:rsidRPr="00864A30">
        <w:rPr>
          <w:rFonts w:ascii="Sakkal Majalla" w:hAnsi="Sakkal Majalla"/>
          <w:sz w:val="34"/>
          <w:rtl/>
        </w:rPr>
        <w:t>بيانات منظّمة</w:t>
      </w:r>
      <w:r w:rsidRPr="00864A30">
        <w:rPr>
          <w:rFonts w:ascii="Sakkal Majalla" w:hAnsi="Sakkal Majalla"/>
          <w:sz w:val="34"/>
        </w:rPr>
        <w:t xml:space="preserve"> (Structured): </w:t>
      </w:r>
      <w:r w:rsidRPr="00864A30">
        <w:rPr>
          <w:rFonts w:ascii="Sakkal Majalla" w:hAnsi="Sakkal Majalla"/>
          <w:sz w:val="34"/>
          <w:rtl/>
        </w:rPr>
        <w:t>جداول، قواعد بيانات</w:t>
      </w:r>
      <w:r w:rsidRPr="00864A30">
        <w:rPr>
          <w:rFonts w:ascii="Sakkal Majalla" w:hAnsi="Sakkal Majalla"/>
          <w:sz w:val="34"/>
        </w:rPr>
        <w:t>.</w:t>
      </w:r>
    </w:p>
    <w:p w14:paraId="6562A185" w14:textId="77777777" w:rsidR="00864A30" w:rsidRPr="00864A30" w:rsidRDefault="00864A30">
      <w:pPr>
        <w:numPr>
          <w:ilvl w:val="0"/>
          <w:numId w:val="14"/>
        </w:numPr>
        <w:spacing w:after="160" w:line="259" w:lineRule="auto"/>
        <w:jc w:val="left"/>
        <w:rPr>
          <w:rFonts w:ascii="Sakkal Majalla" w:hAnsi="Sakkal Majalla"/>
          <w:sz w:val="34"/>
        </w:rPr>
      </w:pPr>
      <w:r w:rsidRPr="00864A30">
        <w:rPr>
          <w:rFonts w:ascii="Sakkal Majalla" w:hAnsi="Sakkal Majalla"/>
          <w:sz w:val="34"/>
          <w:rtl/>
        </w:rPr>
        <w:t>بيانات غير منظّمة</w:t>
      </w:r>
      <w:r w:rsidRPr="00864A30">
        <w:rPr>
          <w:rFonts w:ascii="Sakkal Majalla" w:hAnsi="Sakkal Majalla"/>
          <w:sz w:val="34"/>
        </w:rPr>
        <w:t xml:space="preserve"> (Unstructured): </w:t>
      </w:r>
      <w:r w:rsidRPr="00864A30">
        <w:rPr>
          <w:rFonts w:ascii="Sakkal Majalla" w:hAnsi="Sakkal Majalla"/>
          <w:sz w:val="34"/>
          <w:rtl/>
        </w:rPr>
        <w:t>نصوص، صور، فيديوهات، صوتيّات</w:t>
      </w:r>
      <w:r w:rsidRPr="00864A30">
        <w:rPr>
          <w:rFonts w:ascii="Sakkal Majalla" w:hAnsi="Sakkal Majalla"/>
          <w:sz w:val="34"/>
        </w:rPr>
        <w:t>.</w:t>
      </w:r>
    </w:p>
    <w:p w14:paraId="13DB53EB" w14:textId="77777777" w:rsidR="00864A30" w:rsidRPr="00864A30" w:rsidRDefault="00864A30">
      <w:pPr>
        <w:numPr>
          <w:ilvl w:val="0"/>
          <w:numId w:val="14"/>
        </w:numPr>
        <w:spacing w:after="160" w:line="259" w:lineRule="auto"/>
        <w:jc w:val="left"/>
        <w:rPr>
          <w:rFonts w:ascii="Sakkal Majalla" w:hAnsi="Sakkal Majalla"/>
          <w:sz w:val="34"/>
        </w:rPr>
      </w:pPr>
      <w:r w:rsidRPr="00864A30">
        <w:rPr>
          <w:rFonts w:ascii="Sakkal Majalla" w:hAnsi="Sakkal Majalla"/>
          <w:sz w:val="34"/>
          <w:rtl/>
        </w:rPr>
        <w:t>بيانات شبه منظّمة</w:t>
      </w:r>
      <w:r w:rsidRPr="00864A30">
        <w:rPr>
          <w:rFonts w:ascii="Sakkal Majalla" w:hAnsi="Sakkal Majalla"/>
          <w:sz w:val="34"/>
        </w:rPr>
        <w:t xml:space="preserve"> (Semi-structured): </w:t>
      </w:r>
      <w:r w:rsidRPr="00864A30">
        <w:rPr>
          <w:rFonts w:ascii="Sakkal Majalla" w:hAnsi="Sakkal Majalla"/>
          <w:sz w:val="34"/>
          <w:rtl/>
        </w:rPr>
        <w:t>ملفّات</w:t>
      </w:r>
      <w:r w:rsidRPr="00864A30">
        <w:rPr>
          <w:rFonts w:ascii="Sakkal Majalla" w:hAnsi="Sakkal Majalla"/>
          <w:sz w:val="34"/>
        </w:rPr>
        <w:t xml:space="preserve"> JSON</w:t>
      </w:r>
      <w:r w:rsidRPr="00864A30">
        <w:rPr>
          <w:rFonts w:ascii="Sakkal Majalla" w:hAnsi="Sakkal Majalla"/>
          <w:sz w:val="34"/>
          <w:rtl/>
        </w:rPr>
        <w:t xml:space="preserve">، </w:t>
      </w:r>
      <w:r w:rsidRPr="00864A30">
        <w:rPr>
          <w:rFonts w:ascii="Sakkal Majalla" w:hAnsi="Sakkal Majalla"/>
          <w:sz w:val="34"/>
        </w:rPr>
        <w:t>XML.</w:t>
      </w:r>
    </w:p>
    <w:p w14:paraId="602F27B9" w14:textId="593BCF66"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8672" behindDoc="0" locked="0" layoutInCell="1" allowOverlap="1" wp14:anchorId="66906E18" wp14:editId="55AEEE09">
                <wp:simplePos x="0" y="0"/>
                <wp:positionH relativeFrom="column">
                  <wp:posOffset>5372100</wp:posOffset>
                </wp:positionH>
                <wp:positionV relativeFrom="paragraph">
                  <wp:posOffset>-635</wp:posOffset>
                </wp:positionV>
                <wp:extent cx="361315" cy="324485"/>
                <wp:effectExtent l="0" t="0" r="635" b="0"/>
                <wp:wrapSquare wrapText="bothSides"/>
                <wp:docPr id="137816580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816914484"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04701120"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AE5A420" id="Group 20" o:spid="_x0000_s1026" style="position:absolute;margin-left:423pt;margin-top:-.05pt;width:28.45pt;height:25.55pt;z-index:2528286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GgGGIEDAABhCAAADgAAAAAAAAAA&#10;AAAAAAA6AgAAZHJzL2Uyb0RvYy54bWxQSwECLQAKAAAAAAAAACEAjJ82G+AKAADgCgAAFAAAAAAA&#10;AAAAAAAAAADnBQAAZHJzL21lZGlhL2ltYWdlMS5wbmdQSwECLQAUAAYACAAAACEAVSUNSOAAAAAI&#10;AQAADwAAAAAAAAAAAAAAAAD5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">
                  <v:imagedata r:id="rId10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جمع بيانات من نظام نقاط البيع</w:t>
      </w:r>
      <w:r w:rsidR="00864A30" w:rsidRPr="00864A30">
        <w:rPr>
          <w:rFonts w:ascii="Sakkal Majalla" w:hAnsi="Sakkal Majalla"/>
          <w:sz w:val="34"/>
        </w:rPr>
        <w:t xml:space="preserve"> (POS)</w:t>
      </w:r>
      <w:r w:rsidR="00864A30" w:rsidRPr="00864A30">
        <w:rPr>
          <w:rFonts w:ascii="Sakkal Majalla" w:hAnsi="Sakkal Majalla"/>
          <w:sz w:val="34"/>
          <w:rtl/>
        </w:rPr>
        <w:t>، واستطلاعات رأي العملاء، وتعليقات وسائل التواصل الاجتماعي</w:t>
      </w:r>
      <w:r w:rsidR="00864A30" w:rsidRPr="00864A30">
        <w:rPr>
          <w:rFonts w:ascii="Sakkal Majalla" w:hAnsi="Sakkal Majalla"/>
          <w:sz w:val="34"/>
        </w:rPr>
        <w:t>.</w:t>
      </w:r>
    </w:p>
    <w:p w14:paraId="0C13DDBF" w14:textId="76567095" w:rsidR="00864A30" w:rsidRPr="00864A30" w:rsidRDefault="00EC6DCA" w:rsidP="00EC6DCA">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5E5E234A" wp14:editId="15365D36">
                <wp:extent cx="5731510" cy="891540"/>
                <wp:effectExtent l="0" t="0" r="2540" b="22860"/>
                <wp:docPr id="17132433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993040" name="مجموعة 47"/>
                        <wpg:cNvGrpSpPr/>
                        <wpg:grpSpPr>
                          <a:xfrm>
                            <a:off x="0" y="0"/>
                            <a:ext cx="5731510" cy="895351"/>
                            <a:chOff x="0" y="0"/>
                            <a:chExt cx="5878196" cy="918845"/>
                          </a:xfrm>
                        </wpg:grpSpPr>
                        <wpg:grpSp>
                          <wpg:cNvPr id="400626122" name="مجموعة 48"/>
                          <wpg:cNvGrpSpPr/>
                          <wpg:grpSpPr>
                            <a:xfrm>
                              <a:off x="0" y="0"/>
                              <a:ext cx="5878196" cy="918845"/>
                              <a:chOff x="0" y="0"/>
                              <a:chExt cx="6240348" cy="919070"/>
                            </a:xfrm>
                          </wpg:grpSpPr>
                          <wpg:grpSp>
                            <wpg:cNvPr id="354280337" name="مجموعة 49"/>
                            <wpg:cNvGrpSpPr/>
                            <wpg:grpSpPr>
                              <a:xfrm>
                                <a:off x="0" y="169208"/>
                                <a:ext cx="5433072" cy="580613"/>
                                <a:chOff x="0" y="169208"/>
                                <a:chExt cx="5433072" cy="580613"/>
                              </a:xfrm>
                            </wpg:grpSpPr>
                            <wps:wsp>
                              <wps:cNvPr id="20950010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0836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063925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73656080" name="مربع نص 41"/>
                          <wps:cNvSpPr txBox="1"/>
                          <wps:spPr>
                            <a:xfrm>
                              <a:off x="204466" y="256739"/>
                              <a:ext cx="4615440" cy="409030"/>
                            </a:xfrm>
                            <a:prstGeom prst="rect">
                              <a:avLst/>
                            </a:prstGeom>
                            <a:noFill/>
                          </wps:spPr>
                          <wps:txbx>
                            <w:txbxContent>
                              <w:p w14:paraId="361BF43B" w14:textId="12F5AF65"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تنظيف ومعالجة البيانات (</w:t>
                                </w:r>
                                <w:r w:rsidRPr="00EC6DCA">
                                  <w:rPr>
                                    <w:rFonts w:eastAsia="Calibri" w:hAnsi="Adobe Arabic" w:cs="Adobe Arabic"/>
                                    <w:b/>
                                    <w:bCs/>
                                    <w:color w:val="FFFFFF"/>
                                    <w:kern w:val="24"/>
                                    <w:sz w:val="32"/>
                                    <w:szCs w:val="32"/>
                                    <w:lang w:bidi="ar-EG"/>
                                  </w:rPr>
                                  <w:t>Data Cleaning &amp; Processing</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352806390"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5E234A" id="_x0000_s11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">
                <v:group id="مجموعة 47" o:spid="_x0000_s11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">
                  <v:group id="مجموعة 48" o:spid="_x0000_s11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">
                    <v:group id="مجموعة 49" o:spid="_x0000_s11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">
                      <v:shape id="شكل حر 50" o:spid="_x0000_s11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" fillcolor="#a5a5a5 [2092]" stroked="f" strokeweight="1pt">
                        <v:stroke joinstyle="miter"/>
                      </v:roundrect>
                    </v:group>
                    <v:oval id="شكل بيضاوي 52" o:spid="_x0000_s11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" filled="f" strokecolor="#168489" strokeweight="1pt">
                      <v:stroke joinstyle="miter"/>
                    </v:oval>
                  </v:group>
                  <v:shape id="مربع نص 41" o:spid="_x0000_s1174" type="#_x0000_t202" style="position:absolute;left:2044;top:2567;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" filled="f" stroked="f">
                    <v:textbox style="mso-fit-shape-to-text:t">
                      <w:txbxContent>
                        <w:p w14:paraId="361BF43B" w14:textId="12F5AF65"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تنظيف ومعالجة البيانات (</w:t>
                          </w:r>
                          <w:r w:rsidRPr="00EC6DCA">
                            <w:rPr>
                              <w:rFonts w:eastAsia="Calibri" w:hAnsi="Adobe Arabic" w:cs="Adobe Arabic"/>
                              <w:b/>
                              <w:bCs/>
                              <w:color w:val="FFFFFF"/>
                              <w:kern w:val="24"/>
                              <w:sz w:val="32"/>
                              <w:szCs w:val="32"/>
                              <w:lang w:bidi="ar-EG"/>
                            </w:rPr>
                            <w:t>Data Cleaning &amp; Processing</w:t>
                          </w:r>
                          <w:r w:rsidRPr="00EC6DCA">
                            <w:rPr>
                              <w:rFonts w:eastAsia="Calibri" w:hAnsi="Adobe Arabic" w:cs="Adobe Arabic"/>
                              <w:b/>
                              <w:bCs/>
                              <w:color w:val="FFFFFF"/>
                              <w:kern w:val="24"/>
                              <w:sz w:val="36"/>
                              <w:szCs w:val="36"/>
                              <w:rtl/>
                              <w:lang w:bidi="ar-EG"/>
                            </w:rPr>
                            <w:t>)</w:t>
                          </w:r>
                        </w:p>
                      </w:txbxContent>
                    </v:textbox>
                  </v:shape>
                </v:group>
                <v:shape id="صورة 54" o:spid="_x0000_s11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">
                  <v:imagedata r:id="rId113" o:title=""/>
                </v:shape>
                <w10:anchorlock/>
              </v:group>
            </w:pict>
          </mc:Fallback>
        </mc:AlternateContent>
      </w:r>
    </w:p>
    <w:p w14:paraId="712E8D53" w14:textId="10F8C782" w:rsidR="00864A30" w:rsidRPr="00864A30" w:rsidRDefault="006F65CB" w:rsidP="00864A30">
      <w:pPr>
        <w:rPr>
          <w:rFonts w:ascii="Sakkal Majalla" w:hAnsi="Sakkal Majalla"/>
          <w:sz w:val="34"/>
        </w:rPr>
      </w:pPr>
      <w:r>
        <w:rPr>
          <w:noProof/>
        </w:rPr>
        <w:drawing>
          <wp:anchor distT="0" distB="0" distL="114300" distR="114300" simplePos="0" relativeHeight="252835840" behindDoc="0" locked="0" layoutInCell="1" allowOverlap="1" wp14:anchorId="37676140" wp14:editId="46D35718">
            <wp:simplePos x="0" y="0"/>
            <wp:positionH relativeFrom="column">
              <wp:posOffset>247650</wp:posOffset>
            </wp:positionH>
            <wp:positionV relativeFrom="paragraph">
              <wp:posOffset>344805</wp:posOffset>
            </wp:positionV>
            <wp:extent cx="908050" cy="908050"/>
            <wp:effectExtent l="0" t="0" r="6350" b="6350"/>
            <wp:wrapSquare wrapText="bothSides"/>
            <wp:docPr id="1843591857" name="صورة 188" descr="Data clea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ata cleaning "/>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08050" cy="908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b/>
          <w:bCs/>
          <w:sz w:val="34"/>
          <w:rtl/>
        </w:rPr>
        <w:t>الهدف</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ضمان جودة البيانات ودقّتها</w:t>
      </w:r>
      <w:r w:rsidR="00864A30" w:rsidRPr="00864A30">
        <w:rPr>
          <w:rFonts w:ascii="Sakkal Majalla" w:hAnsi="Sakkal Majalla"/>
          <w:sz w:val="34"/>
        </w:rPr>
        <w:t>.</w:t>
      </w:r>
    </w:p>
    <w:p w14:paraId="21F0980C" w14:textId="151CE7E4" w:rsidR="00864A30" w:rsidRPr="00864A30" w:rsidRDefault="00864A30" w:rsidP="00864A30">
      <w:pPr>
        <w:rPr>
          <w:rFonts w:ascii="Sakkal Majalla" w:hAnsi="Sakkal Majalla"/>
          <w:sz w:val="34"/>
        </w:rPr>
      </w:pPr>
      <w:r w:rsidRPr="00864A30">
        <w:rPr>
          <w:rFonts w:ascii="Sakkal Majalla" w:hAnsi="Sakkal Majalla"/>
          <w:b/>
          <w:bCs/>
          <w:sz w:val="34"/>
          <w:rtl/>
        </w:rPr>
        <w:t>التحدّيات الشائعة</w:t>
      </w:r>
      <w:r w:rsidRPr="00864A30">
        <w:rPr>
          <w:rFonts w:ascii="Sakkal Majalla" w:hAnsi="Sakkal Majalla"/>
          <w:b/>
          <w:bCs/>
          <w:sz w:val="34"/>
        </w:rPr>
        <w:t>:</w:t>
      </w:r>
      <w:r w:rsidR="006F65CB" w:rsidRPr="006F65CB">
        <w:t xml:space="preserve"> </w:t>
      </w:r>
    </w:p>
    <w:p w14:paraId="2605D79B"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القيم المفقودة</w:t>
      </w:r>
      <w:r w:rsidRPr="00864A30">
        <w:rPr>
          <w:rFonts w:ascii="Sakkal Majalla" w:hAnsi="Sakkal Majalla"/>
          <w:sz w:val="34"/>
        </w:rPr>
        <w:t xml:space="preserve"> (Missing Values).</w:t>
      </w:r>
    </w:p>
    <w:p w14:paraId="492D2794"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البيانات المكرّرة</w:t>
      </w:r>
      <w:r w:rsidRPr="00864A30">
        <w:rPr>
          <w:rFonts w:ascii="Sakkal Majalla" w:hAnsi="Sakkal Majalla"/>
          <w:sz w:val="34"/>
        </w:rPr>
        <w:t xml:space="preserve"> (Duplicates).</w:t>
      </w:r>
    </w:p>
    <w:p w14:paraId="64544389"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القيم الشاذّة</w:t>
      </w:r>
      <w:r w:rsidRPr="00864A30">
        <w:rPr>
          <w:rFonts w:ascii="Sakkal Majalla" w:hAnsi="Sakkal Majalla"/>
          <w:sz w:val="34"/>
        </w:rPr>
        <w:t xml:space="preserve"> (Outliers).</w:t>
      </w:r>
    </w:p>
    <w:p w14:paraId="0FAFD8C2"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الأخطاء في الإدخال</w:t>
      </w:r>
      <w:r w:rsidRPr="00864A30">
        <w:rPr>
          <w:rFonts w:ascii="Sakkal Majalla" w:hAnsi="Sakkal Majalla"/>
          <w:sz w:val="34"/>
        </w:rPr>
        <w:t>.</w:t>
      </w:r>
    </w:p>
    <w:p w14:paraId="681B32DC" w14:textId="77777777" w:rsidR="00864A30" w:rsidRPr="00864A30" w:rsidRDefault="00864A30">
      <w:pPr>
        <w:numPr>
          <w:ilvl w:val="0"/>
          <w:numId w:val="15"/>
        </w:numPr>
        <w:spacing w:after="160" w:line="259" w:lineRule="auto"/>
        <w:jc w:val="left"/>
        <w:rPr>
          <w:rFonts w:ascii="Sakkal Majalla" w:hAnsi="Sakkal Majalla"/>
          <w:sz w:val="34"/>
        </w:rPr>
      </w:pPr>
      <w:r w:rsidRPr="00864A30">
        <w:rPr>
          <w:rFonts w:ascii="Sakkal Majalla" w:hAnsi="Sakkal Majalla"/>
          <w:sz w:val="34"/>
          <w:rtl/>
        </w:rPr>
        <w:t>تنسيقات غير متّسقة</w:t>
      </w:r>
      <w:r w:rsidRPr="00864A30">
        <w:rPr>
          <w:rFonts w:ascii="Sakkal Majalla" w:hAnsi="Sakkal Majalla"/>
          <w:sz w:val="34"/>
        </w:rPr>
        <w:t>.</w:t>
      </w:r>
    </w:p>
    <w:p w14:paraId="767B1E73" w14:textId="77777777" w:rsidR="00864A30" w:rsidRPr="00864A30" w:rsidRDefault="00864A30" w:rsidP="00864A30">
      <w:pPr>
        <w:rPr>
          <w:rFonts w:ascii="Sakkal Majalla" w:hAnsi="Sakkal Majalla"/>
          <w:sz w:val="34"/>
        </w:rPr>
      </w:pPr>
      <w:r w:rsidRPr="00864A30">
        <w:rPr>
          <w:rFonts w:ascii="Sakkal Majalla" w:hAnsi="Sakkal Majalla"/>
          <w:b/>
          <w:bCs/>
          <w:sz w:val="34"/>
          <w:rtl/>
        </w:rPr>
        <w:lastRenderedPageBreak/>
        <w:t>إحصائيّة مهمّة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يقضي محلّلو البيانات حوالي 60-80% من وقتهم في تنظيف ومعالجة البيانات، وفقاً لدراسات متعدّدة من</w:t>
      </w:r>
      <w:r w:rsidRPr="00864A30">
        <w:rPr>
          <w:rFonts w:ascii="Sakkal Majalla" w:hAnsi="Sakkal Majalla"/>
          <w:sz w:val="34"/>
        </w:rPr>
        <w:t xml:space="preserve"> IBM </w:t>
      </w:r>
      <w:r w:rsidRPr="00864A30">
        <w:rPr>
          <w:rFonts w:ascii="Sakkal Majalla" w:hAnsi="Sakkal Majalla"/>
          <w:sz w:val="34"/>
          <w:rtl/>
        </w:rPr>
        <w:t>و</w:t>
      </w:r>
      <w:r w:rsidRPr="00864A30">
        <w:rPr>
          <w:rFonts w:ascii="Sakkal Majalla" w:hAnsi="Sakkal Majalla"/>
          <w:sz w:val="34"/>
        </w:rPr>
        <w:t>Forbes.</w:t>
      </w:r>
    </w:p>
    <w:p w14:paraId="6C4C1DA2" w14:textId="438D88CD"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29696" behindDoc="0" locked="0" layoutInCell="1" allowOverlap="1" wp14:anchorId="27C5F67E" wp14:editId="324B93A3">
                <wp:simplePos x="0" y="0"/>
                <wp:positionH relativeFrom="column">
                  <wp:posOffset>5372100</wp:posOffset>
                </wp:positionH>
                <wp:positionV relativeFrom="paragraph">
                  <wp:posOffset>-1270</wp:posOffset>
                </wp:positionV>
                <wp:extent cx="361315" cy="324485"/>
                <wp:effectExtent l="0" t="0" r="635" b="0"/>
                <wp:wrapSquare wrapText="bothSides"/>
                <wp:docPr id="64714929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438112789"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2382541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A2F738F" id="Group 20" o:spid="_x0000_s1026" style="position:absolute;margin-left:423pt;margin-top:-.1pt;width:28.45pt;height:25.55pt;z-index:25282969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MFlkZ/AwAAYQgAAA4AAAAAAAAAAAAA&#10;AAAAOgIAAGRycy9lMm9Eb2MueG1sUEsBAi0ACgAAAAAAAAAhAIyfNhvgCgAA4AoAABQAAAAAAAAA&#10;AAAAAAAA5QUAAGRycy9tZWRpYS9pbWFnZTEucG5nUEsBAi0AFAAGAAgAAAAhADD4yZfgAAAACAEA&#10;AA8AAAAAAAAAAAAAAAAA9x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">
                  <v:imagedata r:id="rId10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على التنظيف</w:t>
      </w:r>
      <w:r w:rsidR="00864A30" w:rsidRPr="00864A30">
        <w:rPr>
          <w:rFonts w:ascii="Sakkal Majalla" w:hAnsi="Sakkal Majalla"/>
          <w:b/>
          <w:bCs/>
          <w:sz w:val="34"/>
        </w:rPr>
        <w:t>:</w:t>
      </w:r>
    </w:p>
    <w:p w14:paraId="3F19B36F" w14:textId="77777777" w:rsidR="00864A30" w:rsidRPr="00864A30" w:rsidRDefault="00864A30">
      <w:pPr>
        <w:numPr>
          <w:ilvl w:val="0"/>
          <w:numId w:val="16"/>
        </w:numPr>
        <w:spacing w:after="160" w:line="259" w:lineRule="auto"/>
        <w:jc w:val="left"/>
        <w:rPr>
          <w:rFonts w:ascii="Sakkal Majalla" w:hAnsi="Sakkal Majalla"/>
          <w:sz w:val="34"/>
        </w:rPr>
      </w:pPr>
      <w:r w:rsidRPr="00864A30">
        <w:rPr>
          <w:rFonts w:ascii="Sakkal Majalla" w:hAnsi="Sakkal Majalla"/>
          <w:sz w:val="34"/>
          <w:rtl/>
        </w:rPr>
        <w:t>توحيد صيغ التواريخ: من "01/12/2024" و"2024-12-01" إلى صيغة موحّدة</w:t>
      </w:r>
      <w:r w:rsidRPr="00864A30">
        <w:rPr>
          <w:rFonts w:ascii="Sakkal Majalla" w:hAnsi="Sakkal Majalla"/>
          <w:sz w:val="34"/>
        </w:rPr>
        <w:t>.</w:t>
      </w:r>
    </w:p>
    <w:p w14:paraId="58056C3C" w14:textId="77777777" w:rsidR="00864A30" w:rsidRPr="00864A30" w:rsidRDefault="00864A30">
      <w:pPr>
        <w:numPr>
          <w:ilvl w:val="0"/>
          <w:numId w:val="16"/>
        </w:numPr>
        <w:spacing w:after="160" w:line="259" w:lineRule="auto"/>
        <w:jc w:val="left"/>
        <w:rPr>
          <w:rFonts w:ascii="Sakkal Majalla" w:hAnsi="Sakkal Majalla"/>
          <w:sz w:val="34"/>
        </w:rPr>
      </w:pPr>
      <w:r w:rsidRPr="00864A30">
        <w:rPr>
          <w:rFonts w:ascii="Sakkal Majalla" w:hAnsi="Sakkal Majalla"/>
          <w:sz w:val="34"/>
          <w:rtl/>
        </w:rPr>
        <w:t>معالجة القيم المفقودة: بالحذف، أو التعويض بالمتوسّط، أو استخدام خوارزميّات التنبّؤ</w:t>
      </w:r>
      <w:r w:rsidRPr="00864A30">
        <w:rPr>
          <w:rFonts w:ascii="Sakkal Majalla" w:hAnsi="Sakkal Majalla"/>
          <w:sz w:val="34"/>
        </w:rPr>
        <w:t>.</w:t>
      </w:r>
    </w:p>
    <w:p w14:paraId="63161B80" w14:textId="2367B8C8" w:rsidR="00864A30" w:rsidRPr="00864A30" w:rsidRDefault="006F65CB" w:rsidP="00EC6DCA">
      <w:pPr>
        <w:rPr>
          <w:rFonts w:ascii="Sakkal Majalla" w:hAnsi="Sakkal Majalla"/>
          <w:b/>
          <w:bCs/>
          <w:sz w:val="34"/>
        </w:rPr>
      </w:pPr>
      <w:r>
        <w:rPr>
          <w:noProof/>
        </w:rPr>
        <w:drawing>
          <wp:anchor distT="0" distB="0" distL="114300" distR="114300" simplePos="0" relativeHeight="252836864" behindDoc="0" locked="0" layoutInCell="1" allowOverlap="1" wp14:anchorId="5730EDD6" wp14:editId="59F46E5F">
            <wp:simplePos x="0" y="0"/>
            <wp:positionH relativeFrom="column">
              <wp:posOffset>120650</wp:posOffset>
            </wp:positionH>
            <wp:positionV relativeFrom="paragraph">
              <wp:posOffset>956945</wp:posOffset>
            </wp:positionV>
            <wp:extent cx="927100" cy="927100"/>
            <wp:effectExtent l="0" t="0" r="6350" b="6350"/>
            <wp:wrapSquare wrapText="bothSides"/>
            <wp:docPr id="1112162632" name="صورة 189" descr="Exploratory analys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xploratory analysis "/>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27100" cy="927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6DCA" w:rsidRPr="002A078C">
        <w:rPr>
          <w:rFonts w:ascii="Sakkal Majalla" w:hAnsi="Sakkal Majalla"/>
          <w:noProof/>
          <w:sz w:val="34"/>
          <w:lang w:bidi="ar-EG"/>
        </w:rPr>
        <mc:AlternateContent>
          <mc:Choice Requires="wpg">
            <w:drawing>
              <wp:inline distT="0" distB="0" distL="0" distR="0" wp14:anchorId="4D62352D" wp14:editId="5156BD87">
                <wp:extent cx="5731510" cy="891540"/>
                <wp:effectExtent l="0" t="0" r="2540" b="22860"/>
                <wp:docPr id="16659049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44754504" name="مجموعة 47"/>
                        <wpg:cNvGrpSpPr/>
                        <wpg:grpSpPr>
                          <a:xfrm>
                            <a:off x="0" y="0"/>
                            <a:ext cx="5731510" cy="895351"/>
                            <a:chOff x="0" y="0"/>
                            <a:chExt cx="5878196" cy="918845"/>
                          </a:xfrm>
                        </wpg:grpSpPr>
                        <wpg:grpSp>
                          <wpg:cNvPr id="806403187" name="مجموعة 48"/>
                          <wpg:cNvGrpSpPr/>
                          <wpg:grpSpPr>
                            <a:xfrm>
                              <a:off x="0" y="0"/>
                              <a:ext cx="5878196" cy="918845"/>
                              <a:chOff x="0" y="0"/>
                              <a:chExt cx="6240348" cy="919070"/>
                            </a:xfrm>
                          </wpg:grpSpPr>
                          <wpg:grpSp>
                            <wpg:cNvPr id="1750856806" name="مجموعة 49"/>
                            <wpg:cNvGrpSpPr/>
                            <wpg:grpSpPr>
                              <a:xfrm>
                                <a:off x="0" y="169208"/>
                                <a:ext cx="5433072" cy="580613"/>
                                <a:chOff x="0" y="169208"/>
                                <a:chExt cx="5433072" cy="580613"/>
                              </a:xfrm>
                            </wpg:grpSpPr>
                            <wps:wsp>
                              <wps:cNvPr id="10380656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961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43427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5783826" name="مربع نص 41"/>
                          <wps:cNvSpPr txBox="1"/>
                          <wps:spPr>
                            <a:xfrm>
                              <a:off x="204466" y="256691"/>
                              <a:ext cx="4615440" cy="409030"/>
                            </a:xfrm>
                            <a:prstGeom prst="rect">
                              <a:avLst/>
                            </a:prstGeom>
                            <a:noFill/>
                          </wps:spPr>
                          <wps:txbx>
                            <w:txbxContent>
                              <w:p w14:paraId="61A2A1CE" w14:textId="37066CDD"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الاستكشاف والتحليل (</w:t>
                                </w:r>
                                <w:r w:rsidRPr="00EC6DCA">
                                  <w:rPr>
                                    <w:rFonts w:eastAsia="Calibri" w:hAnsi="Adobe Arabic" w:cs="Adobe Arabic"/>
                                    <w:b/>
                                    <w:bCs/>
                                    <w:color w:val="FFFFFF"/>
                                    <w:kern w:val="24"/>
                                    <w:sz w:val="32"/>
                                    <w:szCs w:val="32"/>
                                    <w:lang w:bidi="ar-EG"/>
                                  </w:rPr>
                                  <w:t>Exploratory Data Analysis - EDA</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97625486"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62352D" id="_x0000_s11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">
                <v:group id="مجموعة 47" o:spid="_x0000_s11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">
                  <v:group id="مجموعة 48" o:spid="_x0000_s11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">
                    <v:group id="مجموعة 49" o:spid="_x0000_s11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">
                      <v:shape id="شكل حر 50" o:spid="_x0000_s11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" fillcolor="#a5a5a5 [2092]" stroked="f" strokeweight="1pt">
                        <v:stroke joinstyle="miter"/>
                      </v:roundrect>
                    </v:group>
                    <v:oval id="شكل بيضاوي 52" o:spid="_x0000_s11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" filled="f" strokecolor="#168489" strokeweight="1pt">
                      <v:stroke joinstyle="miter"/>
                    </v:oval>
                  </v:group>
                  <v:shape id="مربع نص 41" o:spid="_x0000_s1183" type="#_x0000_t202" style="position:absolute;left:2044;top:2566;width:46155;height:4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" filled="f" stroked="f">
                    <v:textbox style="mso-fit-shape-to-text:t">
                      <w:txbxContent>
                        <w:p w14:paraId="61A2A1CE" w14:textId="37066CDD"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الاستكشاف والتحليل (</w:t>
                          </w:r>
                          <w:r w:rsidRPr="00EC6DCA">
                            <w:rPr>
                              <w:rFonts w:eastAsia="Calibri" w:hAnsi="Adobe Arabic" w:cs="Adobe Arabic"/>
                              <w:b/>
                              <w:bCs/>
                              <w:color w:val="FFFFFF"/>
                              <w:kern w:val="24"/>
                              <w:sz w:val="32"/>
                              <w:szCs w:val="32"/>
                              <w:lang w:bidi="ar-EG"/>
                            </w:rPr>
                            <w:t>Exploratory Data Analysis - EDA</w:t>
                          </w:r>
                          <w:r w:rsidRPr="00EC6DCA">
                            <w:rPr>
                              <w:rFonts w:eastAsia="Calibri" w:hAnsi="Adobe Arabic" w:cs="Adobe Arabic"/>
                              <w:b/>
                              <w:bCs/>
                              <w:color w:val="FFFFFF"/>
                              <w:kern w:val="24"/>
                              <w:sz w:val="36"/>
                              <w:szCs w:val="36"/>
                              <w:rtl/>
                              <w:lang w:bidi="ar-EG"/>
                            </w:rPr>
                            <w:t>)</w:t>
                          </w:r>
                        </w:p>
                      </w:txbxContent>
                    </v:textbox>
                  </v:shape>
                </v:group>
                <v:shape id="صورة 54" o:spid="_x0000_s11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">
                  <v:imagedata r:id="rId113" o:title=""/>
                </v:shape>
                <w10:anchorlock/>
              </v:group>
            </w:pict>
          </mc:Fallback>
        </mc:AlternateContent>
      </w:r>
    </w:p>
    <w:p w14:paraId="6229F84E" w14:textId="3D1748FB" w:rsidR="00864A30" w:rsidRPr="00864A30" w:rsidRDefault="00864A30" w:rsidP="00864A30">
      <w:pPr>
        <w:rPr>
          <w:rFonts w:ascii="Sakkal Majalla" w:hAnsi="Sakkal Majalla"/>
          <w:sz w:val="34"/>
        </w:rPr>
      </w:pPr>
      <w:r w:rsidRPr="00864A30">
        <w:rPr>
          <w:rFonts w:ascii="Sakkal Majalla" w:hAnsi="Sakkal Majalla"/>
          <w:b/>
          <w:bCs/>
          <w:sz w:val="34"/>
          <w:rtl/>
        </w:rPr>
        <w:t>الهد</w:t>
      </w:r>
      <w:r w:rsidR="001E253C">
        <w:rPr>
          <w:rFonts w:ascii="Sakkal Majalla" w:hAnsi="Sakkal Majalla" w:hint="cs"/>
          <w:b/>
          <w:bCs/>
          <w:sz w:val="34"/>
          <w:rtl/>
        </w:rPr>
        <w:t xml:space="preserve">ف: </w:t>
      </w:r>
      <w:r w:rsidRPr="00864A30">
        <w:rPr>
          <w:rFonts w:ascii="Sakkal Majalla" w:hAnsi="Sakkal Majalla"/>
          <w:sz w:val="34"/>
          <w:rtl/>
        </w:rPr>
        <w:t>فهم البيانات واكتشاف الأنماط والعلاقات</w:t>
      </w:r>
      <w:r w:rsidRPr="00864A30">
        <w:rPr>
          <w:rFonts w:ascii="Sakkal Majalla" w:hAnsi="Sakkal Majalla"/>
          <w:sz w:val="34"/>
        </w:rPr>
        <w:t>.</w:t>
      </w:r>
      <w:r w:rsidR="006F65CB" w:rsidRPr="006F65CB">
        <w:t xml:space="preserve"> </w:t>
      </w:r>
    </w:p>
    <w:p w14:paraId="7F27BD5F" w14:textId="77777777" w:rsidR="00864A30" w:rsidRPr="00864A30" w:rsidRDefault="00864A30" w:rsidP="00864A30">
      <w:pPr>
        <w:rPr>
          <w:rFonts w:ascii="Sakkal Majalla" w:hAnsi="Sakkal Majalla"/>
          <w:sz w:val="34"/>
        </w:rPr>
      </w:pPr>
      <w:r w:rsidRPr="00864A30">
        <w:rPr>
          <w:rFonts w:ascii="Sakkal Majalla" w:hAnsi="Sakkal Majalla"/>
          <w:b/>
          <w:bCs/>
          <w:sz w:val="34"/>
          <w:rtl/>
        </w:rPr>
        <w:t>التقنيّات المستخدمة</w:t>
      </w:r>
      <w:r w:rsidRPr="00864A30">
        <w:rPr>
          <w:rFonts w:ascii="Sakkal Majalla" w:hAnsi="Sakkal Majalla"/>
          <w:b/>
          <w:bCs/>
          <w:sz w:val="34"/>
        </w:rPr>
        <w:t>:</w:t>
      </w:r>
    </w:p>
    <w:p w14:paraId="3298DB13"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الإحصائيّات الوصفيّة (المتوسّط، الوسيط، الانحراف المعياري)</w:t>
      </w:r>
      <w:r w:rsidRPr="00864A30">
        <w:rPr>
          <w:rFonts w:ascii="Sakkal Majalla" w:hAnsi="Sakkal Majalla"/>
          <w:sz w:val="34"/>
        </w:rPr>
        <w:t>.</w:t>
      </w:r>
    </w:p>
    <w:p w14:paraId="2D194198"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التصوير البياني</w:t>
      </w:r>
      <w:r w:rsidRPr="00864A30">
        <w:rPr>
          <w:rFonts w:ascii="Sakkal Majalla" w:hAnsi="Sakkal Majalla"/>
          <w:sz w:val="34"/>
        </w:rPr>
        <w:t xml:space="preserve"> (Charts &amp; Graphs): </w:t>
      </w:r>
      <w:r w:rsidRPr="00864A30">
        <w:rPr>
          <w:rFonts w:ascii="Sakkal Majalla" w:hAnsi="Sakkal Majalla"/>
          <w:sz w:val="34"/>
          <w:rtl/>
        </w:rPr>
        <w:t>رسوم بيانيّة خطّيّة، أعمدة، دائريّة</w:t>
      </w:r>
      <w:r w:rsidRPr="00864A30">
        <w:rPr>
          <w:rFonts w:ascii="Sakkal Majalla" w:hAnsi="Sakkal Majalla"/>
          <w:sz w:val="34"/>
        </w:rPr>
        <w:t>.</w:t>
      </w:r>
    </w:p>
    <w:p w14:paraId="3CF627F4"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تحليل الارتباطات</w:t>
      </w:r>
      <w:r w:rsidRPr="00864A30">
        <w:rPr>
          <w:rFonts w:ascii="Sakkal Majalla" w:hAnsi="Sakkal Majalla"/>
          <w:sz w:val="34"/>
        </w:rPr>
        <w:t xml:space="preserve"> (Correlation Analysis).</w:t>
      </w:r>
    </w:p>
    <w:p w14:paraId="4A679D46" w14:textId="77777777" w:rsidR="00864A30" w:rsidRPr="00864A30" w:rsidRDefault="00864A30">
      <w:pPr>
        <w:numPr>
          <w:ilvl w:val="0"/>
          <w:numId w:val="17"/>
        </w:numPr>
        <w:spacing w:after="160" w:line="259" w:lineRule="auto"/>
        <w:jc w:val="left"/>
        <w:rPr>
          <w:rFonts w:ascii="Sakkal Majalla" w:hAnsi="Sakkal Majalla"/>
          <w:sz w:val="34"/>
        </w:rPr>
      </w:pPr>
      <w:r w:rsidRPr="00864A30">
        <w:rPr>
          <w:rFonts w:ascii="Sakkal Majalla" w:hAnsi="Sakkal Majalla"/>
          <w:sz w:val="34"/>
          <w:rtl/>
        </w:rPr>
        <w:t>اكتشاف الاتّجاهات والموسميّة</w:t>
      </w:r>
      <w:r w:rsidRPr="00864A30">
        <w:rPr>
          <w:rFonts w:ascii="Sakkal Majalla" w:hAnsi="Sakkal Majalla"/>
          <w:sz w:val="34"/>
        </w:rPr>
        <w:t xml:space="preserve"> (Trends &amp; Seasonality).</w:t>
      </w:r>
    </w:p>
    <w:p w14:paraId="040953E9" w14:textId="53E177E5"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30720" behindDoc="0" locked="0" layoutInCell="1" allowOverlap="1" wp14:anchorId="73C7FA5D" wp14:editId="151DD676">
                <wp:simplePos x="0" y="0"/>
                <wp:positionH relativeFrom="column">
                  <wp:posOffset>5372100</wp:posOffset>
                </wp:positionH>
                <wp:positionV relativeFrom="paragraph">
                  <wp:posOffset>2540</wp:posOffset>
                </wp:positionV>
                <wp:extent cx="361315" cy="324485"/>
                <wp:effectExtent l="0" t="0" r="635" b="0"/>
                <wp:wrapSquare wrapText="bothSides"/>
                <wp:docPr id="456021035"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40087532"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2814629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7791CFD" id="Group 20" o:spid="_x0000_s1026" style="position:absolute;margin-left:423pt;margin-top:.2pt;width:28.45pt;height:25.55pt;z-index:2528307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">
                  <v:imagedata r:id="rId10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رسم بياني يُظهر أنّ المبيعات تزداد بشكل منتظم في نهاية الأسبوع، وتنخفض أيّام الأحد</w:t>
      </w:r>
      <w:r w:rsidR="00864A30" w:rsidRPr="00864A30">
        <w:rPr>
          <w:rFonts w:ascii="Sakkal Majalla" w:hAnsi="Sakkal Majalla"/>
          <w:sz w:val="34"/>
        </w:rPr>
        <w:t>.</w:t>
      </w:r>
    </w:p>
    <w:p w14:paraId="74E4BE13" w14:textId="66AF4DE0" w:rsidR="00864A30" w:rsidRPr="00864A30" w:rsidRDefault="006F65CB" w:rsidP="00EC6DCA">
      <w:pPr>
        <w:rPr>
          <w:rFonts w:ascii="Sakkal Majalla" w:hAnsi="Sakkal Majalla"/>
          <w:b/>
          <w:bCs/>
          <w:sz w:val="34"/>
        </w:rPr>
      </w:pPr>
      <w:r>
        <w:rPr>
          <w:noProof/>
        </w:rPr>
        <w:drawing>
          <wp:anchor distT="0" distB="0" distL="114300" distR="114300" simplePos="0" relativeHeight="252837888" behindDoc="0" locked="0" layoutInCell="1" allowOverlap="1" wp14:anchorId="55ADD1C0" wp14:editId="4480A628">
            <wp:simplePos x="0" y="0"/>
            <wp:positionH relativeFrom="column">
              <wp:posOffset>95250</wp:posOffset>
            </wp:positionH>
            <wp:positionV relativeFrom="paragraph">
              <wp:posOffset>953770</wp:posOffset>
            </wp:positionV>
            <wp:extent cx="952500" cy="952500"/>
            <wp:effectExtent l="0" t="0" r="0" b="0"/>
            <wp:wrapSquare wrapText="bothSides"/>
            <wp:docPr id="1865673181" name="صورة 190" descr="Predictive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redictive chart "/>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6DCA" w:rsidRPr="002A078C">
        <w:rPr>
          <w:rFonts w:ascii="Sakkal Majalla" w:hAnsi="Sakkal Majalla"/>
          <w:noProof/>
          <w:sz w:val="34"/>
          <w:lang w:bidi="ar-EG"/>
        </w:rPr>
        <mc:AlternateContent>
          <mc:Choice Requires="wpg">
            <w:drawing>
              <wp:inline distT="0" distB="0" distL="0" distR="0" wp14:anchorId="3D7F7DC5" wp14:editId="1419E0BB">
                <wp:extent cx="5731510" cy="891540"/>
                <wp:effectExtent l="0" t="0" r="2540" b="22860"/>
                <wp:docPr id="71207739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18821586" name="مجموعة 47"/>
                        <wpg:cNvGrpSpPr/>
                        <wpg:grpSpPr>
                          <a:xfrm>
                            <a:off x="0" y="0"/>
                            <a:ext cx="5731510" cy="895351"/>
                            <a:chOff x="0" y="0"/>
                            <a:chExt cx="5878196" cy="918845"/>
                          </a:xfrm>
                        </wpg:grpSpPr>
                        <wpg:grpSp>
                          <wpg:cNvPr id="1746302009" name="مجموعة 48"/>
                          <wpg:cNvGrpSpPr/>
                          <wpg:grpSpPr>
                            <a:xfrm>
                              <a:off x="0" y="0"/>
                              <a:ext cx="5878196" cy="918845"/>
                              <a:chOff x="0" y="0"/>
                              <a:chExt cx="6240348" cy="919070"/>
                            </a:xfrm>
                          </wpg:grpSpPr>
                          <wpg:grpSp>
                            <wpg:cNvPr id="1680274717" name="مجموعة 49"/>
                            <wpg:cNvGrpSpPr/>
                            <wpg:grpSpPr>
                              <a:xfrm>
                                <a:off x="0" y="169208"/>
                                <a:ext cx="5433072" cy="580613"/>
                                <a:chOff x="0" y="169208"/>
                                <a:chExt cx="5433072" cy="580613"/>
                              </a:xfrm>
                            </wpg:grpSpPr>
                            <wps:wsp>
                              <wps:cNvPr id="18398288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95323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89046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3054755" name="مربع نص 41"/>
                          <wps:cNvSpPr txBox="1"/>
                          <wps:spPr>
                            <a:xfrm>
                              <a:off x="204466" y="256739"/>
                              <a:ext cx="4615440" cy="409030"/>
                            </a:xfrm>
                            <a:prstGeom prst="rect">
                              <a:avLst/>
                            </a:prstGeom>
                            <a:noFill/>
                          </wps:spPr>
                          <wps:txbx>
                            <w:txbxContent>
                              <w:p w14:paraId="07B1BCB0" w14:textId="54747D5A"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النمذجة والتنبّؤ (</w:t>
                                </w:r>
                                <w:r w:rsidRPr="00EC6DCA">
                                  <w:rPr>
                                    <w:rFonts w:eastAsia="Calibri" w:hAnsi="Adobe Arabic" w:cs="Adobe Arabic"/>
                                    <w:b/>
                                    <w:bCs/>
                                    <w:color w:val="FFFFFF"/>
                                    <w:kern w:val="24"/>
                                    <w:sz w:val="32"/>
                                    <w:szCs w:val="32"/>
                                    <w:lang w:bidi="ar-EG"/>
                                  </w:rPr>
                                  <w:t>Modeling &amp; Prediction</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91861471"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7F7DC5" id="_x0000_s11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">
                <v:group id="مجموعة 47" o:spid="_x0000_s1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">
                  <v:group id="مجموعة 48" o:spid="_x0000_s1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">
                    <v:group id="مجموعة 49" o:spid="_x0000_s1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">
                      <v:shape id="شكل حر 50" o:spid="_x0000_s1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" fillcolor="#a5a5a5 [2092]" stroked="f" strokeweight="1pt">
                        <v:stroke joinstyle="miter"/>
                      </v:roundrect>
                    </v:group>
                    <v:oval id="شكل بيضاوي 52" o:spid="_x0000_s1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" filled="f" strokecolor="#168489" strokeweight="1pt">
                      <v:stroke joinstyle="miter"/>
                    </v:oval>
                  </v:group>
                  <v:shape id="مربع نص 41" o:spid="_x0000_s1192" type="#_x0000_t202" style="position:absolute;left:2044;top:2567;width:46155;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" filled="f" stroked="f">
                    <v:textbox style="mso-fit-shape-to-text:t">
                      <w:txbxContent>
                        <w:p w14:paraId="07B1BCB0" w14:textId="54747D5A"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النمذجة والتنبّؤ (</w:t>
                          </w:r>
                          <w:r w:rsidRPr="00EC6DCA">
                            <w:rPr>
                              <w:rFonts w:eastAsia="Calibri" w:hAnsi="Adobe Arabic" w:cs="Adobe Arabic"/>
                              <w:b/>
                              <w:bCs/>
                              <w:color w:val="FFFFFF"/>
                              <w:kern w:val="24"/>
                              <w:sz w:val="32"/>
                              <w:szCs w:val="32"/>
                              <w:lang w:bidi="ar-EG"/>
                            </w:rPr>
                            <w:t>Modeling &amp; Prediction</w:t>
                          </w:r>
                          <w:r w:rsidRPr="00EC6DCA">
                            <w:rPr>
                              <w:rFonts w:eastAsia="Calibri" w:hAnsi="Adobe Arabic" w:cs="Adobe Arabic"/>
                              <w:b/>
                              <w:bCs/>
                              <w:color w:val="FFFFFF"/>
                              <w:kern w:val="24"/>
                              <w:sz w:val="36"/>
                              <w:szCs w:val="36"/>
                              <w:rtl/>
                              <w:lang w:bidi="ar-EG"/>
                            </w:rPr>
                            <w:t>)</w:t>
                          </w:r>
                        </w:p>
                      </w:txbxContent>
                    </v:textbox>
                  </v:shape>
                </v:group>
                <v:shape id="صورة 54" o:spid="_x0000_s11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">
                  <v:imagedata r:id="rId113" o:title=""/>
                </v:shape>
                <w10:anchorlock/>
              </v:group>
            </w:pict>
          </mc:Fallback>
        </mc:AlternateContent>
      </w:r>
    </w:p>
    <w:p w14:paraId="065CD418" w14:textId="35BE7585" w:rsidR="00864A30" w:rsidRPr="00864A30" w:rsidRDefault="00864A30" w:rsidP="00864A30">
      <w:pPr>
        <w:rPr>
          <w:rFonts w:ascii="Sakkal Majalla" w:hAnsi="Sakkal Majalla"/>
          <w:sz w:val="34"/>
        </w:rPr>
      </w:pPr>
      <w:r w:rsidRPr="00864A30">
        <w:rPr>
          <w:rFonts w:ascii="Sakkal Majalla" w:hAnsi="Sakkal Majalla"/>
          <w:b/>
          <w:bCs/>
          <w:sz w:val="34"/>
          <w:rtl/>
        </w:rPr>
        <w:t>الهدف</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بناء نماذج إحصائيّة أو نماذج تعلّم آلي لاستخراج الرؤى أو التنبّؤ</w:t>
      </w:r>
      <w:r w:rsidRPr="00864A30">
        <w:rPr>
          <w:rFonts w:ascii="Sakkal Majalla" w:hAnsi="Sakkal Majalla"/>
          <w:sz w:val="34"/>
        </w:rPr>
        <w:t>.</w:t>
      </w:r>
    </w:p>
    <w:p w14:paraId="3241537E" w14:textId="6B17526B" w:rsidR="00864A30" w:rsidRPr="00864A30" w:rsidRDefault="001E253C" w:rsidP="00864A30">
      <w:pPr>
        <w:rPr>
          <w:rFonts w:ascii="Sakkal Majalla" w:hAnsi="Sakkal Majalla"/>
          <w:sz w:val="34"/>
        </w:rPr>
      </w:pPr>
      <w:hyperlink r:id="rId120" w:history="1">
        <w:r w:rsidR="00864A30" w:rsidRPr="001E253C">
          <w:rPr>
            <w:rStyle w:val="Hyperlink"/>
            <w:rFonts w:ascii="Sakkal Majalla" w:hAnsi="Sakkal Majalla"/>
            <w:b/>
            <w:bCs/>
            <w:sz w:val="34"/>
            <w:rtl/>
          </w:rPr>
          <w:t>أنواع النماذج</w:t>
        </w:r>
        <w:r w:rsidR="00864A30" w:rsidRPr="001E253C">
          <w:rPr>
            <w:rStyle w:val="Hyperlink"/>
            <w:rFonts w:ascii="Sakkal Majalla" w:hAnsi="Sakkal Majalla"/>
            <w:b/>
            <w:bCs/>
            <w:sz w:val="34"/>
          </w:rPr>
          <w:t>:</w:t>
        </w:r>
      </w:hyperlink>
      <w:r w:rsidR="006F65CB" w:rsidRPr="006F65CB">
        <w:t xml:space="preserve"> </w:t>
      </w:r>
    </w:p>
    <w:p w14:paraId="0F2CDA26" w14:textId="77777777" w:rsidR="00864A30" w:rsidRPr="00864A30" w:rsidRDefault="00864A30">
      <w:pPr>
        <w:numPr>
          <w:ilvl w:val="0"/>
          <w:numId w:val="18"/>
        </w:numPr>
        <w:spacing w:after="160" w:line="259" w:lineRule="auto"/>
        <w:jc w:val="left"/>
        <w:rPr>
          <w:rFonts w:ascii="Sakkal Majalla" w:hAnsi="Sakkal Majalla"/>
          <w:sz w:val="34"/>
        </w:rPr>
      </w:pPr>
      <w:r w:rsidRPr="00864A30">
        <w:rPr>
          <w:rFonts w:ascii="Sakkal Majalla" w:hAnsi="Sakkal Majalla"/>
          <w:sz w:val="34"/>
          <w:rtl/>
        </w:rPr>
        <w:t>نماذج إحصائيّة كلاسيكيّة: الانحدار الخطّي، الانحدار اللوجستي</w:t>
      </w:r>
      <w:r w:rsidRPr="00864A30">
        <w:rPr>
          <w:rFonts w:ascii="Sakkal Majalla" w:hAnsi="Sakkal Majalla"/>
          <w:sz w:val="34"/>
        </w:rPr>
        <w:t>.</w:t>
      </w:r>
    </w:p>
    <w:p w14:paraId="46B9A152" w14:textId="77777777" w:rsidR="00864A30" w:rsidRPr="00864A30" w:rsidRDefault="00864A30">
      <w:pPr>
        <w:numPr>
          <w:ilvl w:val="0"/>
          <w:numId w:val="18"/>
        </w:numPr>
        <w:spacing w:after="160" w:line="259" w:lineRule="auto"/>
        <w:jc w:val="left"/>
        <w:rPr>
          <w:rFonts w:ascii="Sakkal Majalla" w:hAnsi="Sakkal Majalla"/>
          <w:sz w:val="34"/>
        </w:rPr>
      </w:pPr>
      <w:r w:rsidRPr="00864A30">
        <w:rPr>
          <w:rFonts w:ascii="Sakkal Majalla" w:hAnsi="Sakkal Majalla"/>
          <w:sz w:val="34"/>
          <w:rtl/>
        </w:rPr>
        <w:t>نماذج تعلّم آلي: أشجار القرار، الغابات العشوائيّة، الشبكات العصبيّة</w:t>
      </w:r>
      <w:r w:rsidRPr="00864A30">
        <w:rPr>
          <w:rFonts w:ascii="Sakkal Majalla" w:hAnsi="Sakkal Majalla"/>
          <w:sz w:val="34"/>
        </w:rPr>
        <w:t>.</w:t>
      </w:r>
    </w:p>
    <w:p w14:paraId="5A6EA57F" w14:textId="77777777" w:rsidR="00864A30" w:rsidRPr="00864A30" w:rsidRDefault="00864A30" w:rsidP="00864A30">
      <w:pPr>
        <w:rPr>
          <w:rFonts w:ascii="Sakkal Majalla" w:hAnsi="Sakkal Majalla"/>
          <w:sz w:val="34"/>
        </w:rPr>
      </w:pPr>
      <w:r w:rsidRPr="00864A30">
        <w:rPr>
          <w:rFonts w:ascii="Sakkal Majalla" w:hAnsi="Sakkal Majalla"/>
          <w:b/>
          <w:bCs/>
          <w:sz w:val="34"/>
          <w:rtl/>
        </w:rPr>
        <w:lastRenderedPageBreak/>
        <w:t>دور الذكاء الاصطناعي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في هذه المرحلة، يبرز الذكاء الاصطناعي كأداة قويّة لبناء نماذج معقّدة قادرة على</w:t>
      </w:r>
      <w:r w:rsidRPr="00864A30">
        <w:rPr>
          <w:rFonts w:ascii="Sakkal Majalla" w:hAnsi="Sakkal Majalla"/>
          <w:sz w:val="34"/>
        </w:rPr>
        <w:t>:</w:t>
      </w:r>
    </w:p>
    <w:p w14:paraId="61CFE9C1" w14:textId="77777777" w:rsidR="00864A30" w:rsidRPr="00864A30" w:rsidRDefault="00864A30">
      <w:pPr>
        <w:numPr>
          <w:ilvl w:val="0"/>
          <w:numId w:val="19"/>
        </w:numPr>
        <w:spacing w:after="160" w:line="259" w:lineRule="auto"/>
        <w:jc w:val="left"/>
        <w:rPr>
          <w:rFonts w:ascii="Sakkal Majalla" w:hAnsi="Sakkal Majalla"/>
          <w:sz w:val="34"/>
        </w:rPr>
      </w:pPr>
      <w:r w:rsidRPr="00864A30">
        <w:rPr>
          <w:rFonts w:ascii="Sakkal Majalla" w:hAnsi="Sakkal Majalla"/>
          <w:sz w:val="34"/>
          <w:rtl/>
        </w:rPr>
        <w:t>التعامل مع كمّيّات ضخمة من البيانات</w:t>
      </w:r>
      <w:r w:rsidRPr="00864A30">
        <w:rPr>
          <w:rFonts w:ascii="Sakkal Majalla" w:hAnsi="Sakkal Majalla"/>
          <w:sz w:val="34"/>
        </w:rPr>
        <w:t>.</w:t>
      </w:r>
    </w:p>
    <w:p w14:paraId="00476B2E" w14:textId="77777777" w:rsidR="00864A30" w:rsidRPr="00864A30" w:rsidRDefault="00864A30">
      <w:pPr>
        <w:numPr>
          <w:ilvl w:val="0"/>
          <w:numId w:val="19"/>
        </w:numPr>
        <w:spacing w:after="160" w:line="259" w:lineRule="auto"/>
        <w:jc w:val="left"/>
        <w:rPr>
          <w:rFonts w:ascii="Sakkal Majalla" w:hAnsi="Sakkal Majalla"/>
          <w:sz w:val="34"/>
        </w:rPr>
      </w:pPr>
      <w:r w:rsidRPr="00864A30">
        <w:rPr>
          <w:rFonts w:ascii="Sakkal Majalla" w:hAnsi="Sakkal Majalla"/>
          <w:sz w:val="34"/>
          <w:rtl/>
        </w:rPr>
        <w:t>اكتشاف أنماط غير خطّيّة معقّدة</w:t>
      </w:r>
      <w:r w:rsidRPr="00864A30">
        <w:rPr>
          <w:rFonts w:ascii="Sakkal Majalla" w:hAnsi="Sakkal Majalla"/>
          <w:sz w:val="34"/>
        </w:rPr>
        <w:t>.</w:t>
      </w:r>
    </w:p>
    <w:p w14:paraId="4EE783ED" w14:textId="77777777" w:rsidR="00864A30" w:rsidRPr="00864A30" w:rsidRDefault="00864A30">
      <w:pPr>
        <w:numPr>
          <w:ilvl w:val="0"/>
          <w:numId w:val="19"/>
        </w:numPr>
        <w:spacing w:after="160" w:line="259" w:lineRule="auto"/>
        <w:jc w:val="left"/>
        <w:rPr>
          <w:rFonts w:ascii="Sakkal Majalla" w:hAnsi="Sakkal Majalla"/>
          <w:sz w:val="34"/>
        </w:rPr>
      </w:pPr>
      <w:r w:rsidRPr="00864A30">
        <w:rPr>
          <w:rFonts w:ascii="Sakkal Majalla" w:hAnsi="Sakkal Majalla"/>
          <w:sz w:val="34"/>
          <w:rtl/>
        </w:rPr>
        <w:t>التحسين المستمرّ مع توفّر بيانات جديدة</w:t>
      </w:r>
      <w:r w:rsidRPr="00864A30">
        <w:rPr>
          <w:rFonts w:ascii="Sakkal Majalla" w:hAnsi="Sakkal Majalla"/>
          <w:sz w:val="34"/>
        </w:rPr>
        <w:t>.</w:t>
      </w:r>
    </w:p>
    <w:p w14:paraId="22BCE821" w14:textId="459E8644" w:rsidR="00864A30" w:rsidRPr="00864A30" w:rsidRDefault="006F65CB" w:rsidP="00864A30">
      <w:pPr>
        <w:rPr>
          <w:rFonts w:ascii="Sakkal Majalla" w:hAnsi="Sakkal Majalla"/>
          <w:sz w:val="34"/>
        </w:rPr>
      </w:pPr>
      <w:r>
        <w:rPr>
          <w:noProof/>
        </w:rPr>
        <w:drawing>
          <wp:anchor distT="0" distB="0" distL="114300" distR="114300" simplePos="0" relativeHeight="252838912" behindDoc="0" locked="0" layoutInCell="1" allowOverlap="1" wp14:anchorId="4600C60A" wp14:editId="15058DBC">
            <wp:simplePos x="0" y="0"/>
            <wp:positionH relativeFrom="column">
              <wp:posOffset>95250</wp:posOffset>
            </wp:positionH>
            <wp:positionV relativeFrom="paragraph">
              <wp:posOffset>1645285</wp:posOffset>
            </wp:positionV>
            <wp:extent cx="939800" cy="939800"/>
            <wp:effectExtent l="0" t="0" r="0" b="0"/>
            <wp:wrapSquare wrapText="bothSides"/>
            <wp:docPr id="629019607" name="صورة 191" descr="Decision ma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ecision making "/>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39800" cy="939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C6DCA">
        <w:rPr>
          <w:rFonts w:ascii="Adobe Arabic" w:hAnsi="Adobe Arabic" w:cs="Adobe Arabic"/>
          <w:b/>
          <w:bCs/>
          <w:noProof/>
          <w:color w:val="008080"/>
          <w:sz w:val="36"/>
          <w:szCs w:val="36"/>
        </w:rPr>
        <mc:AlternateContent>
          <mc:Choice Requires="wpg">
            <w:drawing>
              <wp:anchor distT="0" distB="0" distL="114300" distR="114300" simplePos="0" relativeHeight="252831744" behindDoc="0" locked="0" layoutInCell="1" allowOverlap="1" wp14:anchorId="4F31A51B" wp14:editId="6E3DACB0">
                <wp:simplePos x="0" y="0"/>
                <wp:positionH relativeFrom="column">
                  <wp:posOffset>5372100</wp:posOffset>
                </wp:positionH>
                <wp:positionV relativeFrom="paragraph">
                  <wp:posOffset>635</wp:posOffset>
                </wp:positionV>
                <wp:extent cx="361315" cy="324485"/>
                <wp:effectExtent l="0" t="0" r="635" b="0"/>
                <wp:wrapSquare wrapText="bothSides"/>
                <wp:docPr id="153724422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813383976"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0572919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9BE83D3" id="Group 20" o:spid="_x0000_s1026" style="position:absolute;margin-left:423pt;margin-top:.05pt;width:28.45pt;height:25.55pt;z-index:25283174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yqVkN4AAAAHAQAADwAAAGRycy9kb3ducmV2&#10;LnhtbEyPQWvCQBCF74X+h2WE3uomaRWN2YhI25MUqoXS25gdk2B2NmTXJP77rqd6HL7He99k69E0&#10;oqfO1ZYVxNMIBHFhdc2lgu/D+/MChPPIGhvLpOBKDtb540OGqbYDf1G/96UIJexSVFB536ZSuqIi&#10;g25qW+LATrYz6MPZlVJ3OIRy08gkiubSYM1hocKWthUV5/3FKPgYcNi8xG/97nzaXn8Ps8+fXUxK&#10;PU3GzQqEp9H/h+GmH9QhD05He2HtRKNg8ToPv/gbEAEvo2QJ4qhgFicg80ze++d/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3gjgmEAwAAYQgAAA4AAAAAAAAA&#10;AAAAAAAAOgIAAGRycy9lMm9Eb2MueG1sUEsBAi0ACgAAAAAAAAAhAIyfNhvgCgAA4AoAABQAAAAA&#10;AAAAAAAAAAAA6gUAAGRycy9tZWRpYS9pbWFnZTEucG5nUEsBAi0AFAAGAAgAAAAhAPsqlZDeAAAA&#10;BwEAAA8AAAAAAAAAAAAAAAAA/B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">
                  <v:imagedata r:id="rId10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بناء نموذج تعلّم آلي للتنبّؤ بالطلب على منتج خلال الشهر القادم بناءً على البيانات التاريخيّة والعوامل الموسميّة</w:t>
      </w:r>
      <w:r w:rsidR="00864A30" w:rsidRPr="00864A30">
        <w:rPr>
          <w:rFonts w:ascii="Sakkal Majalla" w:hAnsi="Sakkal Majalla"/>
          <w:sz w:val="34"/>
        </w:rPr>
        <w:t>.</w:t>
      </w:r>
    </w:p>
    <w:p w14:paraId="4421F15C" w14:textId="1A7996E5" w:rsidR="00864A30" w:rsidRPr="00864A30" w:rsidRDefault="00EC6DCA" w:rsidP="00EC6DCA">
      <w:pPr>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644DDF80" wp14:editId="665F6A9E">
                <wp:extent cx="5769610" cy="891540"/>
                <wp:effectExtent l="0" t="0" r="2540" b="22860"/>
                <wp:docPr id="235689288" name="مجموعة 22"/>
                <wp:cNvGraphicFramePr/>
                <a:graphic xmlns:a="http://schemas.openxmlformats.org/drawingml/2006/main">
                  <a:graphicData uri="http://schemas.microsoft.com/office/word/2010/wordprocessingGroup">
                    <wpg:wgp>
                      <wpg:cNvGrpSpPr/>
                      <wpg:grpSpPr>
                        <a:xfrm>
                          <a:off x="0" y="0"/>
                          <a:ext cx="5769610" cy="891540"/>
                          <a:chOff x="-38246" y="0"/>
                          <a:chExt cx="5791702" cy="895351"/>
                        </a:xfrm>
                      </wpg:grpSpPr>
                      <wpg:grpSp>
                        <wpg:cNvPr id="273171397" name="مجموعة 47"/>
                        <wpg:cNvGrpSpPr/>
                        <wpg:grpSpPr>
                          <a:xfrm>
                            <a:off x="-38246" y="0"/>
                            <a:ext cx="5769756" cy="895351"/>
                            <a:chOff x="-39225" y="0"/>
                            <a:chExt cx="5917421" cy="918845"/>
                          </a:xfrm>
                        </wpg:grpSpPr>
                        <wpg:grpSp>
                          <wpg:cNvPr id="372112463" name="مجموعة 48"/>
                          <wpg:cNvGrpSpPr/>
                          <wpg:grpSpPr>
                            <a:xfrm>
                              <a:off x="0" y="0"/>
                              <a:ext cx="5878196" cy="918845"/>
                              <a:chOff x="0" y="0"/>
                              <a:chExt cx="6240348" cy="919070"/>
                            </a:xfrm>
                          </wpg:grpSpPr>
                          <wpg:grpSp>
                            <wpg:cNvPr id="1730687158" name="مجموعة 49"/>
                            <wpg:cNvGrpSpPr/>
                            <wpg:grpSpPr>
                              <a:xfrm>
                                <a:off x="0" y="169208"/>
                                <a:ext cx="5433072" cy="580613"/>
                                <a:chOff x="0" y="169208"/>
                                <a:chExt cx="5433072" cy="580613"/>
                              </a:xfrm>
                            </wpg:grpSpPr>
                            <wps:wsp>
                              <wps:cNvPr id="18308365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787686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04839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97986782" name="مربع نص 41"/>
                          <wps:cNvSpPr txBox="1"/>
                          <wps:spPr>
                            <a:xfrm>
                              <a:off x="-39225" y="256625"/>
                              <a:ext cx="4950812" cy="409030"/>
                            </a:xfrm>
                            <a:prstGeom prst="rect">
                              <a:avLst/>
                            </a:prstGeom>
                            <a:noFill/>
                          </wps:spPr>
                          <wps:txbx>
                            <w:txbxContent>
                              <w:p w14:paraId="5E1010B7" w14:textId="5865F65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التواصل واتّخاذ القرار (</w:t>
                                </w:r>
                                <w:r w:rsidRPr="00EC6DCA">
                                  <w:rPr>
                                    <w:rFonts w:eastAsia="Calibri" w:hAnsi="Adobe Arabic" w:cs="Adobe Arabic"/>
                                    <w:b/>
                                    <w:bCs/>
                                    <w:color w:val="FFFFFF"/>
                                    <w:kern w:val="24"/>
                                    <w:sz w:val="32"/>
                                    <w:szCs w:val="32"/>
                                    <w:lang w:bidi="ar-EG"/>
                                  </w:rPr>
                                  <w:t>Communication &amp; Decision Making</w:t>
                                </w:r>
                                <w:r w:rsidRPr="00EC6DC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171881642"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44DDF80" id="_x0000_s1194" style="width:454.3pt;height:70.2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">
                <v:group id="مجموعة 47" o:spid="_x0000_s1195"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">
                  <v:group id="مجموعة 48" o:spid="_x0000_s11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">
                    <v:group id="مجموعة 49" o:spid="_x0000_s11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">
                      <v:shape id="شكل حر 50" o:spid="_x0000_s11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" fillcolor="#a5a5a5 [2092]" stroked="f" strokeweight="1pt">
                        <v:stroke joinstyle="miter"/>
                      </v:roundrect>
                    </v:group>
                    <v:oval id="شكل بيضاوي 52" o:spid="_x0000_s12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" filled="f" strokecolor="#168489" strokeweight="1pt">
                      <v:stroke joinstyle="miter"/>
                    </v:oval>
                  </v:group>
                  <v:shape id="مربع نص 41" o:spid="_x0000_s1201" type="#_x0000_t202" style="position:absolute;left:-392;top:2566;width:49507;height:4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" filled="f" stroked="f">
                    <v:textbox style="mso-fit-shape-to-text:t">
                      <w:txbxContent>
                        <w:p w14:paraId="5E1010B7" w14:textId="5865F658" w:rsidR="00EC6DCA" w:rsidRDefault="00EC6DCA" w:rsidP="00EC6DCA">
                          <w:pPr>
                            <w:rPr>
                              <w:rFonts w:eastAsia="Calibri" w:hAnsi="Adobe Arabic" w:cs="Adobe Arabic"/>
                              <w:b/>
                              <w:bCs/>
                              <w:color w:val="FFFFFF"/>
                              <w:kern w:val="24"/>
                              <w:sz w:val="36"/>
                              <w:szCs w:val="36"/>
                              <w:lang w:bidi="ar-EG"/>
                            </w:rPr>
                          </w:pPr>
                          <w:r w:rsidRPr="00EC6DCA">
                            <w:rPr>
                              <w:rFonts w:eastAsia="Calibri" w:hAnsi="Adobe Arabic" w:cs="Adobe Arabic"/>
                              <w:b/>
                              <w:bCs/>
                              <w:color w:val="FFFFFF"/>
                              <w:kern w:val="24"/>
                              <w:sz w:val="36"/>
                              <w:szCs w:val="36"/>
                              <w:rtl/>
                              <w:lang w:bidi="ar-EG"/>
                            </w:rPr>
                            <w:t>التواصل واتّخاذ القرار (</w:t>
                          </w:r>
                          <w:r w:rsidRPr="00EC6DCA">
                            <w:rPr>
                              <w:rFonts w:eastAsia="Calibri" w:hAnsi="Adobe Arabic" w:cs="Adobe Arabic"/>
                              <w:b/>
                              <w:bCs/>
                              <w:color w:val="FFFFFF"/>
                              <w:kern w:val="24"/>
                              <w:sz w:val="32"/>
                              <w:szCs w:val="32"/>
                              <w:lang w:bidi="ar-EG"/>
                            </w:rPr>
                            <w:t>Communication &amp; Decision Making</w:t>
                          </w:r>
                          <w:r w:rsidRPr="00EC6DCA">
                            <w:rPr>
                              <w:rFonts w:eastAsia="Calibri" w:hAnsi="Adobe Arabic" w:cs="Adobe Arabic"/>
                              <w:b/>
                              <w:bCs/>
                              <w:color w:val="FFFFFF"/>
                              <w:kern w:val="24"/>
                              <w:sz w:val="36"/>
                              <w:szCs w:val="36"/>
                              <w:rtl/>
                              <w:lang w:bidi="ar-EG"/>
                            </w:rPr>
                            <w:t>)</w:t>
                          </w:r>
                        </w:p>
                      </w:txbxContent>
                    </v:textbox>
                  </v:shape>
                </v:group>
                <v:shape id="صورة 54" o:spid="_x0000_s12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">
                  <v:imagedata r:id="rId113" o:title=""/>
                </v:shape>
                <w10:anchorlock/>
              </v:group>
            </w:pict>
          </mc:Fallback>
        </mc:AlternateContent>
      </w:r>
    </w:p>
    <w:p w14:paraId="6535392D" w14:textId="35A3013D" w:rsidR="00864A30" w:rsidRPr="00864A30" w:rsidRDefault="00864A30" w:rsidP="00864A30">
      <w:pPr>
        <w:rPr>
          <w:rFonts w:ascii="Sakkal Majalla" w:hAnsi="Sakkal Majalla"/>
          <w:sz w:val="34"/>
        </w:rPr>
      </w:pPr>
      <w:r w:rsidRPr="00864A30">
        <w:rPr>
          <w:rFonts w:ascii="Sakkal Majalla" w:hAnsi="Sakkal Majalla"/>
          <w:b/>
          <w:bCs/>
          <w:sz w:val="34"/>
          <w:rtl/>
        </w:rPr>
        <w:t>الهدف</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عرض النتائج بطريقة واضحة ومفهومة لدعم اتّخاذ القرار</w:t>
      </w:r>
      <w:r w:rsidRPr="00864A30">
        <w:rPr>
          <w:rFonts w:ascii="Sakkal Majalla" w:hAnsi="Sakkal Majalla"/>
          <w:sz w:val="34"/>
        </w:rPr>
        <w:t>.</w:t>
      </w:r>
    </w:p>
    <w:p w14:paraId="45DF5C9F" w14:textId="33690185" w:rsidR="00864A30" w:rsidRPr="00864A30" w:rsidRDefault="00864A30" w:rsidP="00864A30">
      <w:pPr>
        <w:rPr>
          <w:rFonts w:ascii="Sakkal Majalla" w:hAnsi="Sakkal Majalla"/>
          <w:sz w:val="34"/>
        </w:rPr>
      </w:pPr>
      <w:r w:rsidRPr="00864A30">
        <w:rPr>
          <w:rFonts w:ascii="Sakkal Majalla" w:hAnsi="Sakkal Majalla"/>
          <w:b/>
          <w:bCs/>
          <w:sz w:val="34"/>
          <w:rtl/>
        </w:rPr>
        <w:t>أدوات التواصل</w:t>
      </w:r>
      <w:r w:rsidRPr="00864A30">
        <w:rPr>
          <w:rFonts w:ascii="Sakkal Majalla" w:hAnsi="Sakkal Majalla"/>
          <w:b/>
          <w:bCs/>
          <w:sz w:val="34"/>
        </w:rPr>
        <w:t>:</w:t>
      </w:r>
      <w:r w:rsidR="006F65CB" w:rsidRPr="006F65CB">
        <w:t xml:space="preserve"> </w:t>
      </w:r>
    </w:p>
    <w:p w14:paraId="24F12178" w14:textId="77777777" w:rsidR="00864A30" w:rsidRPr="00864A30" w:rsidRDefault="00864A30">
      <w:pPr>
        <w:numPr>
          <w:ilvl w:val="0"/>
          <w:numId w:val="20"/>
        </w:numPr>
        <w:spacing w:after="160" w:line="259" w:lineRule="auto"/>
        <w:jc w:val="left"/>
        <w:rPr>
          <w:rFonts w:ascii="Sakkal Majalla" w:hAnsi="Sakkal Majalla"/>
          <w:sz w:val="34"/>
        </w:rPr>
      </w:pPr>
      <w:r w:rsidRPr="00864A30">
        <w:rPr>
          <w:rFonts w:ascii="Sakkal Majalla" w:hAnsi="Sakkal Majalla"/>
          <w:sz w:val="34"/>
          <w:rtl/>
        </w:rPr>
        <w:t>لوحات معلومات تفاعليّة</w:t>
      </w:r>
      <w:r w:rsidRPr="00864A30">
        <w:rPr>
          <w:rFonts w:ascii="Sakkal Majalla" w:hAnsi="Sakkal Majalla"/>
          <w:sz w:val="34"/>
        </w:rPr>
        <w:t xml:space="preserve"> (Dashboards): </w:t>
      </w:r>
      <w:r w:rsidRPr="00864A30">
        <w:rPr>
          <w:rFonts w:ascii="Sakkal Majalla" w:hAnsi="Sakkal Majalla"/>
          <w:sz w:val="34"/>
          <w:rtl/>
        </w:rPr>
        <w:t>باستخدام أدوات مثل</w:t>
      </w:r>
      <w:r w:rsidRPr="00864A30">
        <w:rPr>
          <w:rFonts w:ascii="Sakkal Majalla" w:hAnsi="Sakkal Majalla"/>
          <w:sz w:val="34"/>
        </w:rPr>
        <w:t xml:space="preserve"> Power BI, Tableau.</w:t>
      </w:r>
    </w:p>
    <w:p w14:paraId="519DCD0A" w14:textId="77777777" w:rsidR="00864A30" w:rsidRPr="00864A30" w:rsidRDefault="00864A30">
      <w:pPr>
        <w:numPr>
          <w:ilvl w:val="0"/>
          <w:numId w:val="20"/>
        </w:numPr>
        <w:spacing w:after="160" w:line="259" w:lineRule="auto"/>
        <w:jc w:val="left"/>
        <w:rPr>
          <w:rFonts w:ascii="Sakkal Majalla" w:hAnsi="Sakkal Majalla"/>
          <w:sz w:val="34"/>
        </w:rPr>
      </w:pPr>
      <w:r w:rsidRPr="00864A30">
        <w:rPr>
          <w:rFonts w:ascii="Sakkal Majalla" w:hAnsi="Sakkal Majalla"/>
          <w:sz w:val="34"/>
          <w:rtl/>
        </w:rPr>
        <w:t>تقارير مكتوبة واضحة وموجزة</w:t>
      </w:r>
      <w:r w:rsidRPr="00864A30">
        <w:rPr>
          <w:rFonts w:ascii="Sakkal Majalla" w:hAnsi="Sakkal Majalla"/>
          <w:sz w:val="34"/>
        </w:rPr>
        <w:t>.</w:t>
      </w:r>
    </w:p>
    <w:p w14:paraId="2DCFC74F" w14:textId="77777777" w:rsidR="00864A30" w:rsidRPr="00864A30" w:rsidRDefault="00864A30">
      <w:pPr>
        <w:numPr>
          <w:ilvl w:val="0"/>
          <w:numId w:val="20"/>
        </w:numPr>
        <w:spacing w:after="160" w:line="259" w:lineRule="auto"/>
        <w:jc w:val="left"/>
        <w:rPr>
          <w:rFonts w:ascii="Sakkal Majalla" w:hAnsi="Sakkal Majalla"/>
          <w:sz w:val="34"/>
        </w:rPr>
      </w:pPr>
      <w:r w:rsidRPr="00864A30">
        <w:rPr>
          <w:rFonts w:ascii="Sakkal Majalla" w:hAnsi="Sakkal Majalla"/>
          <w:sz w:val="34"/>
          <w:rtl/>
        </w:rPr>
        <w:t>عروض تقديميّة بصريّة جذّابة</w:t>
      </w:r>
      <w:r w:rsidRPr="00864A30">
        <w:rPr>
          <w:rFonts w:ascii="Sakkal Majalla" w:hAnsi="Sakkal Majalla"/>
          <w:sz w:val="34"/>
        </w:rPr>
        <w:t>.</w:t>
      </w:r>
    </w:p>
    <w:p w14:paraId="171DF0E7" w14:textId="77777777" w:rsidR="00864A30" w:rsidRDefault="00864A30" w:rsidP="00864A30">
      <w:pPr>
        <w:rPr>
          <w:rFonts w:ascii="Sakkal Majalla" w:hAnsi="Sakkal Majalla"/>
          <w:sz w:val="34"/>
          <w:rtl/>
        </w:rPr>
      </w:pPr>
      <w:r w:rsidRPr="00864A30">
        <w:rPr>
          <w:rFonts w:ascii="Sakkal Majalla" w:hAnsi="Sakkal Majalla"/>
          <w:b/>
          <w:bCs/>
          <w:sz w:val="34"/>
          <w:rtl/>
        </w:rPr>
        <w:t>مبدأ مهمّ</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البيانات تحكي قصّة" - يجب أن يكون المحلّل راوياً جيّداً، يُترجم الأرقام إلى رؤى قابلة للفهم والتطبيق</w:t>
      </w:r>
      <w:r w:rsidRPr="00864A30">
        <w:rPr>
          <w:rFonts w:ascii="Sakkal Majalla" w:hAnsi="Sakkal Majalla"/>
          <w:sz w:val="34"/>
        </w:rPr>
        <w:t>.</w:t>
      </w:r>
    </w:p>
    <w:p w14:paraId="5D388B37" w14:textId="77777777" w:rsidR="000D7AAA" w:rsidRPr="00864A30" w:rsidRDefault="000D7AAA" w:rsidP="00864A30">
      <w:pPr>
        <w:rPr>
          <w:rFonts w:ascii="Sakkal Majalla" w:hAnsi="Sakkal Majalla"/>
          <w:sz w:val="34"/>
        </w:rPr>
      </w:pPr>
    </w:p>
    <w:p w14:paraId="72AF812B" w14:textId="4F16DCE3" w:rsidR="00864A30" w:rsidRPr="00864A30" w:rsidRDefault="006F65CB"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32768" behindDoc="0" locked="0" layoutInCell="1" allowOverlap="1" wp14:anchorId="3B24E188" wp14:editId="29231875">
                <wp:simplePos x="0" y="0"/>
                <wp:positionH relativeFrom="column">
                  <wp:posOffset>5372100</wp:posOffset>
                </wp:positionH>
                <wp:positionV relativeFrom="paragraph">
                  <wp:posOffset>-2540</wp:posOffset>
                </wp:positionV>
                <wp:extent cx="361315" cy="324485"/>
                <wp:effectExtent l="0" t="0" r="635" b="0"/>
                <wp:wrapSquare wrapText="bothSides"/>
                <wp:docPr id="146263077"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93121914"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7469600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E51FBF8" id="Group 20" o:spid="_x0000_s1026" style="position:absolute;margin-left:423pt;margin-top:-.2pt;width:28.45pt;height:25.55pt;z-index:25283276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BaGXTK4AAAAAgBAAAPAAAAZHJzL2Rvd25yZXYu&#10;eG1sTI9Ba8JAFITvhf6H5RV6002sWk3zIiJtTyJUC+JtzT6TYPZtyK5J/PfdntrjMMPMN+lqMLXo&#10;qHWVZYR4HIEgzq2uuED4PnyMFiCcV6xVbZkQ7uRglT0+pCrRtucv6va+EKGEXaIQSu+bREqXl2SU&#10;G9uGOHgX2xrlg2wLqVvVh3JTy0kUzaVRFYeFUjW0KSm/7m8G4bNX/folfu+218vmfjrMdsdtTIjP&#10;T8P6DYSnwf+F4Rc/oEMWmM72xtqJGmExnYcvHmE0BRH8ZTRZgjgjzKJXkFkq/x/I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EZygwMAAGEIAAAOAAAAAAAA&#10;AAAAAAAAADoCAABkcnMvZTJvRG9jLnhtbFBLAQItAAoAAAAAAAAAIQCMnzYb4AoAAOAKAAAUAAAA&#10;AAAAAAAAAAAAAOkFAABkcnMvbWVkaWEvaW1hZ2UxLnBuZ1BLAQItABQABgAIAAAAIQBaGXTK4AAA&#10;AAgBAAAPAAAAAAAAAAAAAAAAAPs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">
                  <v:imagedata r:id="rId105"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عرض تقديمي للإدارة يُظهر أنّ تحسين تجربة العميل في خطوة الدفع الإلكتروني يمكن أن يزيد التحويلات بنسبة 15%، مع توصيات واضحة بالإجراءات المطلوبة</w:t>
      </w:r>
      <w:r w:rsidR="00864A30" w:rsidRPr="00864A30">
        <w:rPr>
          <w:rFonts w:ascii="Sakkal Majalla" w:hAnsi="Sakkal Majalla"/>
          <w:sz w:val="34"/>
        </w:rPr>
        <w:t>.</w:t>
      </w:r>
    </w:p>
    <w:p w14:paraId="51FB31C0" w14:textId="77777777" w:rsidR="00864A30" w:rsidRPr="00864A30" w:rsidRDefault="00864A30" w:rsidP="00864A30">
      <w:pPr>
        <w:rPr>
          <w:rFonts w:ascii="Sakkal Majalla" w:hAnsi="Sakkal Majalla"/>
          <w:sz w:val="34"/>
          <w:rtl/>
        </w:rPr>
      </w:pPr>
    </w:p>
    <w:p w14:paraId="2CB07894" w14:textId="36815D42" w:rsidR="00864A30" w:rsidRPr="00864A30" w:rsidRDefault="006F65CB" w:rsidP="006F65CB">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5DE213B3" wp14:editId="572480C0">
                <wp:extent cx="5731510" cy="895350"/>
                <wp:effectExtent l="0" t="0" r="21590" b="19050"/>
                <wp:docPr id="19831185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41063541"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75632488" name="مجموعة 39"/>
                        <wpg:cNvGrpSpPr/>
                        <wpg:grpSpPr>
                          <a:xfrm>
                            <a:off x="0" y="0"/>
                            <a:ext cx="5731510" cy="895350"/>
                            <a:chOff x="0" y="0"/>
                            <a:chExt cx="5878196" cy="918845"/>
                          </a:xfrm>
                        </wpg:grpSpPr>
                        <wpg:grpSp>
                          <wpg:cNvPr id="1981042377" name="مجموعة 40"/>
                          <wpg:cNvGrpSpPr/>
                          <wpg:grpSpPr>
                            <a:xfrm>
                              <a:off x="0" y="0"/>
                              <a:ext cx="5878196" cy="918845"/>
                              <a:chOff x="0" y="0"/>
                              <a:chExt cx="6240348" cy="919070"/>
                            </a:xfrm>
                          </wpg:grpSpPr>
                          <wpg:grpSp>
                            <wpg:cNvPr id="568974172" name="مجموعة 41"/>
                            <wpg:cNvGrpSpPr/>
                            <wpg:grpSpPr>
                              <a:xfrm>
                                <a:off x="0" y="169208"/>
                                <a:ext cx="5433072" cy="580613"/>
                                <a:chOff x="0" y="169208"/>
                                <a:chExt cx="5433072" cy="580613"/>
                              </a:xfrm>
                            </wpg:grpSpPr>
                            <wps:wsp>
                              <wps:cNvPr id="3014913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807672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17141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63552757" name="مربع نص 41"/>
                          <wps:cNvSpPr txBox="1"/>
                          <wps:spPr>
                            <a:xfrm>
                              <a:off x="204484" y="257055"/>
                              <a:ext cx="4616071" cy="387740"/>
                            </a:xfrm>
                            <a:prstGeom prst="rect">
                              <a:avLst/>
                            </a:prstGeom>
                            <a:noFill/>
                          </wps:spPr>
                          <wps:txbx>
                            <w:txbxContent>
                              <w:p w14:paraId="0937D66E" w14:textId="040E5FE4" w:rsidR="006F65CB" w:rsidRDefault="006F65CB" w:rsidP="006F65CB">
                                <w:pPr>
                                  <w:rPr>
                                    <w:rFonts w:eastAsia="Calibri" w:hAnsi="Adobe Arabic" w:cs="Adobe Arabic"/>
                                    <w:b/>
                                    <w:bCs/>
                                    <w:color w:val="FFFFFF"/>
                                    <w:kern w:val="24"/>
                                    <w:sz w:val="36"/>
                                    <w:szCs w:val="36"/>
                                    <w:lang w:bidi="ar-EG"/>
                                  </w:rPr>
                                </w:pPr>
                                <w:r w:rsidRPr="006F65CB">
                                  <w:rPr>
                                    <w:rFonts w:eastAsia="Calibri" w:hAnsi="Adobe Arabic" w:cs="Adobe Arabic"/>
                                    <w:b/>
                                    <w:bCs/>
                                    <w:color w:val="FFFFFF"/>
                                    <w:kern w:val="24"/>
                                    <w:sz w:val="36"/>
                                    <w:szCs w:val="36"/>
                                    <w:rtl/>
                                    <w:lang w:bidi="ar-EG"/>
                                  </w:rPr>
                                  <w:t>دور الذكاء الاصطناعي في تحويل البيانات إلى معرفة</w:t>
                                </w:r>
                              </w:p>
                            </w:txbxContent>
                          </wps:txbx>
                          <wps:bodyPr wrap="square" rtlCol="1">
                            <a:spAutoFit/>
                          </wps:bodyPr>
                        </wps:wsp>
                      </wpg:grpSp>
                    </wpg:wgp>
                  </a:graphicData>
                </a:graphic>
              </wp:inline>
            </w:drawing>
          </mc:Choice>
          <mc:Fallback>
            <w:pict>
              <v:group w14:anchorId="5DE213B3" id="_x0000_s12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">
                <v:shape id="صورة 38" o:spid="_x0000_s12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">
                  <v:imagedata r:id="rId85" o:title=""/>
                </v:shape>
                <v:group id="مجموعة 39" o:spid="_x0000_s1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">
                  <v:group id="مجموعة 40" o:spid="_x0000_s1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">
                    <v:group id="مجموعة 41" o:spid="_x0000_s1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">
                      <v:shape id="شكل حر 42" o:spid="_x0000_s1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" fillcolor="#168489" stroked="f" strokeweight="1pt">
                        <v:stroke joinstyle="miter"/>
                      </v:roundrect>
                    </v:group>
                    <v:oval id="شكل بيضاوي 44" o:spid="_x0000_s1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" filled="f" strokecolor="#a5a5a5 [2092]" strokeweight="1pt">
                      <v:stroke joinstyle="miter"/>
                    </v:oval>
                  </v:group>
                  <v:shape id="مربع نص 41" o:spid="_x0000_s121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" filled="f" stroked="f">
                    <v:textbox style="mso-fit-shape-to-text:t">
                      <w:txbxContent>
                        <w:p w14:paraId="0937D66E" w14:textId="040E5FE4" w:rsidR="006F65CB" w:rsidRDefault="006F65CB" w:rsidP="006F65CB">
                          <w:pPr>
                            <w:rPr>
                              <w:rFonts w:eastAsia="Calibri" w:hAnsi="Adobe Arabic" w:cs="Adobe Arabic"/>
                              <w:b/>
                              <w:bCs/>
                              <w:color w:val="FFFFFF"/>
                              <w:kern w:val="24"/>
                              <w:sz w:val="36"/>
                              <w:szCs w:val="36"/>
                              <w:lang w:bidi="ar-EG"/>
                            </w:rPr>
                          </w:pPr>
                          <w:r w:rsidRPr="006F65CB">
                            <w:rPr>
                              <w:rFonts w:eastAsia="Calibri" w:hAnsi="Adobe Arabic" w:cs="Adobe Arabic"/>
                              <w:b/>
                              <w:bCs/>
                              <w:color w:val="FFFFFF"/>
                              <w:kern w:val="24"/>
                              <w:sz w:val="36"/>
                              <w:szCs w:val="36"/>
                              <w:rtl/>
                              <w:lang w:bidi="ar-EG"/>
                            </w:rPr>
                            <w:t>دور الذكاء الاصطناعي في تحويل البيانات إلى معرفة</w:t>
                          </w:r>
                        </w:p>
                      </w:txbxContent>
                    </v:textbox>
                  </v:shape>
                </v:group>
                <w10:anchorlock/>
              </v:group>
            </w:pict>
          </mc:Fallback>
        </mc:AlternateContent>
      </w:r>
    </w:p>
    <w:p w14:paraId="090E99D7" w14:textId="77777777" w:rsidR="00864A30" w:rsidRDefault="00864A30" w:rsidP="00864A30">
      <w:pPr>
        <w:rPr>
          <w:rFonts w:ascii="Sakkal Majalla" w:hAnsi="Sakkal Majalla"/>
          <w:sz w:val="34"/>
        </w:rPr>
      </w:pPr>
      <w:r w:rsidRPr="00864A30">
        <w:rPr>
          <w:rFonts w:ascii="Sakkal Majalla" w:hAnsi="Sakkal Majalla"/>
          <w:sz w:val="34"/>
          <w:rtl/>
        </w:rPr>
        <w:t>الذكاء الاصطناعي يُحدث ثورة في كيفيّة تحويلنا للبيانات الخام إلى معرفة قابلة للتطبيق. إليك كيف</w:t>
      </w:r>
      <w:r w:rsidRPr="00864A30">
        <w:rPr>
          <w:rFonts w:ascii="Sakkal Majalla" w:hAnsi="Sakkal Majalla"/>
          <w:sz w:val="34"/>
        </w:rPr>
        <w:t>:</w:t>
      </w:r>
    </w:p>
    <w:p w14:paraId="3708DE08" w14:textId="47B4112E" w:rsidR="00AB4202" w:rsidRPr="00AB4202" w:rsidRDefault="00AB4202" w:rsidP="00AB4202">
      <w:pPr>
        <w:jc w:val="center"/>
        <w:rPr>
          <w:rFonts w:ascii="Sakkal Majalla" w:hAnsi="Sakkal Majalla"/>
          <w:sz w:val="34"/>
        </w:rPr>
      </w:pPr>
      <w:r w:rsidRPr="00C81605">
        <w:rPr>
          <w:rFonts w:ascii="Sakkal Majalla" w:hAnsi="Sakkal Majalla"/>
          <w:b/>
          <w:bCs/>
          <w:noProof/>
          <w:sz w:val="34"/>
        </w:rPr>
        <mc:AlternateContent>
          <mc:Choice Requires="wpg">
            <w:drawing>
              <wp:inline distT="0" distB="0" distL="0" distR="0" wp14:anchorId="6203ED59" wp14:editId="6CFEAE1A">
                <wp:extent cx="5693749" cy="2612093"/>
                <wp:effectExtent l="0" t="0" r="2540" b="36195"/>
                <wp:docPr id="1445487120" name="Group 219"/>
                <wp:cNvGraphicFramePr/>
                <a:graphic xmlns:a="http://schemas.openxmlformats.org/drawingml/2006/main">
                  <a:graphicData uri="http://schemas.microsoft.com/office/word/2010/wordprocessingGroup">
                    <wpg:wgp>
                      <wpg:cNvGrpSpPr/>
                      <wpg:grpSpPr>
                        <a:xfrm>
                          <a:off x="0" y="0"/>
                          <a:ext cx="5693749" cy="2612093"/>
                          <a:chOff x="0" y="204337"/>
                          <a:chExt cx="6095074" cy="2796209"/>
                        </a:xfrm>
                      </wpg:grpSpPr>
                      <wps:wsp>
                        <wps:cNvPr id="81029535" name="Freeform: Shape 226"/>
                        <wps:cNvSpPr/>
                        <wps:spPr>
                          <a:xfrm flipH="1">
                            <a:off x="3281753" y="215964"/>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F89F7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wps:txbx>
                        <wps:bodyPr wrap="square" rtlCol="0" anchor="ctr">
                          <a:noAutofit/>
                        </wps:bodyPr>
                      </wps:wsp>
                      <wps:wsp>
                        <wps:cNvPr id="805130779" name="Freeform: Shape 227"/>
                        <wps:cNvSpPr/>
                        <wps:spPr>
                          <a:xfrm flipH="1">
                            <a:off x="1923852" y="215964"/>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249593"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wps:txbx>
                        <wps:bodyPr wrap="square" rtlCol="0" anchor="ctr">
                          <a:noAutofit/>
                        </wps:bodyPr>
                      </wps:wsp>
                      <wps:wsp>
                        <wps:cNvPr id="1262862253" name="Freeform: Shape 228"/>
                        <wps:cNvSpPr/>
                        <wps:spPr>
                          <a:xfrm flipH="1">
                            <a:off x="1671297" y="1321214"/>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355DF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wps:txbx>
                        <wps:bodyPr wrap="square" rtlCol="0" anchor="ctr">
                          <a:noAutofit/>
                        </wps:bodyPr>
                      </wps:wsp>
                      <wps:wsp>
                        <wps:cNvPr id="1619520401" name="Freeform: Shape 229"/>
                        <wps:cNvSpPr/>
                        <wps:spPr>
                          <a:xfrm flipH="1">
                            <a:off x="3787963" y="1321214"/>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DBEAA5"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wps:txbx>
                        <wps:bodyPr wrap="square" rtlCol="0" anchor="ctr">
                          <a:noAutofit/>
                        </wps:bodyPr>
                      </wps:wsp>
                      <wps:wsp>
                        <wps:cNvPr id="1977693674" name="Freeform: Shape 230"/>
                        <wps:cNvSpPr/>
                        <wps:spPr>
                          <a:xfrm flipH="1">
                            <a:off x="1923852" y="2438090"/>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DEE20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wps:txbx>
                        <wps:bodyPr wrap="square" rtlCol="0" anchor="ctr">
                          <a:noAutofit/>
                        </wps:bodyPr>
                      </wps:wsp>
                      <wps:wsp>
                        <wps:cNvPr id="1720528633" name="Freeform: Shape 231"/>
                        <wps:cNvSpPr/>
                        <wps:spPr>
                          <a:xfrm flipH="1">
                            <a:off x="3281753" y="2438090"/>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5BF71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wps:txbx>
                        <wps:bodyPr wrap="square" rtlCol="0" anchor="ctr">
                          <a:noAutofit/>
                        </wps:bodyPr>
                      </wps:wsp>
                      <wps:wsp>
                        <wps:cNvPr id="668145089" name="Freeform: Shape 232"/>
                        <wps:cNvSpPr/>
                        <wps:spPr>
                          <a:xfrm flipH="1">
                            <a:off x="506210" y="204337"/>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33792329" name="Freeform: Shape 233"/>
                        <wps:cNvSpPr/>
                        <wps:spPr>
                          <a:xfrm flipH="1">
                            <a:off x="3487254" y="204337"/>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194432226" name="Freeform: Shape 234"/>
                        <wps:cNvSpPr/>
                        <wps:spPr>
                          <a:xfrm flipH="1">
                            <a:off x="0" y="1321214"/>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32230865" name="Freeform: Shape 235"/>
                        <wps:cNvSpPr/>
                        <wps:spPr>
                          <a:xfrm flipH="1">
                            <a:off x="4371483" y="1321214"/>
                            <a:ext cx="1698443"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76490500" name="Freeform: Shape 236"/>
                        <wps:cNvSpPr/>
                        <wps:spPr>
                          <a:xfrm flipH="1">
                            <a:off x="506210" y="2438090"/>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71456446" name="Freeform: Shape 237"/>
                        <wps:cNvSpPr/>
                        <wps:spPr>
                          <a:xfrm flipH="1">
                            <a:off x="3487046" y="2437801"/>
                            <a:ext cx="2127755"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8768263" name="TextBox 18"/>
                        <wps:cNvSpPr txBox="1">
                          <a:spLocks noChangeArrowheads="1"/>
                        </wps:cNvSpPr>
                        <wps:spPr bwMode="auto">
                          <a:xfrm>
                            <a:off x="3865042" y="215952"/>
                            <a:ext cx="1698444" cy="461064"/>
                          </a:xfrm>
                          <a:prstGeom prst="rect">
                            <a:avLst/>
                          </a:prstGeom>
                        </wps:spPr>
                        <wps:txbx>
                          <w:txbxContent>
                            <w:p w14:paraId="78F9506C" w14:textId="680B20D8"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الأتمتة والسرعة</w:t>
                              </w:r>
                            </w:p>
                          </w:txbxContent>
                        </wps:txbx>
                        <wps:bodyPr rot="0" vert="horz" wrap="square" lIns="0" tIns="45720" rIns="0" bIns="45720" anchor="b" anchorCtr="0" upright="1">
                          <a:noAutofit/>
                        </wps:bodyPr>
                      </wps:wsp>
                      <wps:wsp>
                        <wps:cNvPr id="1718739158" name="TextBox 18"/>
                        <wps:cNvSpPr txBox="1">
                          <a:spLocks noChangeArrowheads="1"/>
                        </wps:cNvSpPr>
                        <wps:spPr bwMode="auto">
                          <a:xfrm>
                            <a:off x="560683" y="307304"/>
                            <a:ext cx="1503233" cy="471117"/>
                          </a:xfrm>
                          <a:prstGeom prst="rect">
                            <a:avLst/>
                          </a:prstGeom>
                        </wps:spPr>
                        <wps:txbx>
                          <w:txbxContent>
                            <w:p w14:paraId="03C6D15B" w14:textId="5DBA0B39"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اكتشاف الأنماط المعقّدة</w:t>
                              </w:r>
                            </w:p>
                          </w:txbxContent>
                        </wps:txbx>
                        <wps:bodyPr rot="0" vert="horz" wrap="square" lIns="0" tIns="45720" rIns="0" bIns="45720" anchor="t" anchorCtr="0" upright="1">
                          <a:noAutofit/>
                        </wps:bodyPr>
                      </wps:wsp>
                      <wps:wsp>
                        <wps:cNvPr id="854506526" name="TextBox 18"/>
                        <wps:cNvSpPr txBox="1">
                          <a:spLocks noChangeArrowheads="1"/>
                        </wps:cNvSpPr>
                        <wps:spPr bwMode="auto">
                          <a:xfrm>
                            <a:off x="3787945" y="2525032"/>
                            <a:ext cx="1939562" cy="401058"/>
                          </a:xfrm>
                          <a:prstGeom prst="rect">
                            <a:avLst/>
                          </a:prstGeom>
                        </wps:spPr>
                        <wps:txbx>
                          <w:txbxContent>
                            <w:p w14:paraId="09372375" w14:textId="62270497" w:rsidR="00AB4202" w:rsidRDefault="00093FB8" w:rsidP="00093FB8">
                              <w:pPr>
                                <w:spacing w:line="240" w:lineRule="auto"/>
                                <w:jc w:val="center"/>
                                <w:rPr>
                                  <w:rFonts w:ascii="Adobe Arabic" w:hAnsi="Adobe Arabic" w:cs="Adobe Arabic"/>
                                  <w:b/>
                                  <w:bCs/>
                                  <w:color w:val="000000"/>
                                  <w:kern w:val="24"/>
                                  <w:sz w:val="36"/>
                                  <w:szCs w:val="36"/>
                                  <w:lang w:bidi="ar-EG"/>
                                </w:rPr>
                              </w:pPr>
                              <w:bookmarkStart w:id="3" w:name="_Hlk213839887"/>
                              <w:bookmarkStart w:id="4" w:name="_Hlk213839888"/>
                              <w:r w:rsidRPr="00093FB8">
                                <w:rPr>
                                  <w:rFonts w:ascii="Adobe Arabic" w:hAnsi="Adobe Arabic" w:cs="Adobe Arabic"/>
                                  <w:b/>
                                  <w:bCs/>
                                  <w:color w:val="000000"/>
                                  <w:kern w:val="24"/>
                                  <w:sz w:val="36"/>
                                  <w:szCs w:val="36"/>
                                  <w:rtl/>
                                  <w:lang w:bidi="ar-EG"/>
                                </w:rPr>
                                <w:t>تحليل البيانات غير المنظّمة</w:t>
                              </w:r>
                              <w:bookmarkEnd w:id="3"/>
                              <w:bookmarkEnd w:id="4"/>
                            </w:p>
                          </w:txbxContent>
                        </wps:txbx>
                        <wps:bodyPr rot="0" vert="horz" wrap="square" lIns="0" tIns="45720" rIns="0" bIns="45720" anchor="b" anchorCtr="0" upright="1">
                          <a:noAutofit/>
                        </wps:bodyPr>
                      </wps:wsp>
                      <wps:wsp>
                        <wps:cNvPr id="1802350080" name="TextBox 18"/>
                        <wps:cNvSpPr txBox="1">
                          <a:spLocks noChangeArrowheads="1"/>
                        </wps:cNvSpPr>
                        <wps:spPr bwMode="auto">
                          <a:xfrm>
                            <a:off x="642663" y="2542707"/>
                            <a:ext cx="1420083" cy="383384"/>
                          </a:xfrm>
                          <a:prstGeom prst="rect">
                            <a:avLst/>
                          </a:prstGeom>
                        </wps:spPr>
                        <wps:txbx>
                          <w:txbxContent>
                            <w:p w14:paraId="7ECF6756" w14:textId="081193F0"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دعم اتّخاذ القرار الذكي</w:t>
                              </w:r>
                            </w:p>
                          </w:txbxContent>
                        </wps:txbx>
                        <wps:bodyPr rot="0" vert="horz" wrap="square" lIns="0" tIns="45720" rIns="0" bIns="45720" anchor="b" anchorCtr="0" upright="1">
                          <a:noAutofit/>
                        </wps:bodyPr>
                      </wps:wsp>
                      <wps:wsp>
                        <wps:cNvPr id="2106928643" name="TextBox 18"/>
                        <wps:cNvSpPr txBox="1">
                          <a:spLocks noChangeArrowheads="1"/>
                        </wps:cNvSpPr>
                        <wps:spPr bwMode="auto">
                          <a:xfrm>
                            <a:off x="4289910" y="1311281"/>
                            <a:ext cx="1805164" cy="485194"/>
                          </a:xfrm>
                          <a:prstGeom prst="rect">
                            <a:avLst/>
                          </a:prstGeom>
                        </wps:spPr>
                        <wps:txbx>
                          <w:txbxContent>
                            <w:p w14:paraId="5436FBDE" w14:textId="2A920BF5"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التعلّم المستمرّ والتحسين</w:t>
                              </w:r>
                            </w:p>
                          </w:txbxContent>
                        </wps:txbx>
                        <wps:bodyPr rot="0" vert="horz" wrap="square" lIns="0" tIns="45720" rIns="0" bIns="45720" anchor="b" anchorCtr="0" upright="1">
                          <a:noAutofit/>
                        </wps:bodyPr>
                      </wps:wsp>
                      <wps:wsp>
                        <wps:cNvPr id="1733664056" name="TextBox 18"/>
                        <wps:cNvSpPr txBox="1">
                          <a:spLocks noChangeArrowheads="1"/>
                        </wps:cNvSpPr>
                        <wps:spPr bwMode="auto">
                          <a:xfrm>
                            <a:off x="70808" y="1298893"/>
                            <a:ext cx="1551841" cy="532734"/>
                          </a:xfrm>
                          <a:prstGeom prst="rect">
                            <a:avLst/>
                          </a:prstGeom>
                        </wps:spPr>
                        <wps:txbx>
                          <w:txbxContent>
                            <w:p w14:paraId="4F5E3F9D" w14:textId="447F2B63"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التنبّؤ الدقيق</w:t>
                              </w:r>
                            </w:p>
                          </w:txbxContent>
                        </wps:txbx>
                        <wps:bodyPr rot="0" vert="horz" wrap="square" lIns="0" tIns="45720" rIns="0" bIns="45720" anchor="b" anchorCtr="0" upright="1">
                          <a:noAutofit/>
                        </wps:bodyPr>
                      </wps:wsp>
                    </wpg:wgp>
                  </a:graphicData>
                </a:graphic>
              </wp:inline>
            </w:drawing>
          </mc:Choice>
          <mc:Fallback>
            <w:pict>
              <v:group w14:anchorId="6203ED59" id="Group 219" o:spid="_x0000_s1212" style="width:448.35pt;height:205.7pt;mso-position-horizontal-relative:char;mso-position-vertical-relative:line" coordorigin=",2043" coordsize="60950,27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">
                <v:shape id="Freeform: Shape 226" o:spid="_x0000_s1213" style="position:absolute;left:32817;top:2159;width:8643;height:5508;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" adj="-11796480,,5400" path="m1086587,l887320,95992c534304,287762,232820,562371,8958,893731l,908476r961692,c1217856,908476,1425518,700814,1425518,444650v,-192123,-116810,-356964,-283284,-427376l1086587,xe" fillcolor="#a0c9ca" strokecolor="#99bcda" strokeweight="1pt">
                  <v:stroke joinstyle="miter"/>
                  <v:formulas/>
                  <v:path arrowok="t" o:connecttype="custom" o:connectlocs="658822,0;538002,58202;5431,541889;0,550829;583095,550829;864323,269601;692562,10474;658822,0" o:connectangles="0,0,0,0,0,0,0,0" textboxrect="0,0,1425518,908476"/>
                  <v:textbox>
                    <w:txbxContent>
                      <w:p w14:paraId="0DF89F7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1</w:t>
                        </w:r>
                      </w:p>
                    </w:txbxContent>
                  </v:textbox>
                </v:shape>
                <v:shape id="Freeform: Shape 227" o:spid="_x0000_s1214" style="position:absolute;left:19238;top:2159;width:8643;height:5508;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" adj="-11796480,,5400" path="m338931,l283284,17274c116810,87686,,252527,,444650,,700814,207662,908476,463826,908476r961691,l1416559,893731c1192697,562371,891213,287762,538197,95992l338931,xe" fillcolor="#a0c9ca" strokecolor="#99bcda" strokeweight="1pt">
                  <v:stroke joinstyle="miter"/>
                  <v:formulas/>
                  <v:path arrowok="t" o:connecttype="custom" o:connectlocs="205501,0;171761,10474;0,269601;281228,550829;864322,550829;858891,541889;326321,58202;205501,0" o:connectangles="0,0,0,0,0,0,0,0" textboxrect="0,0,1425517,908476"/>
                  <v:textbox>
                    <w:txbxContent>
                      <w:p w14:paraId="42249593"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2</w:t>
                        </w:r>
                      </w:p>
                    </w:txbxContent>
                  </v:textbox>
                </v:shape>
                <v:shape id="Freeform: Shape 228" o:spid="_x0000_s1215" style="position:absolute;left:16712;top:13212;width:6107;height:5624;flip:x;visibility:visible;mso-wrap-style:square;v-text-anchor:middle" coordsize="1007166,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" adj="-11796480,,5400" path="m962391,l463826,c207662,,,207662,,463826,,719990,207662,927652,463826,927652r498565,l994303,718558v8506,-83754,12863,-168734,12863,-254732c1007166,377828,1002809,292848,994303,209094l962391,xe" fillcolor="#168489" strokecolor="#0058a3" strokeweight="1pt">
                  <v:stroke joinstyle="miter"/>
                  <v:formulas/>
                  <v:path arrowok="t" o:connecttype="custom" o:connectlocs="583519,0;281228,0;0,281228;281228,562456;583519,562456;602868,435678;610667,281228;602868,126778;583519,0" o:connectangles="0,0,0,0,0,0,0,0,0" textboxrect="0,0,1007166,927652"/>
                  <v:textbox>
                    <w:txbxContent>
                      <w:p w14:paraId="3F355DF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4</w:t>
                        </w:r>
                      </w:p>
                    </w:txbxContent>
                  </v:textbox>
                </v:shape>
                <v:shape id="Freeform: Shape 229" o:spid="_x0000_s1216" style="position:absolute;left:37879;top:13212;width:6107;height:5624;flip:x;visibility:visible;mso-wrap-style:square;v-text-anchor:middle" coordsize="1007167,9276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" adj="-11796480,,5400" path="m543341,l44775,,12863,209094c4357,292848,,377828,,463826v,85998,4357,170978,12863,254732l44775,927652r498566,c799505,927652,1007167,719990,1007167,463826,1007167,207662,799505,,543341,xe" fillcolor="#168489" strokecolor="#0058a3" strokeweight="1pt">
                  <v:stroke joinstyle="miter"/>
                  <v:formulas/>
                  <v:path arrowok="t" o:connecttype="custom" o:connectlocs="329439,0;27148,0;7799,126778;0,281228;7799,435678;27148,562456;329439,562456;610667,281228;329439,0" o:connectangles="0,0,0,0,0,0,0,0,0" textboxrect="0,0,1007167,927652"/>
                  <v:textbox>
                    <w:txbxContent>
                      <w:p w14:paraId="3DDBEAA5"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3</w:t>
                        </w:r>
                      </w:p>
                    </w:txbxContent>
                  </v:textbox>
                </v:shape>
                <v:shape id="Freeform: Shape 230" o:spid="_x0000_s1217" style="position:absolute;left:19238;top:24380;width:8643;height:5509;flip:x;visibility:visible;mso-wrap-style:square;v-text-anchor:middle" coordsize="1425517,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" adj="-11796480,,5400" path="m1425517,l463826,c207662,,,207662,,463826,,655949,116810,820790,283284,891202r55647,17274l538197,812484c891213,620715,1192697,346105,1416559,14745l1425517,xe" fillcolor="#a0c9ca" strokecolor="#99bcda" strokeweight="1pt">
                  <v:stroke joinstyle="miter"/>
                  <v:formulas/>
                  <v:path arrowok="t" o:connecttype="custom" o:connectlocs="864322,0;281228,0;0,281228;171761,540355;205501,550829;326321,492627;858891,8940;864322,0" o:connectangles="0,0,0,0,0,0,0,0" textboxrect="0,0,1425517,908476"/>
                  <v:textbox>
                    <w:txbxContent>
                      <w:p w14:paraId="0FDEE205" w14:textId="77777777" w:rsidR="00AB4202" w:rsidRDefault="00AB4202" w:rsidP="00AB4202">
                        <w:pPr>
                          <w:bidi w:val="0"/>
                          <w:jc w:val="right"/>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6</w:t>
                        </w:r>
                      </w:p>
                    </w:txbxContent>
                  </v:textbox>
                </v:shape>
                <v:shape id="Freeform: Shape 231" o:spid="_x0000_s1218" style="position:absolute;left:32817;top:24380;width:8643;height:5509;flip:x;visibility:visible;mso-wrap-style:square;v-text-anchor:middle" coordsize="1425518,908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" adj="-11796480,,5400" path="m961692,l,,8958,14745c232820,346105,534304,620715,887320,812484r199267,95992l1142234,891202v166474,-70412,283284,-235253,283284,-427376c1425518,207662,1217856,,961692,xe" fillcolor="#a0c9ca" strokecolor="#99bcda" strokeweight="1pt">
                  <v:stroke joinstyle="miter"/>
                  <v:formulas/>
                  <v:path arrowok="t" o:connecttype="custom" o:connectlocs="583095,0;0,0;5431,8940;538002,492627;658822,550829;692562,540355;864323,281228;583095,0" o:connectangles="0,0,0,0,0,0,0,0" textboxrect="0,0,1425518,908476"/>
                  <v:textbox>
                    <w:txbxContent>
                      <w:p w14:paraId="105BF71C" w14:textId="77777777" w:rsidR="00AB4202" w:rsidRDefault="00AB4202" w:rsidP="00AB4202">
                        <w:pPr>
                          <w:bidi w:val="0"/>
                          <w:rPr>
                            <w:rFonts w:ascii="Adobe Arabic" w:hAnsi="Adobe Arabic" w:cs="Adobe Arabic"/>
                            <w:b/>
                            <w:bCs/>
                            <w:color w:val="FFFFFF" w:themeColor="light1"/>
                            <w:kern w:val="24"/>
                            <w:sz w:val="56"/>
                            <w:szCs w:val="56"/>
                          </w:rPr>
                        </w:pPr>
                        <w:r>
                          <w:rPr>
                            <w:rFonts w:ascii="Adobe Arabic" w:hAnsi="Adobe Arabic" w:cs="Adobe Arabic"/>
                            <w:b/>
                            <w:bCs/>
                            <w:color w:val="FFFFFF" w:themeColor="light1"/>
                            <w:kern w:val="24"/>
                            <w:sz w:val="56"/>
                            <w:szCs w:val="56"/>
                          </w:rPr>
                          <w:t>5</w:t>
                        </w:r>
                      </w:p>
                    </w:txbxContent>
                  </v:textbox>
                </v:shape>
                <v:shape id="Freeform: Shape 232" o:spid="_x0000_s1219" style="position:absolute;left:5062;top:2043;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233" o:spid="_x0000_s1220" style="position:absolute;left:34872;top:2043;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234" o:spid="_x0000_s1221" style="position:absolute;top:13212;width:16984;height:5624;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235" o:spid="_x0000_s1222" style="position:absolute;left:43714;top:13212;width:16985;height:5624;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3,0;281228,0;0,281228;281228,562456;1698443,562456;1679094,435678;1671295,281228;1679094,126778;1698443,0" o:connectangles="0,0,0,0,0,0,0,0,0"/>
                </v:shape>
                <v:shape id="Freeform: Shape 236" o:spid="_x0000_s1223" style="position:absolute;left:5062;top:24380;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237" o:spid="_x0000_s1224" style="position:absolute;left:34870;top:24378;width:21278;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52659,0;288175,0;0,281228;288175,562456;2050158,562456;2108235,556743;2127755,550829;2003951,492627;1458225,8940;1452659,0" o:connectangles="0,0,0,0,0,0,0,0,0,0"/>
                </v:shape>
                <v:shape id="TextBox 18" o:spid="_x0000_s1225" type="#_x0000_t202" style="position:absolute;left:38650;top:2159;width:16984;height:461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" filled="f" stroked="f">
                  <v:textbox inset="0,,0">
                    <w:txbxContent>
                      <w:p w14:paraId="78F9506C" w14:textId="680B20D8"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الأتمتة والسرعة</w:t>
                        </w:r>
                      </w:p>
                    </w:txbxContent>
                  </v:textbox>
                </v:shape>
                <v:shape id="TextBox 18" o:spid="_x0000_s1226" type="#_x0000_t202" style="position:absolute;left:5606;top:3073;width:15033;height:4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" filled="f" stroked="f">
                  <v:textbox inset="0,,0">
                    <w:txbxContent>
                      <w:p w14:paraId="03C6D15B" w14:textId="5DBA0B39"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اكتشاف الأنماط المعقّدة</w:t>
                        </w:r>
                      </w:p>
                    </w:txbxContent>
                  </v:textbox>
                </v:shape>
                <v:shape id="TextBox 18" o:spid="_x0000_s1227" type="#_x0000_t202" style="position:absolute;left:37879;top:25250;width:19396;height:401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" filled="f" stroked="f">
                  <v:textbox inset="0,,0">
                    <w:txbxContent>
                      <w:p w14:paraId="09372375" w14:textId="62270497" w:rsidR="00AB4202" w:rsidRDefault="00093FB8" w:rsidP="00093FB8">
                        <w:pPr>
                          <w:spacing w:line="240" w:lineRule="auto"/>
                          <w:jc w:val="center"/>
                          <w:rPr>
                            <w:rFonts w:ascii="Adobe Arabic" w:hAnsi="Adobe Arabic" w:cs="Adobe Arabic"/>
                            <w:b/>
                            <w:bCs/>
                            <w:color w:val="000000"/>
                            <w:kern w:val="24"/>
                            <w:sz w:val="36"/>
                            <w:szCs w:val="36"/>
                            <w:lang w:bidi="ar-EG"/>
                          </w:rPr>
                        </w:pPr>
                        <w:bookmarkStart w:id="5" w:name="_Hlk213839887"/>
                        <w:bookmarkStart w:id="6" w:name="_Hlk213839888"/>
                        <w:r w:rsidRPr="00093FB8">
                          <w:rPr>
                            <w:rFonts w:ascii="Adobe Arabic" w:hAnsi="Adobe Arabic" w:cs="Adobe Arabic"/>
                            <w:b/>
                            <w:bCs/>
                            <w:color w:val="000000"/>
                            <w:kern w:val="24"/>
                            <w:sz w:val="36"/>
                            <w:szCs w:val="36"/>
                            <w:rtl/>
                            <w:lang w:bidi="ar-EG"/>
                          </w:rPr>
                          <w:t>تحليل البيانات غير المنظّمة</w:t>
                        </w:r>
                        <w:bookmarkEnd w:id="5"/>
                        <w:bookmarkEnd w:id="6"/>
                      </w:p>
                    </w:txbxContent>
                  </v:textbox>
                </v:shape>
                <v:shape id="TextBox 18" o:spid="_x0000_s1228" type="#_x0000_t202" style="position:absolute;left:6426;top:25427;width:14201;height:38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" filled="f" stroked="f">
                  <v:textbox inset="0,,0">
                    <w:txbxContent>
                      <w:p w14:paraId="7ECF6756" w14:textId="081193F0"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دعم اتّخاذ القرار الذكي</w:t>
                        </w:r>
                      </w:p>
                    </w:txbxContent>
                  </v:textbox>
                </v:shape>
                <v:shape id="TextBox 18" o:spid="_x0000_s1229" type="#_x0000_t202" style="position:absolute;left:42899;top:13112;width:18051;height:485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" filled="f" stroked="f">
                  <v:textbox inset="0,,0">
                    <w:txbxContent>
                      <w:p w14:paraId="5436FBDE" w14:textId="2A920BF5"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التعلّم المستمرّ والتحسين</w:t>
                        </w:r>
                      </w:p>
                    </w:txbxContent>
                  </v:textbox>
                </v:shape>
                <v:shape id="TextBox 18" o:spid="_x0000_s1230" type="#_x0000_t202" style="position:absolute;left:708;top:12988;width:15518;height:532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" filled="f" stroked="f">
                  <v:textbox inset="0,,0">
                    <w:txbxContent>
                      <w:p w14:paraId="4F5E3F9D" w14:textId="447F2B63" w:rsidR="00AB4202" w:rsidRDefault="00093FB8" w:rsidP="00AB4202">
                        <w:pPr>
                          <w:jc w:val="center"/>
                          <w:rPr>
                            <w:rFonts w:ascii="Adobe Arabic" w:hAnsi="Adobe Arabic" w:cs="Adobe Arabic"/>
                            <w:b/>
                            <w:bCs/>
                            <w:color w:val="000000"/>
                            <w:kern w:val="24"/>
                            <w:sz w:val="36"/>
                            <w:szCs w:val="36"/>
                            <w:lang w:bidi="ar-EG"/>
                          </w:rPr>
                        </w:pPr>
                        <w:r w:rsidRPr="00093FB8">
                          <w:rPr>
                            <w:rFonts w:ascii="Adobe Arabic" w:hAnsi="Adobe Arabic" w:cs="Adobe Arabic"/>
                            <w:b/>
                            <w:bCs/>
                            <w:color w:val="000000"/>
                            <w:kern w:val="24"/>
                            <w:sz w:val="36"/>
                            <w:szCs w:val="36"/>
                            <w:rtl/>
                            <w:lang w:bidi="ar-EG"/>
                          </w:rPr>
                          <w:t>التنبّؤ الدقيق</w:t>
                        </w:r>
                      </w:p>
                    </w:txbxContent>
                  </v:textbox>
                </v:shape>
                <w10:anchorlock/>
              </v:group>
            </w:pict>
          </mc:Fallback>
        </mc:AlternateContent>
      </w:r>
    </w:p>
    <w:p w14:paraId="2E9C72FE" w14:textId="7AE49009"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2D76B0AB" wp14:editId="0E58C1CA">
                <wp:extent cx="5731510" cy="885653"/>
                <wp:effectExtent l="0" t="0" r="2540" b="10160"/>
                <wp:docPr id="697861780"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1420686141" name="مجموعة 47"/>
                        <wpg:cNvGrpSpPr/>
                        <wpg:grpSpPr>
                          <a:xfrm>
                            <a:off x="-38246" y="0"/>
                            <a:ext cx="5769756" cy="895351"/>
                            <a:chOff x="-39225" y="0"/>
                            <a:chExt cx="5917421" cy="918845"/>
                          </a:xfrm>
                        </wpg:grpSpPr>
                        <wpg:grpSp>
                          <wpg:cNvPr id="1589704025" name="مجموعة 48"/>
                          <wpg:cNvGrpSpPr/>
                          <wpg:grpSpPr>
                            <a:xfrm>
                              <a:off x="0" y="0"/>
                              <a:ext cx="5878196" cy="918845"/>
                              <a:chOff x="0" y="0"/>
                              <a:chExt cx="6240348" cy="919070"/>
                            </a:xfrm>
                          </wpg:grpSpPr>
                          <wpg:grpSp>
                            <wpg:cNvPr id="1751168644" name="مجموعة 49"/>
                            <wpg:cNvGrpSpPr/>
                            <wpg:grpSpPr>
                              <a:xfrm>
                                <a:off x="0" y="169208"/>
                                <a:ext cx="5433072" cy="580613"/>
                                <a:chOff x="0" y="169208"/>
                                <a:chExt cx="5433072" cy="580613"/>
                              </a:xfrm>
                            </wpg:grpSpPr>
                            <wps:wsp>
                              <wps:cNvPr id="6175146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043367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26166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60601006" name="مربع نص 41"/>
                          <wps:cNvSpPr txBox="1"/>
                          <wps:spPr>
                            <a:xfrm>
                              <a:off x="-39225" y="256491"/>
                              <a:ext cx="4950818" cy="391985"/>
                            </a:xfrm>
                            <a:prstGeom prst="rect">
                              <a:avLst/>
                            </a:prstGeom>
                            <a:noFill/>
                          </wps:spPr>
                          <wps:txbx>
                            <w:txbxContent>
                              <w:p w14:paraId="295BE9C8" w14:textId="6AF67F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الأتمتة والسرعة</w:t>
                                </w:r>
                              </w:p>
                            </w:txbxContent>
                          </wps:txbx>
                          <wps:bodyPr wrap="square" rtlCol="1">
                            <a:spAutoFit/>
                          </wps:bodyPr>
                        </wps:wsp>
                      </wpg:grpSp>
                      <pic:pic xmlns:pic="http://schemas.openxmlformats.org/drawingml/2006/picture">
                        <pic:nvPicPr>
                          <pic:cNvPr id="2029305976"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76B0AB" id="_x0000_s1231"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">
                <v:group id="مجموعة 47" o:spid="_x0000_s1232"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">
                  <v:group id="مجموعة 48" o:spid="_x0000_s12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">
                    <v:group id="مجموعة 49" o:spid="_x0000_s12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">
                      <v:shape id="شكل حر 50" o:spid="_x0000_s12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" fillcolor="#a5a5a5 [2092]" stroked="f" strokeweight="1pt">
                        <v:stroke joinstyle="miter"/>
                      </v:roundrect>
                    </v:group>
                    <v:oval id="شكل بيضاوي 52" o:spid="_x0000_s12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" filled="f" strokecolor="#168489" strokeweight="1pt">
                      <v:stroke joinstyle="miter"/>
                    </v:oval>
                  </v:group>
                  <v:shape id="مربع نص 41" o:spid="_x0000_s1238" type="#_x0000_t202" style="position:absolute;left:-392;top:2564;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" filled="f" stroked="f">
                    <v:textbox style="mso-fit-shape-to-text:t">
                      <w:txbxContent>
                        <w:p w14:paraId="295BE9C8" w14:textId="6AF67F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الأتمتة والسرعة</w:t>
                          </w:r>
                        </w:p>
                      </w:txbxContent>
                    </v:textbox>
                  </v:shape>
                </v:group>
                <v:shape id="صورة 54" o:spid="_x0000_s12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">
                  <v:imagedata r:id="rId113" o:title=""/>
                </v:shape>
                <w10:anchorlock/>
              </v:group>
            </w:pict>
          </mc:Fallback>
        </mc:AlternateContent>
      </w:r>
      <w:r w:rsidR="00864A30" w:rsidRPr="00864A30">
        <w:rPr>
          <w:rFonts w:ascii="Sakkal Majalla" w:hAnsi="Sakkal Majalla"/>
          <w:b/>
          <w:bCs/>
          <w:sz w:val="34"/>
          <w:rtl/>
        </w:rPr>
        <w:t>التحدّي التقليدي</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تحليل ملايين السجلّات يدويّاً يستغرق وقتاً طويلاً وعُرضة للأخطاء</w:t>
      </w:r>
      <w:r w:rsidR="00864A30" w:rsidRPr="00864A30">
        <w:rPr>
          <w:rFonts w:ascii="Sakkal Majalla" w:hAnsi="Sakkal Majalla"/>
          <w:sz w:val="34"/>
        </w:rPr>
        <w:t>.</w:t>
      </w:r>
    </w:p>
    <w:p w14:paraId="42F45204" w14:textId="77777777" w:rsidR="00864A30" w:rsidRPr="00864A30" w:rsidRDefault="00864A30" w:rsidP="00864A30">
      <w:pPr>
        <w:rPr>
          <w:rFonts w:ascii="Sakkal Majalla" w:hAnsi="Sakkal Majalla"/>
          <w:sz w:val="34"/>
        </w:rPr>
      </w:pPr>
      <w:r w:rsidRPr="00864A30">
        <w:rPr>
          <w:rFonts w:ascii="Sakkal Majalla" w:hAnsi="Sakkal Majalla"/>
          <w:b/>
          <w:bCs/>
          <w:sz w:val="34"/>
          <w:rtl/>
        </w:rPr>
        <w:t>حلّ الذكاء الاصطناعي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يُمكن لنماذج التعلّم الآلي معالجة وتحليل كمّيّات ضخمة من البيانات في ثوانٍ، مع دقّة عالية</w:t>
      </w:r>
      <w:r w:rsidRPr="00864A30">
        <w:rPr>
          <w:rFonts w:ascii="Sakkal Majalla" w:hAnsi="Sakkal Majalla"/>
          <w:sz w:val="34"/>
        </w:rPr>
        <w:t>.</w:t>
      </w:r>
    </w:p>
    <w:p w14:paraId="31FB31D4" w14:textId="2E125DA2" w:rsidR="00864A30" w:rsidRPr="00864A30" w:rsidRDefault="00093FB8"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1984" behindDoc="0" locked="0" layoutInCell="1" allowOverlap="1" wp14:anchorId="119ECA4C" wp14:editId="07A77FC2">
                <wp:simplePos x="0" y="0"/>
                <wp:positionH relativeFrom="column">
                  <wp:posOffset>5372100</wp:posOffset>
                </wp:positionH>
                <wp:positionV relativeFrom="paragraph">
                  <wp:posOffset>1270</wp:posOffset>
                </wp:positionV>
                <wp:extent cx="361315" cy="324485"/>
                <wp:effectExtent l="0" t="0" r="635" b="0"/>
                <wp:wrapSquare wrapText="bothSides"/>
                <wp:docPr id="113472122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363130332"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12485250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D1FDB14" id="Group 20" o:spid="_x0000_s1026" style="position:absolute;margin-left:423pt;margin-top:.1pt;width:28.45pt;height:25.55pt;z-index:25284198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بنك يستخدم الذكاء الاصطناعي لفحص آلاف المعاملات في الثانية للكشف عن الاحتيال، بدلاً من المراجعة اليدويّة التي كانت تستغرق ساعات</w:t>
      </w:r>
      <w:r w:rsidR="00864A30" w:rsidRPr="00864A30">
        <w:rPr>
          <w:rFonts w:ascii="Sakkal Majalla" w:hAnsi="Sakkal Majalla"/>
          <w:sz w:val="34"/>
        </w:rPr>
        <w:t>.</w:t>
      </w:r>
    </w:p>
    <w:p w14:paraId="5A37C27D" w14:textId="6A61D95B"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46DC665A" wp14:editId="383FCB94">
                <wp:extent cx="5731510" cy="885653"/>
                <wp:effectExtent l="0" t="0" r="2540" b="10160"/>
                <wp:docPr id="474093330"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446855696" name="مجموعة 47"/>
                        <wpg:cNvGrpSpPr/>
                        <wpg:grpSpPr>
                          <a:xfrm>
                            <a:off x="-38246" y="0"/>
                            <a:ext cx="5769756" cy="895351"/>
                            <a:chOff x="-39225" y="0"/>
                            <a:chExt cx="5917421" cy="918845"/>
                          </a:xfrm>
                        </wpg:grpSpPr>
                        <wpg:grpSp>
                          <wpg:cNvPr id="630877001" name="مجموعة 48"/>
                          <wpg:cNvGrpSpPr/>
                          <wpg:grpSpPr>
                            <a:xfrm>
                              <a:off x="0" y="0"/>
                              <a:ext cx="5878196" cy="918845"/>
                              <a:chOff x="0" y="0"/>
                              <a:chExt cx="6240348" cy="919070"/>
                            </a:xfrm>
                          </wpg:grpSpPr>
                          <wpg:grpSp>
                            <wpg:cNvPr id="1966064986" name="مجموعة 49"/>
                            <wpg:cNvGrpSpPr/>
                            <wpg:grpSpPr>
                              <a:xfrm>
                                <a:off x="0" y="169208"/>
                                <a:ext cx="5433072" cy="580613"/>
                                <a:chOff x="0" y="169208"/>
                                <a:chExt cx="5433072" cy="580613"/>
                              </a:xfrm>
                            </wpg:grpSpPr>
                            <wps:wsp>
                              <wps:cNvPr id="13666338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32014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941947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8001633" name="مربع نص 41"/>
                          <wps:cNvSpPr txBox="1"/>
                          <wps:spPr>
                            <a:xfrm>
                              <a:off x="-39225" y="256491"/>
                              <a:ext cx="4950818" cy="391985"/>
                            </a:xfrm>
                            <a:prstGeom prst="rect">
                              <a:avLst/>
                            </a:prstGeom>
                            <a:noFill/>
                          </wps:spPr>
                          <wps:txbx>
                            <w:txbxContent>
                              <w:p w14:paraId="7E0F1AE0" w14:textId="38E0E0CB"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اكتشاف الأنماط المعقّدة</w:t>
                                </w:r>
                              </w:p>
                            </w:txbxContent>
                          </wps:txbx>
                          <wps:bodyPr wrap="square" rtlCol="1">
                            <a:spAutoFit/>
                          </wps:bodyPr>
                        </wps:wsp>
                      </wpg:grpSp>
                      <pic:pic xmlns:pic="http://schemas.openxmlformats.org/drawingml/2006/picture">
                        <pic:nvPicPr>
                          <pic:cNvPr id="663251315"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DC665A" id="_x0000_s1240"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">
                <v:group id="مجموعة 47" o:spid="_x0000_s1241"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">
                  <v:group id="مجموعة 48" o:spid="_x0000_s12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">
                    <v:group id="مجموعة 49" o:spid="_x0000_s12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">
                      <v:shape id="شكل حر 50" o:spid="_x0000_s12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" fillcolor="#a5a5a5 [2092]" stroked="f" strokeweight="1pt">
                        <v:stroke joinstyle="miter"/>
                      </v:roundrect>
                    </v:group>
                    <v:oval id="شكل بيضاوي 52" o:spid="_x0000_s12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" filled="f" strokecolor="#168489" strokeweight="1pt">
                      <v:stroke joinstyle="miter"/>
                    </v:oval>
                  </v:group>
                  <v:shape id="مربع نص 41" o:spid="_x0000_s1247" type="#_x0000_t202" style="position:absolute;left:-392;top:2564;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" filled="f" stroked="f">
                    <v:textbox style="mso-fit-shape-to-text:t">
                      <w:txbxContent>
                        <w:p w14:paraId="7E0F1AE0" w14:textId="38E0E0CB"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اكتشاف الأنماط المعقّدة</w:t>
                          </w:r>
                        </w:p>
                      </w:txbxContent>
                    </v:textbox>
                  </v:shape>
                </v:group>
                <v:shape id="صورة 54" o:spid="_x0000_s12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">
                  <v:imagedata r:id="rId113" o:title=""/>
                </v:shape>
                <w10:anchorlock/>
              </v:group>
            </w:pict>
          </mc:Fallback>
        </mc:AlternateContent>
      </w:r>
      <w:r w:rsidR="00864A30" w:rsidRPr="00864A30">
        <w:rPr>
          <w:rFonts w:ascii="Sakkal Majalla" w:hAnsi="Sakkal Majalla"/>
          <w:b/>
          <w:bCs/>
          <w:sz w:val="34"/>
          <w:rtl/>
        </w:rPr>
        <w:t>القدرة المميّزة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الذكاء الاصطناعي يستطيع اكتشاف علاقات وأنماط معقّدة غير خطّيّة يصعب على البشر أو الأساليب الإحصائيّة التقليديّة رصدها</w:t>
      </w:r>
      <w:r w:rsidR="00864A30" w:rsidRPr="00864A30">
        <w:rPr>
          <w:rFonts w:ascii="Sakkal Majalla" w:hAnsi="Sakkal Majalla"/>
          <w:sz w:val="34"/>
        </w:rPr>
        <w:t>.</w:t>
      </w:r>
    </w:p>
    <w:p w14:paraId="282D170B" w14:textId="3FDCDEC3" w:rsidR="00864A30" w:rsidRPr="00864A30" w:rsidRDefault="00093FB8" w:rsidP="00864A30">
      <w:pPr>
        <w:rPr>
          <w:rFonts w:ascii="Sakkal Majalla" w:hAnsi="Sakkal Majalla"/>
          <w:sz w:val="34"/>
        </w:rPr>
      </w:pPr>
      <w:r w:rsidRPr="00EC6DCA">
        <w:rPr>
          <w:rFonts w:ascii="Adobe Arabic" w:hAnsi="Adobe Arabic" w:cs="Adobe Arabic"/>
          <w:b/>
          <w:bCs/>
          <w:noProof/>
          <w:color w:val="008080"/>
          <w:sz w:val="36"/>
          <w:szCs w:val="36"/>
        </w:rPr>
        <w:lastRenderedPageBreak/>
        <mc:AlternateContent>
          <mc:Choice Requires="wpg">
            <w:drawing>
              <wp:anchor distT="0" distB="0" distL="114300" distR="114300" simplePos="0" relativeHeight="252843008" behindDoc="0" locked="0" layoutInCell="1" allowOverlap="1" wp14:anchorId="175ABBE7" wp14:editId="619A4760">
                <wp:simplePos x="0" y="0"/>
                <wp:positionH relativeFrom="column">
                  <wp:posOffset>5372100</wp:posOffset>
                </wp:positionH>
                <wp:positionV relativeFrom="paragraph">
                  <wp:posOffset>0</wp:posOffset>
                </wp:positionV>
                <wp:extent cx="361315" cy="324485"/>
                <wp:effectExtent l="0" t="0" r="635" b="0"/>
                <wp:wrapSquare wrapText="bothSides"/>
                <wp:docPr id="1838176604"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773671357"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69713993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E278F53" id="Group 20" o:spid="_x0000_s1026" style="position:absolute;margin-left:423pt;margin-top:0;width:28.45pt;height:25.55pt;z-index:2528430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DHeLOm3wAAAAcBAAAPAAAAZHJzL2Rvd25yZXYu&#10;eG1sTI9Ba8JAEIXvhf6HZQq91c3aKhqzEZG2JylUC8Xbmh2TYHY2ZNck/vtOT+1l4PEe732TrUfX&#10;iB67UHvSoCYJCKTC25pKDV+Ht6cFiBANWdN4Qg03DLDO7+8yk1o/0Cf2+1gKLqGQGg1VjG0qZSgq&#10;dCZMfIvE3tl3zkSWXSltZwYud42cJslcOlMTL1SmxW2FxWV/dRreBzNsntVrv7uct7fjYfbxvVOo&#10;9ePDuFmBiDjGvzD84jM65Mx08leyQTQaFi9z/iVq4Mv2MpkuQZw0zJQCmWfyP3/+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vifsaDAwAAYAgAAA4AAAAAAAAA&#10;AAAAAAAAOgIAAGRycy9lMm9Eb2MueG1sUEsBAi0ACgAAAAAAAAAhAIyfNhvgCgAA4AoAABQAAAAA&#10;AAAAAAAAAAAA6QUAAGRycy9tZWRpYS9pbWFnZTEucG5nUEsBAi0AFAAGAAgAAAAhAMd4s6bfAAAA&#10;BwEAAA8AAAAAAAAAAAAAAAAA+x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في الرعاية الصحّيّة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نماذج التعلّم العميق تُحلّل صور الأشعّة السينيّة لاكتشاف علامات مبكّرة لأمراض مثل السرطان بدقّة تضاهي أو تفوق الأطبّاء البشريّين</w:t>
      </w:r>
      <w:r w:rsidR="00864A30" w:rsidRPr="00864A30">
        <w:rPr>
          <w:rFonts w:ascii="Sakkal Majalla" w:hAnsi="Sakkal Majalla"/>
          <w:sz w:val="34"/>
        </w:rPr>
        <w:t>.</w:t>
      </w:r>
    </w:p>
    <w:p w14:paraId="64D9CE78" w14:textId="292F6559" w:rsidR="00864A30" w:rsidRPr="00864A30" w:rsidRDefault="00093FB8" w:rsidP="00093FB8">
      <w:pPr>
        <w:rPr>
          <w:rFonts w:ascii="Sakkal Majalla" w:hAnsi="Sakkal Majalla"/>
          <w:sz w:val="34"/>
        </w:rPr>
      </w:pPr>
      <w:r>
        <w:rPr>
          <w:noProof/>
        </w:rPr>
        <w:drawing>
          <wp:anchor distT="0" distB="0" distL="114300" distR="114300" simplePos="0" relativeHeight="252839936" behindDoc="0" locked="0" layoutInCell="1" allowOverlap="1" wp14:anchorId="08B89FB0" wp14:editId="7C7762F1">
            <wp:simplePos x="0" y="0"/>
            <wp:positionH relativeFrom="column">
              <wp:posOffset>37849</wp:posOffset>
            </wp:positionH>
            <wp:positionV relativeFrom="paragraph">
              <wp:posOffset>843280</wp:posOffset>
            </wp:positionV>
            <wp:extent cx="1216025" cy="811530"/>
            <wp:effectExtent l="0" t="0" r="3175" b="7620"/>
            <wp:wrapSquare wrapText="bothSides"/>
            <wp:docPr id="263891682" name="صورة 261" descr="كيف تستخدم أمازون الذكاء الاصطناعي؟ | إم آي تي تكنولوجي ريفي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كيف تستخدم أمازون الذكاء الاصطناعي؟ | إم آي تي تكنولوجي ريفيو"/>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216025" cy="811530"/>
                    </a:xfrm>
                    <a:prstGeom prst="rect">
                      <a:avLst/>
                    </a:prstGeom>
                    <a:noFill/>
                    <a:ln>
                      <a:noFill/>
                    </a:ln>
                  </pic:spPr>
                </pic:pic>
              </a:graphicData>
            </a:graphic>
          </wp:anchor>
        </w:drawing>
      </w:r>
      <w:r w:rsidRPr="00DA7905">
        <w:rPr>
          <w:rFonts w:eastAsia="Times New Roman" w:cs="Times New Roman"/>
          <w:b/>
          <w:bCs/>
          <w:noProof/>
          <w:sz w:val="36"/>
          <w:szCs w:val="36"/>
        </w:rPr>
        <mc:AlternateContent>
          <mc:Choice Requires="wpg">
            <w:drawing>
              <wp:inline distT="0" distB="0" distL="0" distR="0" wp14:anchorId="029CED3D" wp14:editId="594601B8">
                <wp:extent cx="5711825" cy="747683"/>
                <wp:effectExtent l="0" t="0" r="22225" b="14605"/>
                <wp:docPr id="1167095750"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857517387" name="مجموعة 881967268"/>
                        <wpg:cNvGrpSpPr/>
                        <wpg:grpSpPr>
                          <a:xfrm>
                            <a:off x="0" y="158461"/>
                            <a:ext cx="5711825" cy="589538"/>
                            <a:chOff x="0" y="158268"/>
                            <a:chExt cx="6312597" cy="653423"/>
                          </a:xfrm>
                        </wpg:grpSpPr>
                        <wps:wsp>
                          <wps:cNvPr id="83091650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99298572" name="مربع نص 2043426344"/>
                          <wps:cNvSpPr txBox="1"/>
                          <wps:spPr>
                            <a:xfrm>
                              <a:off x="817585" y="158268"/>
                              <a:ext cx="5335004" cy="453957"/>
                            </a:xfrm>
                            <a:prstGeom prst="rect">
                              <a:avLst/>
                            </a:prstGeom>
                            <a:noFill/>
                          </wps:spPr>
                          <wps:txbx>
                            <w:txbxContent>
                              <w:p w14:paraId="6B5EC5B1" w14:textId="77777777" w:rsidR="00093FB8" w:rsidRPr="00724F18" w:rsidRDefault="00093FB8" w:rsidP="00093FB8">
                                <w:pPr>
                                  <w:rPr>
                                    <w:rFonts w:eastAsia="Times New Roman" w:hAnsi="Adobe Arabic" w:cs="Adobe Arabic"/>
                                    <w:b/>
                                    <w:bCs/>
                                    <w:color w:val="168489"/>
                                    <w:kern w:val="24"/>
                                    <w:sz w:val="40"/>
                                    <w:szCs w:val="40"/>
                                  </w:rPr>
                                </w:pPr>
                                <w:r w:rsidRPr="000C0095">
                                  <w:rPr>
                                    <w:rFonts w:eastAsia="Times New Roman" w:hAnsi="Adobe Arabic" w:cs="Adobe Arabic"/>
                                    <w:b/>
                                    <w:bCs/>
                                    <w:color w:val="168489"/>
                                    <w:kern w:val="24"/>
                                    <w:sz w:val="40"/>
                                    <w:szCs w:val="40"/>
                                    <w:rtl/>
                                  </w:rPr>
                                  <w:t>مثال لدراسة حالة</w:t>
                                </w:r>
                              </w:p>
                            </w:txbxContent>
                          </wps:txbx>
                          <wps:bodyPr wrap="square" rtlCol="1">
                            <a:spAutoFit/>
                          </wps:bodyPr>
                        </wps:wsp>
                        <wps:wsp>
                          <wps:cNvPr id="1664152885"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98121714" name="Picture 179"/>
                          <pic:cNvPicPr>
                            <a:picLocks noChangeAspect="1"/>
                          </pic:cNvPicPr>
                        </pic:nvPicPr>
                        <pic:blipFill>
                          <a:blip r:embed="rId124" cstate="print">
                            <a:extLst>
                              <a:ext uri="{28A0092B-C50C-407E-A947-70E740481C1C}">
                                <a14:useLocalDpi xmlns:a14="http://schemas.microsoft.com/office/drawing/2010/main" val="0"/>
                              </a:ext>
                            </a:extLst>
                          </a:blip>
                          <a:srcRect/>
                          <a:stretch/>
                        </pic:blipFill>
                        <pic:spPr bwMode="auto">
                          <a:xfrm>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29CED3D" id="_x0000_s1249" style="width:449.75pt;height:58.85pt;flip:x;mso-position-horizontal-relative:char;mso-position-vertical-relative:line" coordorigin=",3" coordsize="57118,7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">
                <v:group id="مجموعة 881967268" o:spid="_x0000_s1250" style="position:absolute;top:1584;width:57118;height:5895" coordorigin=",1582" coordsize="63125,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">
                  <v:roundrect id="مستطيل مستدير الزوايا 769901" o:spid="_x0000_s1251"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" fillcolor="#168489" strokecolor="#168489" strokeweight="1pt">
                    <v:stroke joinstyle="miter"/>
                  </v:roundrect>
                  <v:shape id="مربع نص 2043426344" o:spid="_x0000_s1252" type="#_x0000_t202" style="position:absolute;left:8175;top:1582;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" filled="f" stroked="f">
                    <v:textbox style="mso-fit-shape-to-text:t">
                      <w:txbxContent>
                        <w:p w14:paraId="6B5EC5B1" w14:textId="77777777" w:rsidR="00093FB8" w:rsidRPr="00724F18" w:rsidRDefault="00093FB8" w:rsidP="00093FB8">
                          <w:pPr>
                            <w:rPr>
                              <w:rFonts w:eastAsia="Times New Roman" w:hAnsi="Adobe Arabic" w:cs="Adobe Arabic"/>
                              <w:b/>
                              <w:bCs/>
                              <w:color w:val="168489"/>
                              <w:kern w:val="24"/>
                              <w:sz w:val="40"/>
                              <w:szCs w:val="40"/>
                            </w:rPr>
                          </w:pPr>
                          <w:r w:rsidRPr="000C0095">
                            <w:rPr>
                              <w:rFonts w:eastAsia="Times New Roman" w:hAnsi="Adobe Arabic" w:cs="Adobe Arabic"/>
                              <w:b/>
                              <w:bCs/>
                              <w:color w:val="168489"/>
                              <w:kern w:val="24"/>
                              <w:sz w:val="40"/>
                              <w:szCs w:val="40"/>
                              <w:rtl/>
                            </w:rPr>
                            <w:t>مثال لدراسة حالة</w:t>
                          </w:r>
                        </w:p>
                      </w:txbxContent>
                    </v:textbox>
                  </v:shape>
                  <v:roundrect id="مستطيل مستدير الزوايا 769903" o:spid="_x0000_s1253"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" fillcolor="#168489" strokecolor="#168489" strokeweight="1pt">
                    <v:stroke joinstyle="miter"/>
                  </v:roundrect>
                </v:group>
                <v:shape id="Picture 179" o:spid="_x0000_s1254" type="#_x0000_t75" style="position:absolute;top:3;width:6375;height:6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">
                  <v:imagedata r:id="rId125" o:title=""/>
                </v:shape>
                <w10:anchorlock/>
              </v:group>
            </w:pict>
          </mc:Fallback>
        </mc:AlternateContent>
      </w:r>
      <w:r w:rsidR="00864A30" w:rsidRPr="00864A30">
        <w:rPr>
          <w:rFonts w:ascii="Sakkal Majalla" w:hAnsi="Sakkal Majalla"/>
          <w:sz w:val="34"/>
        </w:rPr>
        <w:t xml:space="preserve"> </w:t>
      </w:r>
      <w:r w:rsidR="00864A30" w:rsidRPr="00864A30">
        <w:rPr>
          <w:rFonts w:ascii="Sakkal Majalla" w:hAnsi="Sakkal Majalla"/>
          <w:sz w:val="34"/>
          <w:rtl/>
        </w:rPr>
        <w:t xml:space="preserve">شركة </w:t>
      </w:r>
      <w:r w:rsidR="00864A30" w:rsidRPr="00864A30">
        <w:rPr>
          <w:rFonts w:ascii="Sakkal Majalla" w:hAnsi="Sakkal Majalla"/>
          <w:b/>
          <w:bCs/>
          <w:sz w:val="34"/>
        </w:rPr>
        <w:t>Amazon</w:t>
      </w:r>
      <w:r w:rsidR="00864A30" w:rsidRPr="00864A30">
        <w:rPr>
          <w:rFonts w:ascii="Sakkal Majalla" w:hAnsi="Sakkal Majalla"/>
          <w:sz w:val="34"/>
        </w:rPr>
        <w:t xml:space="preserve"> </w:t>
      </w:r>
      <w:r w:rsidR="00864A30" w:rsidRPr="00864A30">
        <w:rPr>
          <w:rFonts w:ascii="Sakkal Majalla" w:hAnsi="Sakkal Majalla"/>
          <w:sz w:val="34"/>
          <w:rtl/>
        </w:rPr>
        <w:t>تستخدم خوارزميّات التعلّم الآلي لتحليل سلوك ملايين العملاء عبر آلاف المنتجات، لاكتشاف أنماط الشراء المعقّدة. النتيجة: نظام توصيات دقيق ساهم في زيادة المبيعات بنسبة تُقدّر بـ 35% من إجمالي الإيرادات</w:t>
      </w:r>
      <w:r w:rsidR="00864A30" w:rsidRPr="00864A30">
        <w:rPr>
          <w:rFonts w:ascii="Sakkal Majalla" w:hAnsi="Sakkal Majalla"/>
          <w:sz w:val="34"/>
        </w:rPr>
        <w:t xml:space="preserve"> (</w:t>
      </w:r>
      <w:r w:rsidR="00864A30" w:rsidRPr="00864A30">
        <w:rPr>
          <w:rFonts w:ascii="Sakkal Majalla" w:hAnsi="Sakkal Majalla"/>
          <w:sz w:val="34"/>
          <w:rtl/>
        </w:rPr>
        <w:t>وفقاً لدراسة من</w:t>
      </w:r>
      <w:r w:rsidR="00864A30" w:rsidRPr="00864A30">
        <w:rPr>
          <w:rFonts w:ascii="Sakkal Majalla" w:hAnsi="Sakkal Majalla"/>
          <w:sz w:val="34"/>
        </w:rPr>
        <w:t xml:space="preserve"> </w:t>
      </w:r>
      <w:r>
        <w:rPr>
          <w:rFonts w:ascii="Sakkal Majalla" w:hAnsi="Sakkal Majalla"/>
          <w:sz w:val="34"/>
          <w:lang w:bidi="ar-AE"/>
        </w:rPr>
        <w:t>.</w:t>
      </w:r>
      <w:r w:rsidR="00864A30" w:rsidRPr="00864A30">
        <w:rPr>
          <w:rFonts w:ascii="Sakkal Majalla" w:hAnsi="Sakkal Majalla"/>
          <w:sz w:val="34"/>
        </w:rPr>
        <w:t>McKinsey</w:t>
      </w:r>
      <w:r w:rsidRPr="00093FB8">
        <w:t xml:space="preserve"> </w:t>
      </w:r>
    </w:p>
    <w:p w14:paraId="3BB91CF0" w14:textId="231D58BA" w:rsidR="00864A30" w:rsidRPr="00864A30" w:rsidRDefault="00E33A03" w:rsidP="00864A30">
      <w:pPr>
        <w:rPr>
          <w:rFonts w:ascii="Sakkal Majalla" w:hAnsi="Sakkal Majalla"/>
          <w:sz w:val="34"/>
        </w:rPr>
      </w:pPr>
      <w:r>
        <w:rPr>
          <w:noProof/>
        </w:rPr>
        <w:drawing>
          <wp:anchor distT="0" distB="0" distL="114300" distR="114300" simplePos="0" relativeHeight="252845056" behindDoc="0" locked="0" layoutInCell="1" allowOverlap="1" wp14:anchorId="676B97B1" wp14:editId="6B5AFE7A">
            <wp:simplePos x="0" y="0"/>
            <wp:positionH relativeFrom="column">
              <wp:posOffset>215900</wp:posOffset>
            </wp:positionH>
            <wp:positionV relativeFrom="paragraph">
              <wp:posOffset>1455420</wp:posOffset>
            </wp:positionV>
            <wp:extent cx="803910" cy="803910"/>
            <wp:effectExtent l="0" t="0" r="0" b="0"/>
            <wp:wrapSquare wrapText="bothSides"/>
            <wp:docPr id="1074997288" name="صورة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03910" cy="803910"/>
                    </a:xfrm>
                    <a:prstGeom prst="rect">
                      <a:avLst/>
                    </a:prstGeom>
                    <a:noFill/>
                    <a:ln>
                      <a:noFill/>
                    </a:ln>
                  </pic:spPr>
                </pic:pic>
              </a:graphicData>
            </a:graphic>
          </wp:anchor>
        </w:drawing>
      </w:r>
      <w:r w:rsidR="00093FB8" w:rsidRPr="002A078C">
        <w:rPr>
          <w:rFonts w:ascii="Sakkal Majalla" w:hAnsi="Sakkal Majalla"/>
          <w:noProof/>
          <w:sz w:val="34"/>
          <w:lang w:bidi="ar-EG"/>
        </w:rPr>
        <mc:AlternateContent>
          <mc:Choice Requires="wpg">
            <w:drawing>
              <wp:inline distT="0" distB="0" distL="0" distR="0" wp14:anchorId="697CAE78" wp14:editId="16CB9592">
                <wp:extent cx="5731510" cy="885653"/>
                <wp:effectExtent l="0" t="0" r="2540" b="10160"/>
                <wp:docPr id="1950764061"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735376933" name="مجموعة 47"/>
                        <wpg:cNvGrpSpPr/>
                        <wpg:grpSpPr>
                          <a:xfrm>
                            <a:off x="-38246" y="0"/>
                            <a:ext cx="5769756" cy="895351"/>
                            <a:chOff x="-39225" y="0"/>
                            <a:chExt cx="5917421" cy="918845"/>
                          </a:xfrm>
                        </wpg:grpSpPr>
                        <wpg:grpSp>
                          <wpg:cNvPr id="668392163" name="مجموعة 48"/>
                          <wpg:cNvGrpSpPr/>
                          <wpg:grpSpPr>
                            <a:xfrm>
                              <a:off x="0" y="0"/>
                              <a:ext cx="5878196" cy="918845"/>
                              <a:chOff x="0" y="0"/>
                              <a:chExt cx="6240348" cy="919070"/>
                            </a:xfrm>
                          </wpg:grpSpPr>
                          <wpg:grpSp>
                            <wpg:cNvPr id="71970129" name="مجموعة 49"/>
                            <wpg:cNvGrpSpPr/>
                            <wpg:grpSpPr>
                              <a:xfrm>
                                <a:off x="0" y="169208"/>
                                <a:ext cx="5433072" cy="580613"/>
                                <a:chOff x="0" y="169208"/>
                                <a:chExt cx="5433072" cy="580613"/>
                              </a:xfrm>
                            </wpg:grpSpPr>
                            <wps:wsp>
                              <wps:cNvPr id="19555511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949130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19417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8487229" name="مربع نص 41"/>
                          <wps:cNvSpPr txBox="1"/>
                          <wps:spPr>
                            <a:xfrm>
                              <a:off x="-39225" y="256491"/>
                              <a:ext cx="4950818" cy="391985"/>
                            </a:xfrm>
                            <a:prstGeom prst="rect">
                              <a:avLst/>
                            </a:prstGeom>
                            <a:noFill/>
                          </wps:spPr>
                          <wps:txbx>
                            <w:txbxContent>
                              <w:p w14:paraId="0271C7A8" w14:textId="0DB7F0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التعلّم المستمرّ والتحسين</w:t>
                                </w:r>
                              </w:p>
                            </w:txbxContent>
                          </wps:txbx>
                          <wps:bodyPr wrap="square" rtlCol="1">
                            <a:spAutoFit/>
                          </wps:bodyPr>
                        </wps:wsp>
                      </wpg:grpSp>
                      <pic:pic xmlns:pic="http://schemas.openxmlformats.org/drawingml/2006/picture">
                        <pic:nvPicPr>
                          <pic:cNvPr id="1494390760"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7CAE78" id="_x0000_s1255"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">
                <v:group id="مجموعة 47" o:spid="_x0000_s1256"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">
                  <v:group id="مجموعة 48" o:spid="_x0000_s12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">
                    <v:group id="مجموعة 49" o:spid="_x0000_s12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">
                      <v:shape id="شكل حر 50" o:spid="_x0000_s12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" fillcolor="#a5a5a5 [2092]" stroked="f" strokeweight="1pt">
                        <v:stroke joinstyle="miter"/>
                      </v:roundrect>
                    </v:group>
                    <v:oval id="شكل بيضاوي 52" o:spid="_x0000_s12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" filled="f" strokecolor="#168489" strokeweight="1pt">
                      <v:stroke joinstyle="miter"/>
                    </v:oval>
                  </v:group>
                  <v:shape id="مربع نص 41" o:spid="_x0000_s1262" type="#_x0000_t202" style="position:absolute;left:-392;top:2564;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" filled="f" stroked="f">
                    <v:textbox style="mso-fit-shape-to-text:t">
                      <w:txbxContent>
                        <w:p w14:paraId="0271C7A8" w14:textId="0DB7F015"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التعلّم المستمرّ والتحسين</w:t>
                          </w:r>
                        </w:p>
                      </w:txbxContent>
                    </v:textbox>
                  </v:shape>
                </v:group>
                <v:shape id="صورة 54" o:spid="_x0000_s12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">
                  <v:imagedata r:id="rId113" o:title=""/>
                </v:shape>
                <w10:anchorlock/>
              </v:group>
            </w:pict>
          </mc:Fallback>
        </mc:AlternateContent>
      </w:r>
      <w:r w:rsidR="00864A30" w:rsidRPr="00864A30">
        <w:rPr>
          <w:rFonts w:ascii="Sakkal Majalla" w:hAnsi="Sakkal Majalla"/>
          <w:b/>
          <w:bCs/>
          <w:sz w:val="34"/>
          <w:rtl/>
        </w:rPr>
        <w:t>الميزة الفريدة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على عكس النماذج الثابتة، نماذج الذكاء الاصطناعي تتعلّم باستمرار من البيانات الجديدة وتُحسّن أداءها تلقائيّاً</w:t>
      </w:r>
      <w:r w:rsidR="00864A30" w:rsidRPr="00864A30">
        <w:rPr>
          <w:rFonts w:ascii="Sakkal Majalla" w:hAnsi="Sakkal Majalla"/>
          <w:sz w:val="34"/>
        </w:rPr>
        <w:t>.</w:t>
      </w:r>
      <w:r w:rsidRPr="00E33A03">
        <w:t xml:space="preserve"> </w:t>
      </w:r>
    </w:p>
    <w:p w14:paraId="47980053" w14:textId="76B122AF" w:rsidR="00864A30" w:rsidRPr="00864A30" w:rsidRDefault="00093FB8"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4032" behindDoc="0" locked="0" layoutInCell="1" allowOverlap="1" wp14:anchorId="048C9A99" wp14:editId="0E9506C7">
                <wp:simplePos x="0" y="0"/>
                <wp:positionH relativeFrom="column">
                  <wp:posOffset>5372100</wp:posOffset>
                </wp:positionH>
                <wp:positionV relativeFrom="paragraph">
                  <wp:posOffset>-1270</wp:posOffset>
                </wp:positionV>
                <wp:extent cx="361315" cy="324485"/>
                <wp:effectExtent l="0" t="0" r="635" b="0"/>
                <wp:wrapSquare wrapText="bothSides"/>
                <wp:docPr id="1516303528"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954997445"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5007474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460F278" id="Group 20" o:spid="_x0000_s1026" style="position:absolute;margin-left:423pt;margin-top:-.1pt;width:28.45pt;height:25.55pt;z-index:25284403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محرّك البحث</w:t>
      </w:r>
      <w:r w:rsidR="00864A30" w:rsidRPr="00864A30">
        <w:rPr>
          <w:rFonts w:ascii="Sakkal Majalla" w:hAnsi="Sakkal Majalla"/>
          <w:sz w:val="34"/>
        </w:rPr>
        <w:t xml:space="preserve"> Google </w:t>
      </w:r>
      <w:r w:rsidR="00864A30" w:rsidRPr="00864A30">
        <w:rPr>
          <w:rFonts w:ascii="Sakkal Majalla" w:hAnsi="Sakkal Majalla"/>
          <w:sz w:val="34"/>
          <w:rtl/>
        </w:rPr>
        <w:t>يُحسّن خوارزميّاته باستمرار بناءً على مليارات عمليّات البحث والنقرات يوميّاً، لتقديم نتائج أكثر دقّة وملاءمة</w:t>
      </w:r>
      <w:r w:rsidR="00864A30" w:rsidRPr="00864A30">
        <w:rPr>
          <w:rFonts w:ascii="Sakkal Majalla" w:hAnsi="Sakkal Majalla"/>
          <w:sz w:val="34"/>
        </w:rPr>
        <w:t>.</w:t>
      </w:r>
    </w:p>
    <w:p w14:paraId="214B9590" w14:textId="16029CB7"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7D42E414" wp14:editId="75BA7130">
                <wp:extent cx="5731510" cy="885653"/>
                <wp:effectExtent l="0" t="0" r="2540" b="10160"/>
                <wp:docPr id="1610556120"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1605420193" name="مجموعة 47"/>
                        <wpg:cNvGrpSpPr/>
                        <wpg:grpSpPr>
                          <a:xfrm>
                            <a:off x="-38246" y="0"/>
                            <a:ext cx="5769756" cy="895351"/>
                            <a:chOff x="-39225" y="0"/>
                            <a:chExt cx="5917421" cy="918845"/>
                          </a:xfrm>
                        </wpg:grpSpPr>
                        <wpg:grpSp>
                          <wpg:cNvPr id="1712966164" name="مجموعة 48"/>
                          <wpg:cNvGrpSpPr/>
                          <wpg:grpSpPr>
                            <a:xfrm>
                              <a:off x="0" y="0"/>
                              <a:ext cx="5878196" cy="918845"/>
                              <a:chOff x="0" y="0"/>
                              <a:chExt cx="6240348" cy="919070"/>
                            </a:xfrm>
                          </wpg:grpSpPr>
                          <wpg:grpSp>
                            <wpg:cNvPr id="1115090680" name="مجموعة 49"/>
                            <wpg:cNvGrpSpPr/>
                            <wpg:grpSpPr>
                              <a:xfrm>
                                <a:off x="0" y="169208"/>
                                <a:ext cx="5433072" cy="580613"/>
                                <a:chOff x="0" y="169208"/>
                                <a:chExt cx="5433072" cy="580613"/>
                              </a:xfrm>
                            </wpg:grpSpPr>
                            <wps:wsp>
                              <wps:cNvPr id="12432495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853475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330090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6894518" name="مربع نص 41"/>
                          <wps:cNvSpPr txBox="1"/>
                          <wps:spPr>
                            <a:xfrm>
                              <a:off x="-39225" y="256491"/>
                              <a:ext cx="4950818" cy="391985"/>
                            </a:xfrm>
                            <a:prstGeom prst="rect">
                              <a:avLst/>
                            </a:prstGeom>
                            <a:noFill/>
                          </wps:spPr>
                          <wps:txbx>
                            <w:txbxContent>
                              <w:p w14:paraId="1B35CBFF" w14:textId="68CAD03E"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التنبّؤ الدقيق</w:t>
                                </w:r>
                              </w:p>
                            </w:txbxContent>
                          </wps:txbx>
                          <wps:bodyPr wrap="square" rtlCol="1">
                            <a:spAutoFit/>
                          </wps:bodyPr>
                        </wps:wsp>
                      </wpg:grpSp>
                      <pic:pic xmlns:pic="http://schemas.openxmlformats.org/drawingml/2006/picture">
                        <pic:nvPicPr>
                          <pic:cNvPr id="1837091674"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D42E414" id="_x0000_s1264"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">
                <v:group id="مجموعة 47" o:spid="_x0000_s1265"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">
                  <v:group id="مجموعة 48" o:spid="_x0000_s12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">
                    <v:group id="مجموعة 49" o:spid="_x0000_s12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">
                      <v:shape id="شكل حر 50" o:spid="_x0000_s12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" fillcolor="#a5a5a5 [2092]" stroked="f" strokeweight="1pt">
                        <v:stroke joinstyle="miter"/>
                      </v:roundrect>
                    </v:group>
                    <v:oval id="شكل بيضاوي 52" o:spid="_x0000_s12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" filled="f" strokecolor="#168489" strokeweight="1pt">
                      <v:stroke joinstyle="miter"/>
                    </v:oval>
                  </v:group>
                  <v:shape id="مربع نص 41" o:spid="_x0000_s1271" type="#_x0000_t202" style="position:absolute;left:-392;top:2564;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" filled="f" stroked="f">
                    <v:textbox style="mso-fit-shape-to-text:t">
                      <w:txbxContent>
                        <w:p w14:paraId="1B35CBFF" w14:textId="68CAD03E"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التنبّؤ الدقيق</w:t>
                          </w:r>
                        </w:p>
                      </w:txbxContent>
                    </v:textbox>
                  </v:shape>
                </v:group>
                <v:shape id="صورة 54" o:spid="_x0000_s12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">
                  <v:imagedata r:id="rId113" o:title=""/>
                </v:shape>
                <w10:anchorlock/>
              </v:group>
            </w:pict>
          </mc:Fallback>
        </mc:AlternateContent>
      </w:r>
      <w:r w:rsidR="00864A30" w:rsidRPr="00864A30">
        <w:rPr>
          <w:rFonts w:ascii="Sakkal Majalla" w:hAnsi="Sakkal Majalla"/>
          <w:b/>
          <w:bCs/>
          <w:sz w:val="34"/>
          <w:rtl/>
        </w:rPr>
        <w:t>التطبيق</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الذكاء الاصطناعي يتفوّق في بناء نماذج تنبّؤيّة دقيقة في مجالات متنوّعة</w:t>
      </w:r>
      <w:r w:rsidR="00864A30" w:rsidRPr="00864A30">
        <w:rPr>
          <w:rFonts w:ascii="Sakkal Majalla" w:hAnsi="Sakkal Majalla"/>
          <w:sz w:val="34"/>
        </w:rPr>
        <w:t>.</w:t>
      </w:r>
    </w:p>
    <w:p w14:paraId="6BB56DA8" w14:textId="4FCDAE4C" w:rsidR="00864A30" w:rsidRPr="00864A30" w:rsidRDefault="001E253C" w:rsidP="00864A30">
      <w:pPr>
        <w:rPr>
          <w:rFonts w:ascii="Sakkal Majalla" w:hAnsi="Sakkal Majalla"/>
          <w:sz w:val="34"/>
        </w:rPr>
      </w:pPr>
      <w:hyperlink r:id="rId127" w:history="1">
        <w:r w:rsidR="00864A30" w:rsidRPr="001E253C">
          <w:rPr>
            <w:rStyle w:val="Hyperlink"/>
            <w:rFonts w:ascii="Sakkal Majalla" w:hAnsi="Sakkal Majalla"/>
            <w:b/>
            <w:bCs/>
            <w:sz w:val="34"/>
            <w:rtl/>
          </w:rPr>
          <w:t>أمثلة متنوّعة</w:t>
        </w:r>
        <w:r w:rsidR="00864A30" w:rsidRPr="001E253C">
          <w:rPr>
            <w:rStyle w:val="Hyperlink"/>
            <w:rFonts w:ascii="Sakkal Majalla" w:hAnsi="Sakkal Majalla"/>
            <w:b/>
            <w:bCs/>
            <w:sz w:val="34"/>
          </w:rPr>
          <w:t>:</w:t>
        </w:r>
      </w:hyperlink>
    </w:p>
    <w:p w14:paraId="2A3CB6A6"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التجارة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بالطلب لتحسين إدارة المخزون</w:t>
      </w:r>
      <w:r w:rsidRPr="00864A30">
        <w:rPr>
          <w:rFonts w:ascii="Sakkal Majalla" w:hAnsi="Sakkal Majalla"/>
          <w:sz w:val="34"/>
        </w:rPr>
        <w:t>.</w:t>
      </w:r>
    </w:p>
    <w:p w14:paraId="7637D871"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التسويق</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باستجابة العملاء للحملات الإعلانيّة</w:t>
      </w:r>
      <w:r w:rsidRPr="00864A30">
        <w:rPr>
          <w:rFonts w:ascii="Sakkal Majalla" w:hAnsi="Sakkal Majalla"/>
          <w:sz w:val="34"/>
        </w:rPr>
        <w:t>.</w:t>
      </w:r>
    </w:p>
    <w:p w14:paraId="57775498"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الصناعة</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بأعطال الآلات قبل حدوثها</w:t>
      </w:r>
      <w:r w:rsidRPr="00864A30">
        <w:rPr>
          <w:rFonts w:ascii="Sakkal Majalla" w:hAnsi="Sakkal Majalla"/>
          <w:sz w:val="34"/>
        </w:rPr>
        <w:t xml:space="preserve"> (Predictive Maintenance).</w:t>
      </w:r>
    </w:p>
    <w:p w14:paraId="17F53AA4" w14:textId="77777777" w:rsidR="00864A30" w:rsidRPr="00864A30" w:rsidRDefault="00864A30">
      <w:pPr>
        <w:numPr>
          <w:ilvl w:val="0"/>
          <w:numId w:val="21"/>
        </w:numPr>
        <w:spacing w:after="160" w:line="259" w:lineRule="auto"/>
        <w:jc w:val="left"/>
        <w:rPr>
          <w:rFonts w:ascii="Sakkal Majalla" w:hAnsi="Sakkal Majalla"/>
          <w:sz w:val="34"/>
        </w:rPr>
      </w:pPr>
      <w:r w:rsidRPr="00864A30">
        <w:rPr>
          <w:rFonts w:ascii="Sakkal Majalla" w:hAnsi="Sakkal Majalla"/>
          <w:b/>
          <w:bCs/>
          <w:sz w:val="34"/>
          <w:rtl/>
        </w:rPr>
        <w:t>المناخ</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التنبّؤ بالطقس وتغيّرات المناخ بدقّة أعلى</w:t>
      </w:r>
      <w:r w:rsidRPr="00864A30">
        <w:rPr>
          <w:rFonts w:ascii="Sakkal Majalla" w:hAnsi="Sakkal Majalla"/>
          <w:sz w:val="34"/>
        </w:rPr>
        <w:t>.</w:t>
      </w:r>
    </w:p>
    <w:p w14:paraId="35D75CE0" w14:textId="34B02B28" w:rsidR="00864A30" w:rsidRPr="00864A30" w:rsidRDefault="00093FB8" w:rsidP="00864A30">
      <w:pPr>
        <w:rPr>
          <w:rFonts w:ascii="Sakkal Majalla" w:hAnsi="Sakkal Majalla"/>
          <w:sz w:val="34"/>
        </w:rPr>
      </w:pPr>
      <w:r>
        <w:rPr>
          <w:noProof/>
        </w:rPr>
        <w:lastRenderedPageBreak/>
        <w:drawing>
          <wp:anchor distT="0" distB="0" distL="114300" distR="114300" simplePos="0" relativeHeight="252840960" behindDoc="0" locked="0" layoutInCell="1" allowOverlap="1" wp14:anchorId="7C40EB9D" wp14:editId="27EB0A7E">
            <wp:simplePos x="0" y="0"/>
            <wp:positionH relativeFrom="column">
              <wp:posOffset>37849</wp:posOffset>
            </wp:positionH>
            <wp:positionV relativeFrom="paragraph">
              <wp:posOffset>0</wp:posOffset>
            </wp:positionV>
            <wp:extent cx="977900" cy="977900"/>
            <wp:effectExtent l="0" t="0" r="0" b="0"/>
            <wp:wrapSquare wrapText="bothSides"/>
            <wp:docPr id="985579652" name="صورة 262" descr="Deloitte: Channel Profile &amp; Services | Channel Ins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loitte: Channel Profile &amp; Services | Channel Insider"/>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A30" w:rsidRPr="00864A30">
        <w:rPr>
          <w:rFonts w:ascii="Sakkal Majalla" w:hAnsi="Sakkal Majalla"/>
          <w:b/>
          <w:bCs/>
          <w:sz w:val="34"/>
          <w:rtl/>
        </w:rPr>
        <w:t>إحصائيّة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 xml:space="preserve">وفقاً لتقرير من </w:t>
      </w:r>
      <w:r w:rsidR="00864A30" w:rsidRPr="00864A30">
        <w:rPr>
          <w:rFonts w:ascii="Sakkal Majalla" w:hAnsi="Sakkal Majalla"/>
          <w:b/>
          <w:bCs/>
          <w:sz w:val="34"/>
        </w:rPr>
        <w:t>Deloitte</w:t>
      </w:r>
      <w:r w:rsidR="00864A30" w:rsidRPr="00864A30">
        <w:rPr>
          <w:rFonts w:ascii="Sakkal Majalla" w:hAnsi="Sakkal Majalla"/>
          <w:sz w:val="34"/>
          <w:rtl/>
        </w:rPr>
        <w:t>، الشركات التي تستخدم الذكاء الاصطناعي في التنبّؤ بالطلب حقّقت تقليلاً في تكاليف المخزون بنسبة 20-50</w:t>
      </w:r>
      <w:r w:rsidR="00864A30" w:rsidRPr="00864A30">
        <w:rPr>
          <w:rFonts w:ascii="Sakkal Majalla" w:hAnsi="Sakkal Majalla"/>
          <w:sz w:val="34"/>
        </w:rPr>
        <w:t>%.</w:t>
      </w:r>
      <w:r w:rsidRPr="00093FB8">
        <w:t xml:space="preserve"> </w:t>
      </w:r>
    </w:p>
    <w:p w14:paraId="4821E74A" w14:textId="648F5D5C"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6AFD89C8" wp14:editId="5D768872">
                <wp:extent cx="5731510" cy="885653"/>
                <wp:effectExtent l="0" t="0" r="2540" b="10160"/>
                <wp:docPr id="1645842551"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799990479" name="مجموعة 47"/>
                        <wpg:cNvGrpSpPr/>
                        <wpg:grpSpPr>
                          <a:xfrm>
                            <a:off x="-38246" y="0"/>
                            <a:ext cx="5769756" cy="895351"/>
                            <a:chOff x="-39225" y="0"/>
                            <a:chExt cx="5917421" cy="918845"/>
                          </a:xfrm>
                        </wpg:grpSpPr>
                        <wpg:grpSp>
                          <wpg:cNvPr id="1614928419" name="مجموعة 48"/>
                          <wpg:cNvGrpSpPr/>
                          <wpg:grpSpPr>
                            <a:xfrm>
                              <a:off x="0" y="0"/>
                              <a:ext cx="5878196" cy="918845"/>
                              <a:chOff x="0" y="0"/>
                              <a:chExt cx="6240348" cy="919070"/>
                            </a:xfrm>
                          </wpg:grpSpPr>
                          <wpg:grpSp>
                            <wpg:cNvPr id="620196264" name="مجموعة 49"/>
                            <wpg:cNvGrpSpPr/>
                            <wpg:grpSpPr>
                              <a:xfrm>
                                <a:off x="0" y="169208"/>
                                <a:ext cx="5433072" cy="580613"/>
                                <a:chOff x="0" y="169208"/>
                                <a:chExt cx="5433072" cy="580613"/>
                              </a:xfrm>
                            </wpg:grpSpPr>
                            <wps:wsp>
                              <wps:cNvPr id="1769903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68218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6386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3705391" name="مربع نص 41"/>
                          <wps:cNvSpPr txBox="1"/>
                          <wps:spPr>
                            <a:xfrm>
                              <a:off x="-39225" y="256491"/>
                              <a:ext cx="4950818" cy="391985"/>
                            </a:xfrm>
                            <a:prstGeom prst="rect">
                              <a:avLst/>
                            </a:prstGeom>
                            <a:noFill/>
                          </wps:spPr>
                          <wps:txbx>
                            <w:txbxContent>
                              <w:p w14:paraId="0C95392C" w14:textId="7E6AB40F"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تحليل البيانات غير المنظّمة</w:t>
                                </w:r>
                              </w:p>
                            </w:txbxContent>
                          </wps:txbx>
                          <wps:bodyPr wrap="square" rtlCol="1">
                            <a:spAutoFit/>
                          </wps:bodyPr>
                        </wps:wsp>
                      </wpg:grpSp>
                      <pic:pic xmlns:pic="http://schemas.openxmlformats.org/drawingml/2006/picture">
                        <pic:nvPicPr>
                          <pic:cNvPr id="115673457"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FD89C8" id="_x0000_s1273"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">
                <v:group id="مجموعة 47" o:spid="_x0000_s1274"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">
                  <v:group id="مجموعة 48" o:spid="_x0000_s12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">
                    <v:group id="مجموعة 49" o:spid="_x0000_s12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">
                      <v:shape id="شكل حر 50" o:spid="_x0000_s12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" fillcolor="#a5a5a5 [2092]" stroked="f" strokeweight="1pt">
                        <v:stroke joinstyle="miter"/>
                      </v:roundrect>
                    </v:group>
                    <v:oval id="شكل بيضاوي 52" o:spid="_x0000_s12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" filled="f" strokecolor="#168489" strokeweight="1pt">
                      <v:stroke joinstyle="miter"/>
                    </v:oval>
                  </v:group>
                  <v:shape id="مربع نص 41" o:spid="_x0000_s1280" type="#_x0000_t202" style="position:absolute;left:-392;top:2564;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" filled="f" stroked="f">
                    <v:textbox style="mso-fit-shape-to-text:t">
                      <w:txbxContent>
                        <w:p w14:paraId="0C95392C" w14:textId="7E6AB40F"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تحليل البيانات غير المنظّمة</w:t>
                          </w:r>
                        </w:p>
                      </w:txbxContent>
                    </v:textbox>
                  </v:shape>
                </v:group>
                <v:shape id="صورة 54" o:spid="_x0000_s12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">
                  <v:imagedata r:id="rId113" o:title=""/>
                </v:shape>
                <w10:anchorlock/>
              </v:group>
            </w:pict>
          </mc:Fallback>
        </mc:AlternateContent>
      </w:r>
      <w:r w:rsidR="00864A30" w:rsidRPr="00864A30">
        <w:rPr>
          <w:rFonts w:ascii="Sakkal Majalla" w:hAnsi="Sakkal Majalla"/>
          <w:b/>
          <w:bCs/>
          <w:sz w:val="34"/>
          <w:rtl/>
        </w:rPr>
        <w:t>التحدّي</w:t>
      </w:r>
      <w:r w:rsidR="00864A30" w:rsidRPr="00864A30">
        <w:rPr>
          <w:rFonts w:ascii="Sakkal Majalla" w:hAnsi="Sakkal Majalla"/>
          <w:b/>
          <w:bCs/>
          <w:sz w:val="34"/>
        </w:rPr>
        <w:t>:</w:t>
      </w:r>
      <w:r w:rsidR="00864A30" w:rsidRPr="00864A30">
        <w:rPr>
          <w:rFonts w:ascii="Sakkal Majalla" w:hAnsi="Sakkal Majalla"/>
          <w:sz w:val="34"/>
        </w:rPr>
        <w:t xml:space="preserve"> 80-90% </w:t>
      </w:r>
      <w:r w:rsidR="00864A30" w:rsidRPr="00864A30">
        <w:rPr>
          <w:rFonts w:ascii="Sakkal Majalla" w:hAnsi="Sakkal Majalla"/>
          <w:sz w:val="34"/>
          <w:rtl/>
        </w:rPr>
        <w:t>من بيانات الشركات غير منظّمة (نصوص، صور، فيديوهات)</w:t>
      </w:r>
      <w:r w:rsidR="00864A30" w:rsidRPr="00864A30">
        <w:rPr>
          <w:rFonts w:ascii="Sakkal Majalla" w:hAnsi="Sakkal Majalla"/>
          <w:sz w:val="34"/>
        </w:rPr>
        <w:t>.</w:t>
      </w:r>
    </w:p>
    <w:p w14:paraId="57B2E337" w14:textId="77777777" w:rsidR="00864A30" w:rsidRPr="00864A30" w:rsidRDefault="00864A30" w:rsidP="00864A30">
      <w:pPr>
        <w:rPr>
          <w:rFonts w:ascii="Sakkal Majalla" w:hAnsi="Sakkal Majalla"/>
          <w:sz w:val="34"/>
        </w:rPr>
      </w:pPr>
      <w:r w:rsidRPr="00864A30">
        <w:rPr>
          <w:rFonts w:ascii="Sakkal Majalla" w:hAnsi="Sakkal Majalla"/>
          <w:b/>
          <w:bCs/>
          <w:sz w:val="34"/>
          <w:rtl/>
        </w:rPr>
        <w:t>حلّ الذكاء الاصطناعي</w:t>
      </w:r>
      <w:r w:rsidRPr="00864A30">
        <w:rPr>
          <w:rFonts w:ascii="Sakkal Majalla" w:hAnsi="Sakkal Majalla"/>
          <w:b/>
          <w:bCs/>
          <w:sz w:val="34"/>
        </w:rPr>
        <w:t>:</w:t>
      </w:r>
      <w:r w:rsidRPr="00864A30">
        <w:rPr>
          <w:rFonts w:ascii="Sakkal Majalla" w:hAnsi="Sakkal Majalla"/>
          <w:sz w:val="34"/>
        </w:rPr>
        <w:t xml:space="preserve"> </w:t>
      </w:r>
      <w:r w:rsidRPr="00864A30">
        <w:rPr>
          <w:rFonts w:ascii="Sakkal Majalla" w:hAnsi="Sakkal Majalla"/>
          <w:sz w:val="34"/>
          <w:rtl/>
        </w:rPr>
        <w:t>تقنيّات مثل معالجة اللغات الطبيعيّة والرؤية الحاسوبيّة تُمكّن من تحليل هذه البيانات</w:t>
      </w:r>
      <w:r w:rsidRPr="00864A30">
        <w:rPr>
          <w:rFonts w:ascii="Sakkal Majalla" w:hAnsi="Sakkal Majalla"/>
          <w:sz w:val="34"/>
        </w:rPr>
        <w:t>.</w:t>
      </w:r>
    </w:p>
    <w:p w14:paraId="04C38CF3" w14:textId="384B6677" w:rsidR="00864A30" w:rsidRPr="00864A30" w:rsidRDefault="00E33A03"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6080" behindDoc="0" locked="0" layoutInCell="1" allowOverlap="1" wp14:anchorId="3FA6AC36" wp14:editId="385402BE">
                <wp:simplePos x="0" y="0"/>
                <wp:positionH relativeFrom="column">
                  <wp:posOffset>5372100</wp:posOffset>
                </wp:positionH>
                <wp:positionV relativeFrom="paragraph">
                  <wp:posOffset>635</wp:posOffset>
                </wp:positionV>
                <wp:extent cx="361315" cy="324485"/>
                <wp:effectExtent l="0" t="0" r="635" b="0"/>
                <wp:wrapSquare wrapText="bothSides"/>
                <wp:docPr id="1777203491"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2139526805"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086282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0DCBA47" id="Group 20" o:spid="_x0000_s1026" style="position:absolute;margin-left:423pt;margin-top:.05pt;width:28.45pt;height:25.55pt;z-index:25284608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D7KpWQ3gAAAAcBAAAPAAAAZHJzL2Rvd25yZXYu&#10;eG1sTI9Ba8JAEIXvhf6HZYTe6iZpFY3ZiEjbkxSqhdLbmB2TYHY2ZNck/vuup3ocvsd732Tr0TSi&#10;p87VlhXE0wgEcWF1zaWC78P78wKE88gaG8uk4EoO1vnjQ4aptgN/Ub/3pQgl7FJUUHnfplK6oiKD&#10;bmpb4sBOtjPow9mVUnc4hHLTyCSK5tJgzWGhwpa2FRXn/cUo+Bhw2LzEb/3ufNpefw+zz59dTEo9&#10;TcbNCoSn0f+H4aYf1CEPTkd7Ye1Eo2DxOg+/+BsQAS+jZAniqGAWJyDzTN7753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01AIYMDAABiCAAADgAAAAAAAAAA&#10;AAAAAAA6AgAAZHJzL2Uyb0RvYy54bWxQSwECLQAKAAAAAAAAACEAjJ82G+AKAADgCgAAFAAAAAAA&#10;AAAAAAAAAADpBQAAZHJzL21lZGlhL2ltYWdlMS5wbmdQSwECLQAUAAYACAAAACEA+yqVkN4AAAAH&#10;AQAADwAAAAAAAAAAAAAAAAD7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عملي</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تحليل آلاف تعليقات العملاء على منتج لاستخراج المشاعر</w:t>
      </w:r>
      <w:r w:rsidR="00864A30" w:rsidRPr="00864A30">
        <w:rPr>
          <w:rFonts w:ascii="Sakkal Majalla" w:hAnsi="Sakkal Majalla"/>
          <w:sz w:val="34"/>
        </w:rPr>
        <w:t xml:space="preserve"> (Sentiment Analysis) </w:t>
      </w:r>
      <w:r w:rsidR="00864A30" w:rsidRPr="00864A30">
        <w:rPr>
          <w:rFonts w:ascii="Sakkal Majalla" w:hAnsi="Sakkal Majalla"/>
          <w:sz w:val="34"/>
          <w:rtl/>
        </w:rPr>
        <w:t>وتحديد المشاكل الشائعة، بدلاً من القراءة اليدويّة لكلّ تعليق</w:t>
      </w:r>
      <w:r w:rsidR="00864A30" w:rsidRPr="00864A30">
        <w:rPr>
          <w:rFonts w:ascii="Sakkal Majalla" w:hAnsi="Sakkal Majalla"/>
          <w:sz w:val="34"/>
        </w:rPr>
        <w:t>.</w:t>
      </w:r>
    </w:p>
    <w:p w14:paraId="579E627D" w14:textId="6887C618" w:rsidR="00864A30" w:rsidRPr="00864A30" w:rsidRDefault="00093FB8" w:rsidP="00864A30">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3BC773D1" wp14:editId="4182C266">
                <wp:extent cx="5731510" cy="885653"/>
                <wp:effectExtent l="0" t="0" r="2540" b="10160"/>
                <wp:docPr id="343702461" name="مجموعة 22"/>
                <wp:cNvGraphicFramePr/>
                <a:graphic xmlns:a="http://schemas.openxmlformats.org/drawingml/2006/main">
                  <a:graphicData uri="http://schemas.microsoft.com/office/word/2010/wordprocessingGroup">
                    <wpg:wgp>
                      <wpg:cNvGrpSpPr/>
                      <wpg:grpSpPr>
                        <a:xfrm>
                          <a:off x="0" y="0"/>
                          <a:ext cx="5731510" cy="885653"/>
                          <a:chOff x="-38246" y="0"/>
                          <a:chExt cx="5791702" cy="895351"/>
                        </a:xfrm>
                      </wpg:grpSpPr>
                      <wpg:grpSp>
                        <wpg:cNvPr id="403103305" name="مجموعة 47"/>
                        <wpg:cNvGrpSpPr/>
                        <wpg:grpSpPr>
                          <a:xfrm>
                            <a:off x="-38246" y="0"/>
                            <a:ext cx="5769756" cy="895351"/>
                            <a:chOff x="-39225" y="0"/>
                            <a:chExt cx="5917421" cy="918845"/>
                          </a:xfrm>
                        </wpg:grpSpPr>
                        <wpg:grpSp>
                          <wpg:cNvPr id="328176472" name="مجموعة 48"/>
                          <wpg:cNvGrpSpPr/>
                          <wpg:grpSpPr>
                            <a:xfrm>
                              <a:off x="0" y="0"/>
                              <a:ext cx="5878196" cy="918845"/>
                              <a:chOff x="0" y="0"/>
                              <a:chExt cx="6240348" cy="919070"/>
                            </a:xfrm>
                          </wpg:grpSpPr>
                          <wpg:grpSp>
                            <wpg:cNvPr id="2001635445" name="مجموعة 49"/>
                            <wpg:cNvGrpSpPr/>
                            <wpg:grpSpPr>
                              <a:xfrm>
                                <a:off x="0" y="169208"/>
                                <a:ext cx="5433072" cy="580613"/>
                                <a:chOff x="0" y="169208"/>
                                <a:chExt cx="5433072" cy="580613"/>
                              </a:xfrm>
                            </wpg:grpSpPr>
                            <wps:wsp>
                              <wps:cNvPr id="18383659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449340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910876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1187635" name="مربع نص 41"/>
                          <wps:cNvSpPr txBox="1"/>
                          <wps:spPr>
                            <a:xfrm>
                              <a:off x="-39225" y="256491"/>
                              <a:ext cx="4950818" cy="391985"/>
                            </a:xfrm>
                            <a:prstGeom prst="rect">
                              <a:avLst/>
                            </a:prstGeom>
                            <a:noFill/>
                          </wps:spPr>
                          <wps:txbx>
                            <w:txbxContent>
                              <w:p w14:paraId="275D55C2" w14:textId="5D2D5142"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دعم اتّخاذ القرار الذكي</w:t>
                                </w:r>
                              </w:p>
                            </w:txbxContent>
                          </wps:txbx>
                          <wps:bodyPr wrap="square" rtlCol="1">
                            <a:spAutoFit/>
                          </wps:bodyPr>
                        </wps:wsp>
                      </wpg:grpSp>
                      <pic:pic xmlns:pic="http://schemas.openxmlformats.org/drawingml/2006/picture">
                        <pic:nvPicPr>
                          <pic:cNvPr id="776701246"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C773D1" id="_x0000_s1282" style="width:451.3pt;height:69.75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">
                <v:group id="مجموعة 47" o:spid="_x0000_s1283"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">
                  <v:group id="مجموعة 48" o:spid="_x0000_s12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">
                    <v:group id="مجموعة 49" o:spid="_x0000_s12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">
                      <v:shape id="شكل حر 50" o:spid="_x0000_s12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" fillcolor="#a5a5a5 [2092]" stroked="f" strokeweight="1pt">
                        <v:stroke joinstyle="miter"/>
                      </v:roundrect>
                    </v:group>
                    <v:oval id="شكل بيضاوي 52" o:spid="_x0000_s12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" filled="f" strokecolor="#168489" strokeweight="1pt">
                      <v:stroke joinstyle="miter"/>
                    </v:oval>
                  </v:group>
                  <v:shape id="مربع نص 41" o:spid="_x0000_s1289" type="#_x0000_t202" style="position:absolute;left:-392;top:2564;width:49507;height:3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" filled="f" stroked="f">
                    <v:textbox style="mso-fit-shape-to-text:t">
                      <w:txbxContent>
                        <w:p w14:paraId="275D55C2" w14:textId="5D2D5142" w:rsidR="00093FB8" w:rsidRDefault="00093FB8" w:rsidP="00093FB8">
                          <w:pPr>
                            <w:rPr>
                              <w:rFonts w:eastAsia="Calibri" w:hAnsi="Adobe Arabic" w:cs="Adobe Arabic"/>
                              <w:b/>
                              <w:bCs/>
                              <w:color w:val="FFFFFF"/>
                              <w:kern w:val="24"/>
                              <w:sz w:val="36"/>
                              <w:szCs w:val="36"/>
                              <w:lang w:bidi="ar-EG"/>
                            </w:rPr>
                          </w:pPr>
                          <w:r w:rsidRPr="00093FB8">
                            <w:rPr>
                              <w:rFonts w:eastAsia="Calibri" w:hAnsi="Adobe Arabic" w:cs="Adobe Arabic"/>
                              <w:b/>
                              <w:bCs/>
                              <w:color w:val="FFFFFF"/>
                              <w:kern w:val="24"/>
                              <w:sz w:val="36"/>
                              <w:szCs w:val="36"/>
                              <w:rtl/>
                              <w:lang w:bidi="ar-EG"/>
                            </w:rPr>
                            <w:t>دعم اتّخاذ القرار الذكي</w:t>
                          </w:r>
                        </w:p>
                      </w:txbxContent>
                    </v:textbox>
                  </v:shape>
                </v:group>
                <v:shape id="صورة 54" o:spid="_x0000_s12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">
                  <v:imagedata r:id="rId113" o:title=""/>
                </v:shape>
                <w10:anchorlock/>
              </v:group>
            </w:pict>
          </mc:Fallback>
        </mc:AlternateContent>
      </w:r>
      <w:r w:rsidR="00864A30" w:rsidRPr="00864A30">
        <w:rPr>
          <w:rFonts w:ascii="Sakkal Majalla" w:hAnsi="Sakkal Majalla"/>
          <w:b/>
          <w:bCs/>
          <w:sz w:val="34"/>
          <w:rtl/>
        </w:rPr>
        <w:t>القيمة النهائيّة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الذكاء الاصطناعي لا يكتفي بتحليل البيانات، بل يُقدّم توصيات قابلة للتنفيذ</w:t>
      </w:r>
      <w:r w:rsidR="00864A30" w:rsidRPr="00864A30">
        <w:rPr>
          <w:rFonts w:ascii="Sakkal Majalla" w:hAnsi="Sakkal Majalla"/>
          <w:sz w:val="34"/>
        </w:rPr>
        <w:t>.</w:t>
      </w:r>
    </w:p>
    <w:p w14:paraId="723540A1" w14:textId="09FA0752" w:rsidR="00864A30" w:rsidRDefault="00E33A03" w:rsidP="00864A30">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47104" behindDoc="0" locked="0" layoutInCell="1" allowOverlap="1" wp14:anchorId="57F79587" wp14:editId="7C57C480">
                <wp:simplePos x="0" y="0"/>
                <wp:positionH relativeFrom="column">
                  <wp:posOffset>5372100</wp:posOffset>
                </wp:positionH>
                <wp:positionV relativeFrom="paragraph">
                  <wp:posOffset>635</wp:posOffset>
                </wp:positionV>
                <wp:extent cx="361315" cy="324485"/>
                <wp:effectExtent l="0" t="0" r="635" b="0"/>
                <wp:wrapSquare wrapText="bothSides"/>
                <wp:docPr id="987641356"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839106043"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18034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33244FB" id="Group 20" o:spid="_x0000_s1026" style="position:absolute;margin-left:423pt;margin-top:.05pt;width:28.45pt;height:25.55pt;z-index:25284710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" fillcolor="#168489" strokecolor="#168489" strokeweight="1pt">
                  <v:stroke joinstyle="miter"/>
                </v:roundrect>
                <w10:wrap type="square"/>
              </v:group>
            </w:pict>
          </mc:Fallback>
        </mc:AlternateContent>
      </w:r>
      <w:r w:rsidR="00864A30" w:rsidRPr="00864A30">
        <w:rPr>
          <w:rFonts w:ascii="Sakkal Majalla" w:hAnsi="Sakkal Majalla"/>
          <w:b/>
          <w:bCs/>
          <w:sz w:val="34"/>
          <w:rtl/>
        </w:rPr>
        <w:t>مثال في الموارد البشريّة</w:t>
      </w:r>
      <w:r w:rsidR="00864A30" w:rsidRPr="00864A30">
        <w:rPr>
          <w:rFonts w:ascii="Sakkal Majalla" w:hAnsi="Sakkal Majalla"/>
          <w:b/>
          <w:bCs/>
          <w:sz w:val="34"/>
        </w:rPr>
        <w:t>:</w:t>
      </w:r>
      <w:r w:rsidR="00864A30" w:rsidRPr="00864A30">
        <w:rPr>
          <w:rFonts w:ascii="Sakkal Majalla" w:hAnsi="Sakkal Majalla"/>
          <w:sz w:val="34"/>
        </w:rPr>
        <w:t xml:space="preserve"> </w:t>
      </w:r>
      <w:r w:rsidR="00864A30" w:rsidRPr="00864A30">
        <w:rPr>
          <w:rFonts w:ascii="Sakkal Majalla" w:hAnsi="Sakkal Majalla"/>
          <w:sz w:val="34"/>
          <w:rtl/>
        </w:rPr>
        <w:t>نظام يُحلّل بيانات الموظّفين (الأداء، الغياب، التفاعل) ويُحدّد الموظّفين المعرّضين لخطر الاستقالة، مع اقتراحات للتدخّل (زيادة راتب، تدريب، تغيير دور)</w:t>
      </w:r>
      <w:r w:rsidR="00864A30" w:rsidRPr="00864A30">
        <w:rPr>
          <w:rFonts w:ascii="Sakkal Majalla" w:hAnsi="Sakkal Majalla"/>
          <w:sz w:val="34"/>
        </w:rPr>
        <w:t>.</w:t>
      </w:r>
    </w:p>
    <w:p w14:paraId="04D43922" w14:textId="77777777" w:rsidR="009A2A28" w:rsidRDefault="009A2A28" w:rsidP="009A2A28">
      <w:pPr>
        <w:jc w:val="center"/>
        <w:rPr>
          <w:rFonts w:ascii="Sakkal Majalla" w:hAnsi="Sakkal Majalla"/>
          <w:sz w:val="34"/>
        </w:rPr>
      </w:pPr>
    </w:p>
    <w:p w14:paraId="1704B976" w14:textId="77777777" w:rsidR="009A2A28" w:rsidRDefault="009A2A28" w:rsidP="009A2A28">
      <w:pPr>
        <w:jc w:val="center"/>
        <w:rPr>
          <w:rFonts w:ascii="Sakkal Majalla" w:hAnsi="Sakkal Majalla"/>
          <w:sz w:val="34"/>
        </w:rPr>
      </w:pPr>
    </w:p>
    <w:p w14:paraId="12102D92" w14:textId="77777777" w:rsidR="009A2A28" w:rsidRDefault="009A2A28" w:rsidP="009A2A28">
      <w:pPr>
        <w:jc w:val="center"/>
        <w:rPr>
          <w:rFonts w:ascii="Sakkal Majalla" w:hAnsi="Sakkal Majalla"/>
          <w:sz w:val="34"/>
        </w:rPr>
      </w:pPr>
    </w:p>
    <w:p w14:paraId="729FB0D4" w14:textId="2B4BB29E" w:rsidR="009A2A28" w:rsidRPr="00864A30" w:rsidRDefault="009A2A28" w:rsidP="009A2A28">
      <w:pPr>
        <w:jc w:val="center"/>
        <w:rPr>
          <w:rFonts w:ascii="Sakkal Majalla" w:hAnsi="Sakkal Majalla"/>
          <w:sz w:val="34"/>
        </w:rPr>
      </w:pPr>
      <w:r>
        <w:rPr>
          <w:noProof/>
        </w:rPr>
        <w:drawing>
          <wp:inline distT="0" distB="0" distL="0" distR="0" wp14:anchorId="1A291A0C" wp14:editId="79E0AD5E">
            <wp:extent cx="1219200" cy="1219200"/>
            <wp:effectExtent l="0" t="0" r="0" b="0"/>
            <wp:docPr id="1781668543" name="صورة 264" descr="Logi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ogic "/>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13E09A65" w14:textId="77777777" w:rsidR="00864A30" w:rsidRPr="00864A30" w:rsidRDefault="00864A30" w:rsidP="00864A30">
      <w:pPr>
        <w:rPr>
          <w:rFonts w:ascii="Sakkal Majalla" w:hAnsi="Sakkal Majalla"/>
          <w:color w:val="auto"/>
          <w:sz w:val="34"/>
          <w:rtl/>
        </w:rPr>
      </w:pPr>
    </w:p>
    <w:p w14:paraId="38DD5E42" w14:textId="77777777" w:rsidR="00BD5495" w:rsidRDefault="00BD5495" w:rsidP="00BD5495">
      <w:pPr>
        <w:rPr>
          <w:rFonts w:ascii="Sakkal Majalla" w:hAnsi="Sakkal Majalla"/>
          <w:sz w:val="34"/>
          <w:rtl/>
          <w:lang w:bidi="ar-EG"/>
        </w:rPr>
      </w:pP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A2A28" w14:paraId="2B059315" w14:textId="77777777" w:rsidTr="009B65FE">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BC139EE" w14:textId="77777777" w:rsidR="009A2A28" w:rsidRPr="00B45CE2" w:rsidRDefault="009A2A28" w:rsidP="009B65FE">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16761500" wp14:editId="7E672C89">
                  <wp:extent cx="485140" cy="485140"/>
                  <wp:effectExtent l="0" t="0" r="0" b="0"/>
                  <wp:docPr id="1864138423"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ED82DD6" w14:textId="77777777" w:rsidR="009A2A28" w:rsidRPr="00B45CE2" w:rsidRDefault="009A2A28" w:rsidP="009B65FE">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5663446E" w14:textId="77777777" w:rsidR="009A2A28" w:rsidRDefault="009A2A28" w:rsidP="009B65FE">
            <w:pPr>
              <w:jc w:val="center"/>
              <w:rPr>
                <w:rFonts w:ascii="Adobe Arabic" w:hAnsi="Adobe Arabic" w:cs="Adobe Arabic"/>
                <w:bCs/>
                <w:color w:val="168489"/>
                <w:sz w:val="52"/>
                <w:szCs w:val="52"/>
                <w:rtl/>
                <w:lang w:bidi="ar-EG"/>
              </w:rPr>
            </w:pPr>
          </w:p>
          <w:p w14:paraId="39451A0F" w14:textId="3C55304A" w:rsidR="009A2A28" w:rsidRPr="00AB5D47" w:rsidRDefault="009A2A28" w:rsidP="009B65FE">
            <w:pPr>
              <w:jc w:val="center"/>
              <w:rPr>
                <w:rFonts w:ascii="Adobe Arabic" w:hAnsi="Adobe Arabic" w:cs="Adobe Arabic"/>
                <w:bCs/>
                <w:color w:val="168489"/>
                <w:sz w:val="52"/>
                <w:szCs w:val="52"/>
                <w:rtl/>
                <w:lang w:bidi="ar-EG"/>
              </w:rPr>
            </w:pPr>
            <w:r w:rsidRPr="009A2A28">
              <w:rPr>
                <w:rFonts w:ascii="Adobe Arabic" w:hAnsi="Adobe Arabic" w:cs="Adobe Arabic"/>
                <w:bCs/>
                <w:color w:val="168489"/>
                <w:sz w:val="52"/>
                <w:szCs w:val="52"/>
                <w:rtl/>
                <w:lang w:bidi="ar-EG"/>
              </w:rPr>
              <w:t>رحلة البيانات: من الخام إلى القرار</w:t>
            </w:r>
          </w:p>
        </w:tc>
      </w:tr>
    </w:tbl>
    <w:p w14:paraId="0FE85A1C" w14:textId="77777777" w:rsidR="009A2A28" w:rsidRPr="008D39CE" w:rsidRDefault="009A2A28" w:rsidP="009A2A28">
      <w:r w:rsidRPr="00853909">
        <w:rPr>
          <w:noProof/>
        </w:rPr>
        <mc:AlternateContent>
          <mc:Choice Requires="wpg">
            <w:drawing>
              <wp:inline distT="0" distB="0" distL="0" distR="0" wp14:anchorId="4E124C25" wp14:editId="2F000793">
                <wp:extent cx="4406692" cy="545009"/>
                <wp:effectExtent l="0" t="0" r="0" b="26670"/>
                <wp:docPr id="1554410941"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0608191" name="Group 1462637154"/>
                        <wpg:cNvGrpSpPr/>
                        <wpg:grpSpPr>
                          <a:xfrm>
                            <a:off x="3797654" y="0"/>
                            <a:ext cx="609038" cy="545009"/>
                            <a:chOff x="3797654" y="0"/>
                            <a:chExt cx="609038" cy="545009"/>
                          </a:xfrm>
                        </wpg:grpSpPr>
                        <pic:pic xmlns:pic="http://schemas.openxmlformats.org/drawingml/2006/picture">
                          <pic:nvPicPr>
                            <pic:cNvPr id="924797450" name="Picture 1462637155" descr="Clock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11538516" name="Rectangle: Rounded Corners 146263715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81681813" name="TextBox 19"/>
                        <wps:cNvSpPr txBox="1"/>
                        <wps:spPr>
                          <a:xfrm>
                            <a:off x="0" y="113532"/>
                            <a:ext cx="3597910" cy="395605"/>
                          </a:xfrm>
                          <a:prstGeom prst="rect">
                            <a:avLst/>
                          </a:prstGeom>
                          <a:noFill/>
                        </wps:spPr>
                        <wps:txbx>
                          <w:txbxContent>
                            <w:p w14:paraId="250B3498" w14:textId="77777777" w:rsidR="009A2A28" w:rsidRPr="00B45CE2" w:rsidRDefault="009A2A28" w:rsidP="009A2A28">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4E124C25" id="Group 26" o:spid="_x0000_s1291"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">
                <v:group id="Group 1462637154" o:spid="_x0000_s129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">
                  <v:shape id="Picture 1462637155" o:spid="_x0000_s129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">
                    <v:imagedata r:id="rId131" o:title="Clock "/>
                  </v:shape>
                  <v:roundrect id="Rectangle: Rounded Corners 1462637156" o:spid="_x0000_s129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" fillcolor="#7a8696" strokecolor="#7a8696" strokeweight="1pt">
                    <v:stroke joinstyle="miter"/>
                  </v:roundrect>
                </v:group>
                <v:shape id="TextBox 19" o:spid="_x0000_s1295"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" filled="f" stroked="f">
                  <v:textbox style="mso-fit-shape-to-text:t">
                    <w:txbxContent>
                      <w:p w14:paraId="250B3498" w14:textId="77777777" w:rsidR="009A2A28" w:rsidRPr="00B45CE2" w:rsidRDefault="009A2A28" w:rsidP="009A2A28">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5FD5909A" w14:textId="77777777" w:rsidR="009A2A28" w:rsidRPr="0024372F" w:rsidRDefault="009A2A28" w:rsidP="009A2A2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F195923" w14:textId="77777777" w:rsidR="009A2A28" w:rsidRPr="008D39CE" w:rsidRDefault="009A2A28" w:rsidP="009A2A28">
      <w:r w:rsidRPr="00853909">
        <w:rPr>
          <w:noProof/>
        </w:rPr>
        <mc:AlternateContent>
          <mc:Choice Requires="wpg">
            <w:drawing>
              <wp:inline distT="0" distB="0" distL="0" distR="0" wp14:anchorId="2F2F6DF7" wp14:editId="499A7538">
                <wp:extent cx="4435062" cy="545009"/>
                <wp:effectExtent l="0" t="0" r="3810" b="26670"/>
                <wp:docPr id="27983303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379319485" name="Picture 1462637159" descr="Goal "/>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88809804" name="Rectangle: Rounded Corners 146263716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30700654" name="TextBox 23"/>
                        <wps:cNvSpPr txBox="1"/>
                        <wps:spPr>
                          <a:xfrm>
                            <a:off x="0" y="64202"/>
                            <a:ext cx="3600450" cy="395605"/>
                          </a:xfrm>
                          <a:prstGeom prst="rect">
                            <a:avLst/>
                          </a:prstGeom>
                          <a:noFill/>
                        </wps:spPr>
                        <wps:txbx>
                          <w:txbxContent>
                            <w:p w14:paraId="625C6413" w14:textId="77777777" w:rsidR="009A2A28" w:rsidRPr="00B45CE2" w:rsidRDefault="009A2A28" w:rsidP="009A2A28">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F2F6DF7" id="Group 28" o:spid="_x0000_s129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">
                <v:shape id="Picture 1462637159" o:spid="_x0000_s129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">
                  <v:imagedata r:id="rId133" o:title="Goal "/>
                </v:shape>
                <v:roundrect id="Rectangle: Rounded Corners 1462637160" o:spid="_x0000_s129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" fillcolor="#7a8696" strokecolor="#7a8696" strokeweight="1pt">
                  <v:stroke joinstyle="miter"/>
                </v:roundrect>
                <v:shape id="TextBox 23" o:spid="_x0000_s1299"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" filled="f" stroked="f">
                  <v:textbox style="mso-fit-shape-to-text:t">
                    <w:txbxContent>
                      <w:p w14:paraId="625C6413" w14:textId="77777777" w:rsidR="009A2A28" w:rsidRPr="00B45CE2" w:rsidRDefault="009A2A28" w:rsidP="009A2A28">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1F82EF20" w14:textId="77777777" w:rsidR="009A2A28" w:rsidRDefault="009A2A28" w:rsidP="009A2A28">
      <w:pPr>
        <w:rPr>
          <w:rtl/>
        </w:rPr>
      </w:pPr>
      <w:r>
        <w:rPr>
          <w:rtl/>
        </w:rPr>
        <w:t>1.</w:t>
      </w:r>
      <w:r>
        <w:rPr>
          <w:rtl/>
        </w:rPr>
        <w:tab/>
        <w:t>تطبيق مراحل دورة حياة تحليل البيانات على حالة عمليّة واقعيّة.</w:t>
      </w:r>
    </w:p>
    <w:p w14:paraId="7D1C5671" w14:textId="77777777" w:rsidR="009A2A28" w:rsidRDefault="009A2A28" w:rsidP="009A2A28">
      <w:pPr>
        <w:rPr>
          <w:rtl/>
        </w:rPr>
      </w:pPr>
      <w:r>
        <w:rPr>
          <w:rtl/>
        </w:rPr>
        <w:t>2.</w:t>
      </w:r>
      <w:r>
        <w:rPr>
          <w:rtl/>
        </w:rPr>
        <w:tab/>
        <w:t>تحديد دور الذكاء الاصطناعي في كلّ مرحلة من مراحل التحليل.</w:t>
      </w:r>
    </w:p>
    <w:p w14:paraId="432D399E" w14:textId="77777777" w:rsidR="009A2A28" w:rsidRDefault="009A2A28" w:rsidP="009A2A28">
      <w:pPr>
        <w:rPr>
          <w:rtl/>
        </w:rPr>
      </w:pPr>
      <w:r>
        <w:rPr>
          <w:rtl/>
        </w:rPr>
        <w:t>3.</w:t>
      </w:r>
      <w:r>
        <w:rPr>
          <w:rtl/>
        </w:rPr>
        <w:tab/>
        <w:t>تعزيز العمل الجماعي والتفكير التحليلي لدى المتدرّبين.</w:t>
      </w:r>
    </w:p>
    <w:p w14:paraId="6A2C9753" w14:textId="77777777" w:rsidR="009A2A28" w:rsidRDefault="009A2A28" w:rsidP="009A2A28">
      <w:r>
        <w:rPr>
          <w:rtl/>
        </w:rPr>
        <w:t>4.</w:t>
      </w:r>
      <w:r>
        <w:rPr>
          <w:rtl/>
        </w:rPr>
        <w:tab/>
        <w:t>ربط المفاهيم النظريّة بالتطبيق العملي.</w:t>
      </w:r>
    </w:p>
    <w:p w14:paraId="14BEB07B" w14:textId="0A9751DF" w:rsidR="009A2A28" w:rsidRDefault="009A2A28" w:rsidP="009A2A28">
      <w:pPr>
        <w:rPr>
          <w:rtl/>
        </w:rPr>
      </w:pPr>
      <w:r w:rsidRPr="00DF5C59">
        <w:rPr>
          <w:noProof/>
        </w:rPr>
        <mc:AlternateContent>
          <mc:Choice Requires="wpg">
            <w:drawing>
              <wp:inline distT="0" distB="0" distL="0" distR="0" wp14:anchorId="458FD30A" wp14:editId="399FFD7A">
                <wp:extent cx="4399280" cy="544971"/>
                <wp:effectExtent l="0" t="0" r="1270" b="26670"/>
                <wp:docPr id="87064063"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678110981" name="Group 1462637164"/>
                        <wpg:cNvGrpSpPr/>
                        <wpg:grpSpPr>
                          <a:xfrm>
                            <a:off x="0" y="0"/>
                            <a:ext cx="3843037" cy="544971"/>
                            <a:chOff x="0" y="0"/>
                            <a:chExt cx="3843373" cy="545009"/>
                          </a:xfrm>
                        </wpg:grpSpPr>
                        <wps:wsp>
                          <wps:cNvPr id="1927168854" name="Rectangle: Rounded Corners 146263716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9473328" name="TextBox 19"/>
                          <wps:cNvSpPr txBox="1"/>
                          <wps:spPr>
                            <a:xfrm>
                              <a:off x="0" y="113676"/>
                              <a:ext cx="3599495" cy="395633"/>
                            </a:xfrm>
                            <a:prstGeom prst="rect">
                              <a:avLst/>
                            </a:prstGeom>
                            <a:noFill/>
                          </wps:spPr>
                          <wps:txbx>
                            <w:txbxContent>
                              <w:p w14:paraId="5519C57B" w14:textId="77777777" w:rsidR="009A2A28" w:rsidRPr="00B45CE2" w:rsidRDefault="009A2A28" w:rsidP="009A2A28">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2011715438" name="Picture 1462637167" descr="Idea"/>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58FD30A" id="Group 4096" o:spid="_x0000_s1300"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">
                <v:group id="Group 1462637164" o:spid="_x0000_s1301"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">
                  <v:roundrect id="Rectangle: Rounded Corners 1462637165" o:spid="_x0000_s130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" fillcolor="#7a8696" strokecolor="#7a8696" strokeweight="1pt">
                    <v:stroke joinstyle="miter"/>
                  </v:roundrect>
                  <v:shape id="TextBox 19" o:spid="_x0000_s1303"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" filled="f" stroked="f">
                    <v:textbox style="mso-fit-shape-to-text:t">
                      <w:txbxContent>
                        <w:p w14:paraId="5519C57B" w14:textId="77777777" w:rsidR="009A2A28" w:rsidRPr="00B45CE2" w:rsidRDefault="009A2A28" w:rsidP="009A2A28">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462637167" o:spid="_x0000_s1304"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">
                  <v:imagedata r:id="rId135" o:title="Idea"/>
                </v:shape>
                <w10:anchorlock/>
              </v:group>
            </w:pict>
          </mc:Fallback>
        </mc:AlternateContent>
      </w:r>
    </w:p>
    <w:p w14:paraId="2AD7FE10" w14:textId="77777777" w:rsidR="009A2A28" w:rsidRDefault="009A2A28" w:rsidP="009A2A28">
      <w:pPr>
        <w:rPr>
          <w:rtl/>
        </w:rPr>
      </w:pPr>
      <w:r>
        <w:rPr>
          <w:rtl/>
        </w:rPr>
        <w:t>•</w:t>
      </w:r>
      <w:r>
        <w:rPr>
          <w:rtl/>
        </w:rPr>
        <w:tab/>
        <w:t>أوراق كبيرة (</w:t>
      </w:r>
      <w:r>
        <w:t>Flip Chart</w:t>
      </w:r>
      <w:r>
        <w:rPr>
          <w:rtl/>
        </w:rPr>
        <w:t>) أو لوحات بيضاء.</w:t>
      </w:r>
    </w:p>
    <w:p w14:paraId="3B3A722C" w14:textId="77777777" w:rsidR="009A2A28" w:rsidRDefault="009A2A28" w:rsidP="009A2A28">
      <w:pPr>
        <w:rPr>
          <w:rtl/>
        </w:rPr>
      </w:pPr>
      <w:r>
        <w:rPr>
          <w:rtl/>
        </w:rPr>
        <w:t>•</w:t>
      </w:r>
      <w:r>
        <w:rPr>
          <w:rtl/>
        </w:rPr>
        <w:tab/>
        <w:t>أقلام ملوّنة.</w:t>
      </w:r>
    </w:p>
    <w:p w14:paraId="4C3ACAF7" w14:textId="77777777" w:rsidR="009A2A28" w:rsidRDefault="009A2A28" w:rsidP="009A2A28">
      <w:pPr>
        <w:rPr>
          <w:rtl/>
        </w:rPr>
      </w:pPr>
      <w:r>
        <w:rPr>
          <w:rtl/>
        </w:rPr>
        <w:t>•</w:t>
      </w:r>
      <w:r>
        <w:rPr>
          <w:rtl/>
        </w:rPr>
        <w:tab/>
        <w:t>بطاقات ملاحظات لاصقة (</w:t>
      </w:r>
      <w:r>
        <w:t>Post-it Notes</w:t>
      </w:r>
      <w:r>
        <w:rPr>
          <w:rtl/>
        </w:rPr>
        <w:t>).</w:t>
      </w:r>
    </w:p>
    <w:p w14:paraId="06893C6D" w14:textId="77777777" w:rsidR="009A2A28" w:rsidRDefault="009A2A28" w:rsidP="009A2A28">
      <w:pPr>
        <w:rPr>
          <w:rtl/>
        </w:rPr>
      </w:pPr>
      <w:r>
        <w:rPr>
          <w:rtl/>
        </w:rPr>
        <w:t>•</w:t>
      </w:r>
      <w:r>
        <w:rPr>
          <w:rtl/>
        </w:rPr>
        <w:tab/>
        <w:t>نسخ مطبوعة من دراسة الحالة (حالة واحدة لكلّ مجموعة).</w:t>
      </w:r>
    </w:p>
    <w:p w14:paraId="635660EF" w14:textId="77777777" w:rsidR="009A2A28" w:rsidRDefault="009A2A28" w:rsidP="009A2A28">
      <w:r>
        <w:rPr>
          <w:rtl/>
        </w:rPr>
        <w:t>•</w:t>
      </w:r>
      <w:r>
        <w:rPr>
          <w:rtl/>
        </w:rPr>
        <w:tab/>
        <w:t>ساعة توقيت أو عدّاد زمني.</w:t>
      </w:r>
    </w:p>
    <w:p w14:paraId="57669BDB" w14:textId="7BE6E118" w:rsidR="009A2A28" w:rsidRPr="00AC7B58" w:rsidRDefault="009A2A28" w:rsidP="009A2A28">
      <w:pPr>
        <w:rPr>
          <w:rtl/>
        </w:rPr>
      </w:pPr>
      <w:r w:rsidRPr="00873F62">
        <w:rPr>
          <w:noProof/>
          <w:color w:val="C00000"/>
        </w:rPr>
        <mc:AlternateContent>
          <mc:Choice Requires="wpg">
            <w:drawing>
              <wp:inline distT="0" distB="0" distL="0" distR="0" wp14:anchorId="49CBF8CD" wp14:editId="3114B541">
                <wp:extent cx="4418827" cy="545009"/>
                <wp:effectExtent l="0" t="0" r="1270" b="26670"/>
                <wp:docPr id="1742065650"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253104040" name="Group 1462637169"/>
                        <wpg:cNvGrpSpPr/>
                        <wpg:grpSpPr>
                          <a:xfrm>
                            <a:off x="3803929" y="0"/>
                            <a:ext cx="614898" cy="545009"/>
                            <a:chOff x="3803929" y="0"/>
                            <a:chExt cx="614898" cy="545009"/>
                          </a:xfrm>
                        </wpg:grpSpPr>
                        <pic:pic xmlns:pic="http://schemas.openxmlformats.org/drawingml/2006/picture">
                          <pic:nvPicPr>
                            <pic:cNvPr id="752898842" name="Picture 1462637170" descr="Activity "/>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431125709"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23559751" name="TextBox 17"/>
                        <wps:cNvSpPr txBox="1"/>
                        <wps:spPr>
                          <a:xfrm>
                            <a:off x="0" y="110634"/>
                            <a:ext cx="3597275" cy="395605"/>
                          </a:xfrm>
                          <a:prstGeom prst="rect">
                            <a:avLst/>
                          </a:prstGeom>
                          <a:noFill/>
                        </wps:spPr>
                        <wps:txbx>
                          <w:txbxContent>
                            <w:p w14:paraId="6F6FDD9B" w14:textId="77777777" w:rsidR="009A2A28" w:rsidRPr="00262BBE" w:rsidRDefault="009A2A28" w:rsidP="009A2A28">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49CBF8CD" id="_x0000_s1305"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">
                <v:group id="Group 1462637169" o:spid="_x0000_s1306"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">
                  <v:shape id="Picture 1462637170" o:spid="_x0000_s1307"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">
                    <v:imagedata r:id="rId137" o:title="Activity "/>
                  </v:shape>
                  <v:roundrect id="Rectangle: Rounded Corners 1462637171" o:spid="_x0000_s1308"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" fillcolor="#7a8696" strokecolor="#7a8696" strokeweight="1pt">
                    <v:stroke joinstyle="miter"/>
                  </v:roundrect>
                </v:group>
                <v:shape id="TextBox 17" o:spid="_x0000_s1309"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" filled="f" stroked="f">
                  <v:textbox style="mso-fit-shape-to-text:t">
                    <w:txbxContent>
                      <w:p w14:paraId="6F6FDD9B" w14:textId="77777777" w:rsidR="009A2A28" w:rsidRPr="00262BBE" w:rsidRDefault="009A2A28" w:rsidP="009A2A28">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53578DA6"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1: التقسيم إلى مجموعات (3 دقائق)</w:t>
      </w:r>
    </w:p>
    <w:p w14:paraId="60E20041" w14:textId="77777777" w:rsidR="009A2A28" w:rsidRPr="009A2A28" w:rsidRDefault="009A2A28">
      <w:pPr>
        <w:numPr>
          <w:ilvl w:val="0"/>
          <w:numId w:val="22"/>
        </w:numPr>
        <w:spacing w:after="160" w:line="259" w:lineRule="auto"/>
        <w:jc w:val="left"/>
        <w:rPr>
          <w:rFonts w:ascii="Sakkal Majalla" w:hAnsi="Sakkal Majalla"/>
          <w:sz w:val="34"/>
        </w:rPr>
      </w:pPr>
      <w:r w:rsidRPr="009A2A28">
        <w:rPr>
          <w:rFonts w:ascii="Sakkal Majalla" w:hAnsi="Sakkal Majalla"/>
          <w:sz w:val="34"/>
          <w:rtl/>
        </w:rPr>
        <w:t>قسّم المتدرّبين إلى مجموعات صغيرة (4-5 أفراد لكلّ مجموعة)</w:t>
      </w:r>
      <w:r w:rsidRPr="009A2A28">
        <w:rPr>
          <w:rFonts w:ascii="Sakkal Majalla" w:hAnsi="Sakkal Majalla"/>
          <w:sz w:val="34"/>
        </w:rPr>
        <w:t>.</w:t>
      </w:r>
    </w:p>
    <w:p w14:paraId="5930AD7B" w14:textId="77777777" w:rsidR="009A2A28" w:rsidRPr="009A2A28" w:rsidRDefault="009A2A28">
      <w:pPr>
        <w:numPr>
          <w:ilvl w:val="0"/>
          <w:numId w:val="22"/>
        </w:numPr>
        <w:spacing w:after="160" w:line="259" w:lineRule="auto"/>
        <w:jc w:val="left"/>
        <w:rPr>
          <w:rFonts w:ascii="Sakkal Majalla" w:hAnsi="Sakkal Majalla"/>
          <w:sz w:val="34"/>
        </w:rPr>
      </w:pPr>
      <w:r w:rsidRPr="009A2A28">
        <w:rPr>
          <w:rFonts w:ascii="Sakkal Majalla" w:hAnsi="Sakkal Majalla"/>
          <w:sz w:val="34"/>
          <w:rtl/>
        </w:rPr>
        <w:t>وزّع المواد اللّازمة على كلّ مجموعة</w:t>
      </w:r>
      <w:r w:rsidRPr="009A2A28">
        <w:rPr>
          <w:rFonts w:ascii="Sakkal Majalla" w:hAnsi="Sakkal Majalla"/>
          <w:sz w:val="34"/>
        </w:rPr>
        <w:t>.</w:t>
      </w:r>
    </w:p>
    <w:p w14:paraId="3B7C28CB" w14:textId="77777777" w:rsidR="009A2A28" w:rsidRPr="009A2A28" w:rsidRDefault="009A2A28">
      <w:pPr>
        <w:numPr>
          <w:ilvl w:val="0"/>
          <w:numId w:val="22"/>
        </w:numPr>
        <w:spacing w:after="160" w:line="259" w:lineRule="auto"/>
        <w:jc w:val="left"/>
        <w:rPr>
          <w:rFonts w:ascii="Sakkal Majalla" w:hAnsi="Sakkal Majalla"/>
          <w:sz w:val="34"/>
        </w:rPr>
      </w:pPr>
      <w:r w:rsidRPr="009A2A28">
        <w:rPr>
          <w:rFonts w:ascii="Sakkal Majalla" w:hAnsi="Sakkal Majalla"/>
          <w:sz w:val="34"/>
          <w:rtl/>
        </w:rPr>
        <w:t>اطلب من كلّ مجموعة اختيار منسّق ومُقدّم</w:t>
      </w:r>
      <w:r w:rsidRPr="009A2A28">
        <w:rPr>
          <w:rFonts w:ascii="Sakkal Majalla" w:hAnsi="Sakkal Majalla"/>
          <w:sz w:val="34"/>
        </w:rPr>
        <w:t>.</w:t>
      </w:r>
    </w:p>
    <w:p w14:paraId="2535B6CF"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lastRenderedPageBreak/>
        <w:t>الخطوة 2: عرض دراسة الحالة (5 دقائق)</w:t>
      </w:r>
    </w:p>
    <w:p w14:paraId="18B2EC7B" w14:textId="77777777" w:rsidR="009A2A28" w:rsidRPr="009A2A28" w:rsidRDefault="009A2A28" w:rsidP="009A2A28">
      <w:pPr>
        <w:rPr>
          <w:rFonts w:ascii="Sakkal Majalla" w:hAnsi="Sakkal Majalla"/>
          <w:sz w:val="34"/>
        </w:rPr>
      </w:pPr>
      <w:r w:rsidRPr="009A2A28">
        <w:rPr>
          <w:rFonts w:ascii="Sakkal Majalla" w:hAnsi="Sakkal Majalla"/>
          <w:sz w:val="34"/>
          <w:rtl/>
        </w:rPr>
        <w:t>وزّع دراسة الحالة التالية على المجموعات</w:t>
      </w:r>
      <w:r w:rsidRPr="009A2A28">
        <w:rPr>
          <w:rFonts w:ascii="Sakkal Majalla" w:hAnsi="Sakkal Majalla"/>
          <w:sz w:val="34"/>
        </w:rPr>
        <w:t>:</w:t>
      </w:r>
    </w:p>
    <w:p w14:paraId="2326F6E3" w14:textId="77777777" w:rsidR="009A2A28" w:rsidRPr="009A2A28" w:rsidRDefault="009A2A28" w:rsidP="009A2A28">
      <w:pPr>
        <w:rPr>
          <w:rFonts w:ascii="Sakkal Majalla" w:hAnsi="Sakkal Majalla"/>
          <w:sz w:val="34"/>
        </w:rPr>
      </w:pPr>
      <w:r w:rsidRPr="009A2A28">
        <w:rPr>
          <w:rFonts w:ascii="Sakkal Majalla" w:hAnsi="Sakkal Majalla"/>
          <w:b/>
          <w:bCs/>
          <w:sz w:val="34"/>
          <w:rtl/>
        </w:rPr>
        <w:t>دراسة الحالة: متجر إلكتروني يواجه تحدّياً</w:t>
      </w:r>
    </w:p>
    <w:p w14:paraId="28DA31E4" w14:textId="77777777" w:rsidR="009A2A28" w:rsidRPr="009A2A28" w:rsidRDefault="009A2A28" w:rsidP="009A2A28">
      <w:pPr>
        <w:rPr>
          <w:rFonts w:ascii="Sakkal Majalla" w:hAnsi="Sakkal Majalla"/>
          <w:sz w:val="34"/>
        </w:rPr>
      </w:pPr>
      <w:r w:rsidRPr="009A2A28">
        <w:rPr>
          <w:rFonts w:ascii="Sakkal Majalla" w:hAnsi="Sakkal Majalla"/>
          <w:sz w:val="34"/>
        </w:rPr>
        <w:t>"</w:t>
      </w:r>
      <w:r w:rsidRPr="009A2A28">
        <w:rPr>
          <w:rFonts w:ascii="Sakkal Majalla" w:hAnsi="Sakkal Majalla"/>
          <w:sz w:val="34"/>
          <w:rtl/>
        </w:rPr>
        <w:t>متجر 'سوق الإلكترونيّات' هو متجر إلكتروني متخصّص في بيع الأجهزة الذكيّة. لاحظت الإدارة في الأشهر الثلاثة الأخيرة انخفاضاً ملحوظاً في معدّل إتمام عمليّات الشراء، حيث يضيف العملاء المنتجات إلى سلّة التسوّق لكنّهم لا يُكملون عمليّة الشراء (معدّل التخلّي عن السلّة وصل إلى 75%)</w:t>
      </w:r>
      <w:r w:rsidRPr="009A2A28">
        <w:rPr>
          <w:rFonts w:ascii="Sakkal Majalla" w:hAnsi="Sakkal Majalla"/>
          <w:sz w:val="34"/>
        </w:rPr>
        <w:t>.</w:t>
      </w:r>
    </w:p>
    <w:p w14:paraId="55B8BFFC" w14:textId="77777777" w:rsidR="009A2A28" w:rsidRPr="009A2A28" w:rsidRDefault="009A2A28" w:rsidP="009A2A28">
      <w:pPr>
        <w:rPr>
          <w:rFonts w:ascii="Sakkal Majalla" w:hAnsi="Sakkal Majalla"/>
          <w:sz w:val="34"/>
        </w:rPr>
      </w:pPr>
      <w:r w:rsidRPr="009A2A28">
        <w:rPr>
          <w:rFonts w:ascii="Sakkal Majalla" w:hAnsi="Sakkal Majalla"/>
          <w:sz w:val="34"/>
          <w:rtl/>
        </w:rPr>
        <w:t>المتجر يمتلك البيانات التالية</w:t>
      </w:r>
      <w:r w:rsidRPr="009A2A28">
        <w:rPr>
          <w:rFonts w:ascii="Sakkal Majalla" w:hAnsi="Sakkal Majalla"/>
          <w:sz w:val="34"/>
        </w:rPr>
        <w:t>:</w:t>
      </w:r>
    </w:p>
    <w:p w14:paraId="2BA9FD51"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سجلّات تصفّح العملاء على الموقع</w:t>
      </w:r>
      <w:r w:rsidRPr="009A2A28">
        <w:rPr>
          <w:rFonts w:ascii="Sakkal Majalla" w:hAnsi="Sakkal Majalla"/>
          <w:sz w:val="34"/>
        </w:rPr>
        <w:t>.</w:t>
      </w:r>
    </w:p>
    <w:p w14:paraId="3367CCF1"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بيانات المنتجات المضافة إلى السلّة</w:t>
      </w:r>
      <w:r w:rsidRPr="009A2A28">
        <w:rPr>
          <w:rFonts w:ascii="Sakkal Majalla" w:hAnsi="Sakkal Majalla"/>
          <w:sz w:val="34"/>
        </w:rPr>
        <w:t>.</w:t>
      </w:r>
    </w:p>
    <w:p w14:paraId="302DFC17"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بيانات العمليّات المكتملة وغير المكتملة</w:t>
      </w:r>
      <w:r w:rsidRPr="009A2A28">
        <w:rPr>
          <w:rFonts w:ascii="Sakkal Majalla" w:hAnsi="Sakkal Majalla"/>
          <w:sz w:val="34"/>
        </w:rPr>
        <w:t>.</w:t>
      </w:r>
    </w:p>
    <w:p w14:paraId="6F2CBD38"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تقييمات وتعليقات العملاء</w:t>
      </w:r>
      <w:r w:rsidRPr="009A2A28">
        <w:rPr>
          <w:rFonts w:ascii="Sakkal Majalla" w:hAnsi="Sakkal Majalla"/>
          <w:sz w:val="34"/>
        </w:rPr>
        <w:t>.</w:t>
      </w:r>
    </w:p>
    <w:p w14:paraId="2263F665" w14:textId="77777777" w:rsidR="009A2A28" w:rsidRPr="009A2A28" w:rsidRDefault="009A2A28">
      <w:pPr>
        <w:numPr>
          <w:ilvl w:val="0"/>
          <w:numId w:val="23"/>
        </w:numPr>
        <w:spacing w:after="160" w:line="259" w:lineRule="auto"/>
        <w:jc w:val="left"/>
        <w:rPr>
          <w:rFonts w:ascii="Sakkal Majalla" w:hAnsi="Sakkal Majalla"/>
          <w:sz w:val="34"/>
        </w:rPr>
      </w:pPr>
      <w:r w:rsidRPr="009A2A28">
        <w:rPr>
          <w:rFonts w:ascii="Sakkal Majalla" w:hAnsi="Sakkal Majalla"/>
          <w:sz w:val="34"/>
          <w:rtl/>
        </w:rPr>
        <w:t>بيانات من خدمة العملاء حول الشكاوى</w:t>
      </w:r>
      <w:r w:rsidRPr="009A2A28">
        <w:rPr>
          <w:rFonts w:ascii="Sakkal Majalla" w:hAnsi="Sakkal Majalla"/>
          <w:sz w:val="34"/>
        </w:rPr>
        <w:t>.</w:t>
      </w:r>
    </w:p>
    <w:p w14:paraId="6FF04DA4" w14:textId="77777777" w:rsidR="009A2A28" w:rsidRPr="009A2A28" w:rsidRDefault="009A2A28" w:rsidP="009A2A28">
      <w:pPr>
        <w:rPr>
          <w:rFonts w:ascii="Sakkal Majalla" w:hAnsi="Sakkal Majalla"/>
          <w:sz w:val="34"/>
        </w:rPr>
      </w:pPr>
      <w:r w:rsidRPr="009A2A28">
        <w:rPr>
          <w:rFonts w:ascii="Sakkal Majalla" w:hAnsi="Sakkal Majalla"/>
          <w:sz w:val="34"/>
          <w:rtl/>
        </w:rPr>
        <w:t>الهدف: فهم سبب المشكلة وإيجاد حلول قابلة للتطبيق باستخدام تحليل البيانات والذكاء الاصطناعي</w:t>
      </w:r>
      <w:r w:rsidRPr="009A2A28">
        <w:rPr>
          <w:rFonts w:ascii="Sakkal Majalla" w:hAnsi="Sakkal Majalla"/>
          <w:sz w:val="34"/>
        </w:rPr>
        <w:t>."</w:t>
      </w:r>
    </w:p>
    <w:p w14:paraId="70DF7B52"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3: العمل الجماعي (15 دقيقة)</w:t>
      </w:r>
    </w:p>
    <w:p w14:paraId="488AE49C" w14:textId="263E1593" w:rsidR="009A2A28" w:rsidRPr="009A2A28" w:rsidRDefault="001E253C" w:rsidP="009A2A28">
      <w:pPr>
        <w:rPr>
          <w:rFonts w:ascii="Sakkal Majalla" w:hAnsi="Sakkal Majalla"/>
          <w:sz w:val="34"/>
        </w:rPr>
      </w:pPr>
      <w:hyperlink r:id="rId138" w:history="1">
        <w:r w:rsidR="009A2A28" w:rsidRPr="001E253C">
          <w:rPr>
            <w:rStyle w:val="Hyperlink"/>
            <w:rFonts w:ascii="Sakkal Majalla" w:hAnsi="Sakkal Majalla"/>
            <w:sz w:val="34"/>
            <w:rtl/>
          </w:rPr>
          <w:t>اطلب من كلّ مجموعة</w:t>
        </w:r>
        <w:r w:rsidR="009A2A28" w:rsidRPr="001E253C">
          <w:rPr>
            <w:rStyle w:val="Hyperlink"/>
            <w:rFonts w:ascii="Sakkal Majalla" w:hAnsi="Sakkal Majalla"/>
            <w:sz w:val="34"/>
          </w:rPr>
          <w:t>:</w:t>
        </w:r>
      </w:hyperlink>
    </w:p>
    <w:p w14:paraId="13711D33"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تطبيق مراحل دورة حياة تحليل البيانات الستّ على هذه الحالة</w:t>
      </w:r>
      <w:r w:rsidRPr="009A2A28">
        <w:rPr>
          <w:rFonts w:ascii="Sakkal Majalla" w:hAnsi="Sakkal Majalla"/>
          <w:sz w:val="34"/>
        </w:rPr>
        <w:t>.</w:t>
      </w:r>
    </w:p>
    <w:p w14:paraId="7579EFE9"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تحديد نوع التحليل المطلوب في كلّ مرحلة (وصفي، تشخيصي، تنبّؤي، إرشادي)</w:t>
      </w:r>
      <w:r w:rsidRPr="009A2A28">
        <w:rPr>
          <w:rFonts w:ascii="Sakkal Majalla" w:hAnsi="Sakkal Majalla"/>
          <w:sz w:val="34"/>
        </w:rPr>
        <w:t>.</w:t>
      </w:r>
    </w:p>
    <w:p w14:paraId="61F5BB4C"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اقتراح كيف يمكن للذكاء الاصطناعي أن يُساعد في كلّ مرحلة</w:t>
      </w:r>
      <w:r w:rsidRPr="009A2A28">
        <w:rPr>
          <w:rFonts w:ascii="Sakkal Majalla" w:hAnsi="Sakkal Majalla"/>
          <w:sz w:val="34"/>
        </w:rPr>
        <w:t>.</w:t>
      </w:r>
    </w:p>
    <w:p w14:paraId="2B1F43FA" w14:textId="77777777" w:rsidR="009A2A28" w:rsidRPr="009A2A28" w:rsidRDefault="009A2A28">
      <w:pPr>
        <w:numPr>
          <w:ilvl w:val="0"/>
          <w:numId w:val="24"/>
        </w:numPr>
        <w:spacing w:after="160" w:line="259" w:lineRule="auto"/>
        <w:jc w:val="left"/>
        <w:rPr>
          <w:rFonts w:ascii="Sakkal Majalla" w:hAnsi="Sakkal Majalla"/>
          <w:sz w:val="34"/>
        </w:rPr>
      </w:pPr>
      <w:r w:rsidRPr="009A2A28">
        <w:rPr>
          <w:rFonts w:ascii="Sakkal Majalla" w:hAnsi="Sakkal Majalla"/>
          <w:sz w:val="34"/>
          <w:rtl/>
        </w:rPr>
        <w:t>تقديم توصيات نهائيّة قابلة للتطبيق</w:t>
      </w:r>
      <w:r w:rsidRPr="009A2A28">
        <w:rPr>
          <w:rFonts w:ascii="Sakkal Majalla" w:hAnsi="Sakkal Majalla"/>
          <w:sz w:val="34"/>
        </w:rPr>
        <w:t>.</w:t>
      </w:r>
    </w:p>
    <w:p w14:paraId="697FA0D7" w14:textId="77777777" w:rsidR="009A2A28" w:rsidRPr="009A2A28" w:rsidRDefault="009A2A28" w:rsidP="009A2A28">
      <w:pPr>
        <w:rPr>
          <w:rFonts w:ascii="Sakkal Majalla" w:hAnsi="Sakkal Majalla"/>
          <w:sz w:val="34"/>
        </w:rPr>
      </w:pPr>
      <w:r w:rsidRPr="009A2A28">
        <w:rPr>
          <w:rFonts w:ascii="Sakkal Majalla" w:hAnsi="Sakkal Majalla"/>
          <w:sz w:val="34"/>
          <w:rtl/>
        </w:rPr>
        <w:t>يجب على المجموعات تسجيل إجاباتهم على الأوراق الكبيرة أو اللوحات البيضاء</w:t>
      </w:r>
      <w:r w:rsidRPr="009A2A28">
        <w:rPr>
          <w:rFonts w:ascii="Sakkal Majalla" w:hAnsi="Sakkal Majalla"/>
          <w:sz w:val="34"/>
        </w:rPr>
        <w:t>.</w:t>
      </w:r>
    </w:p>
    <w:p w14:paraId="604A3BD5"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4: العرض والمشاركة (5 دقائق)</w:t>
      </w:r>
    </w:p>
    <w:p w14:paraId="1AE65184" w14:textId="77777777" w:rsidR="009A2A28" w:rsidRPr="009A2A28" w:rsidRDefault="009A2A28">
      <w:pPr>
        <w:numPr>
          <w:ilvl w:val="0"/>
          <w:numId w:val="25"/>
        </w:numPr>
        <w:spacing w:after="160" w:line="259" w:lineRule="auto"/>
        <w:jc w:val="left"/>
        <w:rPr>
          <w:rFonts w:ascii="Sakkal Majalla" w:hAnsi="Sakkal Majalla"/>
          <w:sz w:val="34"/>
        </w:rPr>
      </w:pPr>
      <w:r w:rsidRPr="009A2A28">
        <w:rPr>
          <w:rFonts w:ascii="Sakkal Majalla" w:hAnsi="Sakkal Majalla"/>
          <w:sz w:val="34"/>
          <w:rtl/>
        </w:rPr>
        <w:t>كلّ مجموعة تعرض نتائجها (دقيقتان لكلّ مجموعة)</w:t>
      </w:r>
      <w:r w:rsidRPr="009A2A28">
        <w:rPr>
          <w:rFonts w:ascii="Sakkal Majalla" w:hAnsi="Sakkal Majalla"/>
          <w:sz w:val="34"/>
        </w:rPr>
        <w:t>.</w:t>
      </w:r>
    </w:p>
    <w:p w14:paraId="10D20774" w14:textId="77777777" w:rsidR="009A2A28" w:rsidRPr="009A2A28" w:rsidRDefault="009A2A28">
      <w:pPr>
        <w:numPr>
          <w:ilvl w:val="0"/>
          <w:numId w:val="25"/>
        </w:numPr>
        <w:spacing w:after="160" w:line="259" w:lineRule="auto"/>
        <w:jc w:val="left"/>
        <w:rPr>
          <w:rFonts w:ascii="Sakkal Majalla" w:hAnsi="Sakkal Majalla"/>
          <w:sz w:val="34"/>
        </w:rPr>
      </w:pPr>
      <w:r w:rsidRPr="009A2A28">
        <w:rPr>
          <w:rFonts w:ascii="Sakkal Majalla" w:hAnsi="Sakkal Majalla"/>
          <w:sz w:val="34"/>
          <w:rtl/>
        </w:rPr>
        <w:lastRenderedPageBreak/>
        <w:t>ركّز على تنوّع الأفكار والحلول المبتكرة</w:t>
      </w:r>
      <w:r w:rsidRPr="009A2A28">
        <w:rPr>
          <w:rFonts w:ascii="Sakkal Majalla" w:hAnsi="Sakkal Majalla"/>
          <w:sz w:val="34"/>
        </w:rPr>
        <w:t>.</w:t>
      </w:r>
    </w:p>
    <w:p w14:paraId="6474A017"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الخطوة 5: النقاش والتغذية الراجعة (2 دقيقة)</w:t>
      </w:r>
    </w:p>
    <w:p w14:paraId="692E7FF9" w14:textId="77777777" w:rsidR="009A2A28" w:rsidRPr="009A2A28" w:rsidRDefault="009A2A28">
      <w:pPr>
        <w:numPr>
          <w:ilvl w:val="0"/>
          <w:numId w:val="26"/>
        </w:numPr>
        <w:spacing w:after="160" w:line="259" w:lineRule="auto"/>
        <w:jc w:val="left"/>
        <w:rPr>
          <w:rFonts w:ascii="Sakkal Majalla" w:hAnsi="Sakkal Majalla"/>
          <w:sz w:val="34"/>
        </w:rPr>
      </w:pPr>
      <w:r w:rsidRPr="009A2A28">
        <w:rPr>
          <w:rFonts w:ascii="Sakkal Majalla" w:hAnsi="Sakkal Majalla"/>
          <w:sz w:val="34"/>
          <w:rtl/>
        </w:rPr>
        <w:t>قدّم تعليقات بنّاءة على عروض المجموعات</w:t>
      </w:r>
      <w:r w:rsidRPr="009A2A28">
        <w:rPr>
          <w:rFonts w:ascii="Sakkal Majalla" w:hAnsi="Sakkal Majalla"/>
          <w:sz w:val="34"/>
        </w:rPr>
        <w:t>.</w:t>
      </w:r>
    </w:p>
    <w:p w14:paraId="37F069B2" w14:textId="77777777" w:rsidR="009A2A28" w:rsidRPr="009A2A28" w:rsidRDefault="009A2A28">
      <w:pPr>
        <w:numPr>
          <w:ilvl w:val="0"/>
          <w:numId w:val="26"/>
        </w:numPr>
        <w:spacing w:after="160" w:line="259" w:lineRule="auto"/>
        <w:jc w:val="left"/>
        <w:rPr>
          <w:rFonts w:ascii="Sakkal Majalla" w:hAnsi="Sakkal Majalla"/>
          <w:sz w:val="34"/>
        </w:rPr>
      </w:pPr>
      <w:r w:rsidRPr="009A2A28">
        <w:rPr>
          <w:rFonts w:ascii="Sakkal Majalla" w:hAnsi="Sakkal Majalla"/>
          <w:sz w:val="34"/>
          <w:rtl/>
        </w:rPr>
        <w:t>سلّط الضوء على الحلول المميّزة والأفكار الإبداعيّة</w:t>
      </w:r>
      <w:r w:rsidRPr="009A2A28">
        <w:rPr>
          <w:rFonts w:ascii="Sakkal Majalla" w:hAnsi="Sakkal Majalla"/>
          <w:sz w:val="34"/>
        </w:rPr>
        <w:t>.</w:t>
      </w:r>
    </w:p>
    <w:p w14:paraId="1D139D45" w14:textId="77777777" w:rsidR="009A2A28" w:rsidRPr="009A2A28" w:rsidRDefault="009A2A28">
      <w:pPr>
        <w:numPr>
          <w:ilvl w:val="0"/>
          <w:numId w:val="26"/>
        </w:numPr>
        <w:spacing w:after="160" w:line="259" w:lineRule="auto"/>
        <w:jc w:val="left"/>
        <w:rPr>
          <w:rFonts w:ascii="Sakkal Majalla" w:hAnsi="Sakkal Majalla"/>
          <w:sz w:val="34"/>
        </w:rPr>
      </w:pPr>
      <w:r w:rsidRPr="009A2A28">
        <w:rPr>
          <w:rFonts w:ascii="Sakkal Majalla" w:hAnsi="Sakkal Majalla"/>
          <w:sz w:val="34"/>
          <w:rtl/>
        </w:rPr>
        <w:t>اربط النتائج بالمفاهيم النظريّة التي تمّ شرحها في الجلسة</w:t>
      </w:r>
      <w:r w:rsidRPr="009A2A28">
        <w:rPr>
          <w:rFonts w:ascii="Sakkal Majalla" w:hAnsi="Sakkal Majalla"/>
          <w:sz w:val="34"/>
        </w:rPr>
        <w:t>.</w:t>
      </w:r>
    </w:p>
    <w:p w14:paraId="14851E1C" w14:textId="03649473" w:rsidR="009A2A28" w:rsidRPr="009A2A28" w:rsidRDefault="001E253C" w:rsidP="009A2A28">
      <w:pPr>
        <w:rPr>
          <w:rFonts w:ascii="Sakkal Majalla" w:hAnsi="Sakkal Majalla"/>
          <w:b/>
          <w:bCs/>
          <w:sz w:val="34"/>
        </w:rPr>
      </w:pPr>
      <w:hyperlink r:id="rId139" w:history="1">
        <w:r w:rsidR="009A2A28" w:rsidRPr="001E253C">
          <w:rPr>
            <w:rStyle w:val="Hyperlink"/>
            <w:rFonts w:ascii="Sakkal Majalla" w:hAnsi="Sakkal Majalla"/>
            <w:b/>
            <w:bCs/>
            <w:sz w:val="34"/>
            <w:rtl/>
          </w:rPr>
          <w:t>الحلّ النموذجي للنشاط</w:t>
        </w:r>
        <w:r w:rsidR="009A2A28" w:rsidRPr="001E253C">
          <w:rPr>
            <w:rStyle w:val="Hyperlink"/>
            <w:rFonts w:ascii="Sakkal Majalla" w:hAnsi="Sakkal Majalla"/>
            <w:b/>
            <w:bCs/>
            <w:sz w:val="34"/>
          </w:rPr>
          <w:t>:</w:t>
        </w:r>
      </w:hyperlink>
    </w:p>
    <w:p w14:paraId="51E0DAEF"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1: تحديد المشكلة</w:t>
      </w:r>
    </w:p>
    <w:p w14:paraId="3A3BD698" w14:textId="77777777" w:rsidR="009A2A28" w:rsidRPr="009A2A28" w:rsidRDefault="009A2A28">
      <w:pPr>
        <w:numPr>
          <w:ilvl w:val="0"/>
          <w:numId w:val="27"/>
        </w:numPr>
        <w:spacing w:after="160" w:line="259" w:lineRule="auto"/>
        <w:jc w:val="left"/>
        <w:rPr>
          <w:rFonts w:ascii="Sakkal Majalla" w:hAnsi="Sakkal Majalla"/>
          <w:sz w:val="34"/>
        </w:rPr>
      </w:pPr>
      <w:r w:rsidRPr="009A2A28">
        <w:rPr>
          <w:rFonts w:ascii="Sakkal Majalla" w:hAnsi="Sakkal Majalla"/>
          <w:sz w:val="34"/>
          <w:rtl/>
        </w:rPr>
        <w:t>المشكلة: ارتفاع معدّل التخلّي عن سلّة التسوّق إلى 75</w:t>
      </w:r>
      <w:r w:rsidRPr="009A2A28">
        <w:rPr>
          <w:rFonts w:ascii="Sakkal Majalla" w:hAnsi="Sakkal Majalla"/>
          <w:sz w:val="34"/>
        </w:rPr>
        <w:t>%.</w:t>
      </w:r>
    </w:p>
    <w:p w14:paraId="24A461E8" w14:textId="77777777" w:rsidR="009A2A28" w:rsidRPr="009A2A28" w:rsidRDefault="009A2A28">
      <w:pPr>
        <w:numPr>
          <w:ilvl w:val="0"/>
          <w:numId w:val="27"/>
        </w:numPr>
        <w:spacing w:after="160" w:line="259" w:lineRule="auto"/>
        <w:jc w:val="left"/>
        <w:rPr>
          <w:rFonts w:ascii="Sakkal Majalla" w:hAnsi="Sakkal Majalla"/>
          <w:sz w:val="34"/>
        </w:rPr>
      </w:pPr>
      <w:r w:rsidRPr="009A2A28">
        <w:rPr>
          <w:rFonts w:ascii="Sakkal Majalla" w:hAnsi="Sakkal Majalla"/>
          <w:sz w:val="34"/>
          <w:rtl/>
        </w:rPr>
        <w:t>السؤال الأساسي: "لماذا لا يُكمل العملاء عمليّات الشراء؟</w:t>
      </w:r>
      <w:r w:rsidRPr="009A2A28">
        <w:rPr>
          <w:rFonts w:ascii="Sakkal Majalla" w:hAnsi="Sakkal Majalla"/>
          <w:sz w:val="34"/>
        </w:rPr>
        <w:t>"</w:t>
      </w:r>
    </w:p>
    <w:p w14:paraId="514CCF35" w14:textId="77777777" w:rsidR="009A2A28" w:rsidRPr="009A2A28" w:rsidRDefault="009A2A28">
      <w:pPr>
        <w:numPr>
          <w:ilvl w:val="0"/>
          <w:numId w:val="27"/>
        </w:numPr>
        <w:spacing w:after="160" w:line="259" w:lineRule="auto"/>
        <w:jc w:val="left"/>
        <w:rPr>
          <w:rFonts w:ascii="Sakkal Majalla" w:hAnsi="Sakkal Majalla"/>
          <w:sz w:val="34"/>
        </w:rPr>
      </w:pPr>
      <w:r w:rsidRPr="009A2A28">
        <w:rPr>
          <w:rFonts w:ascii="Sakkal Majalla" w:hAnsi="Sakkal Majalla"/>
          <w:sz w:val="34"/>
          <w:rtl/>
        </w:rPr>
        <w:t>نوع التحليل: وصفي وتشخيصي</w:t>
      </w:r>
      <w:r w:rsidRPr="009A2A28">
        <w:rPr>
          <w:rFonts w:ascii="Sakkal Majalla" w:hAnsi="Sakkal Majalla"/>
          <w:sz w:val="34"/>
        </w:rPr>
        <w:t>.</w:t>
      </w:r>
    </w:p>
    <w:p w14:paraId="0AB5FA80"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2: جمع البيانات</w:t>
      </w:r>
    </w:p>
    <w:p w14:paraId="0257B69A"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جمع بيانات من أنظمة التحليلات</w:t>
      </w:r>
      <w:r w:rsidRPr="009A2A28">
        <w:rPr>
          <w:rFonts w:ascii="Sakkal Majalla" w:hAnsi="Sakkal Majalla"/>
          <w:sz w:val="34"/>
        </w:rPr>
        <w:t xml:space="preserve"> (Google Analytics).</w:t>
      </w:r>
    </w:p>
    <w:p w14:paraId="7A04EAF6"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بيانات سلوك المستخدمين (أين يتوقّفون في رحلة الشراء)</w:t>
      </w:r>
      <w:r w:rsidRPr="009A2A28">
        <w:rPr>
          <w:rFonts w:ascii="Sakkal Majalla" w:hAnsi="Sakkal Majalla"/>
          <w:sz w:val="34"/>
        </w:rPr>
        <w:t>.</w:t>
      </w:r>
    </w:p>
    <w:p w14:paraId="29B6E857"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تعليقات العملاء والشكاوى</w:t>
      </w:r>
      <w:r w:rsidRPr="009A2A28">
        <w:rPr>
          <w:rFonts w:ascii="Sakkal Majalla" w:hAnsi="Sakkal Majalla"/>
          <w:sz w:val="34"/>
        </w:rPr>
        <w:t>.</w:t>
      </w:r>
    </w:p>
    <w:p w14:paraId="68FC1DA8" w14:textId="77777777" w:rsidR="009A2A28" w:rsidRPr="009A2A28" w:rsidRDefault="009A2A28">
      <w:pPr>
        <w:numPr>
          <w:ilvl w:val="0"/>
          <w:numId w:val="28"/>
        </w:numPr>
        <w:spacing w:after="160" w:line="259" w:lineRule="auto"/>
        <w:jc w:val="left"/>
        <w:rPr>
          <w:rFonts w:ascii="Sakkal Majalla" w:hAnsi="Sakkal Majalla"/>
          <w:sz w:val="34"/>
        </w:rPr>
      </w:pPr>
      <w:r w:rsidRPr="009A2A28">
        <w:rPr>
          <w:rFonts w:ascii="Sakkal Majalla" w:hAnsi="Sakkal Majalla"/>
          <w:sz w:val="34"/>
          <w:rtl/>
        </w:rPr>
        <w:t>بيانات المنافسين (الأسعار، خيارات الدفع)</w:t>
      </w:r>
      <w:r w:rsidRPr="009A2A28">
        <w:rPr>
          <w:rFonts w:ascii="Sakkal Majalla" w:hAnsi="Sakkal Majalla"/>
          <w:sz w:val="34"/>
        </w:rPr>
        <w:t>.</w:t>
      </w:r>
    </w:p>
    <w:p w14:paraId="2B0A9DE2"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3: تنظيف ومعالجة البيانات</w:t>
      </w:r>
    </w:p>
    <w:p w14:paraId="5157B780" w14:textId="77777777" w:rsidR="009A2A28" w:rsidRPr="009A2A28" w:rsidRDefault="009A2A28">
      <w:pPr>
        <w:numPr>
          <w:ilvl w:val="0"/>
          <w:numId w:val="29"/>
        </w:numPr>
        <w:spacing w:after="160" w:line="259" w:lineRule="auto"/>
        <w:jc w:val="left"/>
        <w:rPr>
          <w:rFonts w:ascii="Sakkal Majalla" w:hAnsi="Sakkal Majalla"/>
          <w:sz w:val="34"/>
        </w:rPr>
      </w:pPr>
      <w:r w:rsidRPr="009A2A28">
        <w:rPr>
          <w:rFonts w:ascii="Sakkal Majalla" w:hAnsi="Sakkal Majalla"/>
          <w:sz w:val="34"/>
          <w:rtl/>
        </w:rPr>
        <w:t>إزالة البيانات المكرّرة أو غير الكاملة</w:t>
      </w:r>
      <w:r w:rsidRPr="009A2A28">
        <w:rPr>
          <w:rFonts w:ascii="Sakkal Majalla" w:hAnsi="Sakkal Majalla"/>
          <w:sz w:val="34"/>
        </w:rPr>
        <w:t>.</w:t>
      </w:r>
    </w:p>
    <w:p w14:paraId="2D277F85" w14:textId="77777777" w:rsidR="009A2A28" w:rsidRPr="009A2A28" w:rsidRDefault="009A2A28">
      <w:pPr>
        <w:numPr>
          <w:ilvl w:val="0"/>
          <w:numId w:val="29"/>
        </w:numPr>
        <w:spacing w:after="160" w:line="259" w:lineRule="auto"/>
        <w:jc w:val="left"/>
        <w:rPr>
          <w:rFonts w:ascii="Sakkal Majalla" w:hAnsi="Sakkal Majalla"/>
          <w:sz w:val="34"/>
        </w:rPr>
      </w:pPr>
      <w:r w:rsidRPr="009A2A28">
        <w:rPr>
          <w:rFonts w:ascii="Sakkal Majalla" w:hAnsi="Sakkal Majalla"/>
          <w:sz w:val="34"/>
          <w:rtl/>
        </w:rPr>
        <w:t>توحيد صيغ التواريخ والأوقات</w:t>
      </w:r>
      <w:r w:rsidRPr="009A2A28">
        <w:rPr>
          <w:rFonts w:ascii="Sakkal Majalla" w:hAnsi="Sakkal Majalla"/>
          <w:sz w:val="34"/>
        </w:rPr>
        <w:t>.</w:t>
      </w:r>
    </w:p>
    <w:p w14:paraId="5F53D8DF" w14:textId="77777777" w:rsidR="009A2A28" w:rsidRPr="009A2A28" w:rsidRDefault="009A2A28">
      <w:pPr>
        <w:numPr>
          <w:ilvl w:val="0"/>
          <w:numId w:val="29"/>
        </w:numPr>
        <w:spacing w:after="160" w:line="259" w:lineRule="auto"/>
        <w:jc w:val="left"/>
        <w:rPr>
          <w:rFonts w:ascii="Sakkal Majalla" w:hAnsi="Sakkal Majalla"/>
          <w:sz w:val="34"/>
        </w:rPr>
      </w:pPr>
      <w:r w:rsidRPr="009A2A28">
        <w:rPr>
          <w:rFonts w:ascii="Sakkal Majalla" w:hAnsi="Sakkal Majalla"/>
          <w:sz w:val="34"/>
          <w:rtl/>
        </w:rPr>
        <w:t>معالجة القيم الشاذّة (مثل جلسات تصفّح غير طبيعيّة من برامج روبوت)</w:t>
      </w:r>
      <w:r w:rsidRPr="009A2A28">
        <w:rPr>
          <w:rFonts w:ascii="Sakkal Majalla" w:hAnsi="Sakkal Majalla"/>
          <w:sz w:val="34"/>
        </w:rPr>
        <w:t>.</w:t>
      </w:r>
    </w:p>
    <w:p w14:paraId="2EB3CEC3"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4: الاستكشاف والتحليل</w:t>
      </w:r>
    </w:p>
    <w:p w14:paraId="430FC9F5" w14:textId="77777777" w:rsidR="009A2A28" w:rsidRPr="009A2A28" w:rsidRDefault="009A2A28">
      <w:pPr>
        <w:numPr>
          <w:ilvl w:val="0"/>
          <w:numId w:val="30"/>
        </w:numPr>
        <w:spacing w:after="160" w:line="259" w:lineRule="auto"/>
        <w:jc w:val="left"/>
        <w:rPr>
          <w:rFonts w:ascii="Sakkal Majalla" w:hAnsi="Sakkal Majalla"/>
          <w:sz w:val="34"/>
        </w:rPr>
      </w:pPr>
      <w:r w:rsidRPr="009A2A28">
        <w:rPr>
          <w:rFonts w:ascii="Sakkal Majalla" w:hAnsi="Sakkal Majalla"/>
          <w:sz w:val="34"/>
          <w:rtl/>
        </w:rPr>
        <w:t>تحليل وصفي: 60% من العملاء يتخلّون عن السلّة في صفحة الدفع</w:t>
      </w:r>
      <w:r w:rsidRPr="009A2A28">
        <w:rPr>
          <w:rFonts w:ascii="Sakkal Majalla" w:hAnsi="Sakkal Majalla"/>
          <w:sz w:val="34"/>
        </w:rPr>
        <w:t>.</w:t>
      </w:r>
    </w:p>
    <w:p w14:paraId="4FC3A1E8" w14:textId="77777777" w:rsidR="009A2A28" w:rsidRPr="009A2A28" w:rsidRDefault="009A2A28">
      <w:pPr>
        <w:numPr>
          <w:ilvl w:val="0"/>
          <w:numId w:val="30"/>
        </w:numPr>
        <w:spacing w:after="160" w:line="259" w:lineRule="auto"/>
        <w:jc w:val="left"/>
        <w:rPr>
          <w:rFonts w:ascii="Sakkal Majalla" w:hAnsi="Sakkal Majalla"/>
          <w:sz w:val="34"/>
        </w:rPr>
      </w:pPr>
      <w:r w:rsidRPr="009A2A28">
        <w:rPr>
          <w:rFonts w:ascii="Sakkal Majalla" w:hAnsi="Sakkal Majalla"/>
          <w:sz w:val="34"/>
          <w:rtl/>
        </w:rPr>
        <w:t>تحليل تشخيصي: الأسباب المحتملة</w:t>
      </w:r>
      <w:r w:rsidRPr="009A2A28">
        <w:rPr>
          <w:rFonts w:ascii="Sakkal Majalla" w:hAnsi="Sakkal Majalla"/>
          <w:sz w:val="34"/>
        </w:rPr>
        <w:t xml:space="preserve">: </w:t>
      </w:r>
    </w:p>
    <w:p w14:paraId="1F271C52"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lastRenderedPageBreak/>
        <w:t>خيارات دفع محدودة</w:t>
      </w:r>
      <w:r w:rsidRPr="009A2A28">
        <w:rPr>
          <w:rFonts w:ascii="Sakkal Majalla" w:hAnsi="Sakkal Majalla"/>
          <w:sz w:val="34"/>
        </w:rPr>
        <w:t>.</w:t>
      </w:r>
    </w:p>
    <w:p w14:paraId="3A7643DD"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t>رسوم شحن مفاجئة وغير واضحة</w:t>
      </w:r>
      <w:r w:rsidRPr="009A2A28">
        <w:rPr>
          <w:rFonts w:ascii="Sakkal Majalla" w:hAnsi="Sakkal Majalla"/>
          <w:sz w:val="34"/>
        </w:rPr>
        <w:t>.</w:t>
      </w:r>
    </w:p>
    <w:p w14:paraId="66165976"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t>عمليّة دفع معقّدة (خطوات كثيرة)</w:t>
      </w:r>
      <w:r w:rsidRPr="009A2A28">
        <w:rPr>
          <w:rFonts w:ascii="Sakkal Majalla" w:hAnsi="Sakkal Majalla"/>
          <w:sz w:val="34"/>
        </w:rPr>
        <w:t>.</w:t>
      </w:r>
    </w:p>
    <w:p w14:paraId="0272FE74" w14:textId="77777777" w:rsidR="009A2A28" w:rsidRPr="009A2A28" w:rsidRDefault="009A2A28">
      <w:pPr>
        <w:numPr>
          <w:ilvl w:val="1"/>
          <w:numId w:val="30"/>
        </w:numPr>
        <w:spacing w:after="160" w:line="259" w:lineRule="auto"/>
        <w:jc w:val="left"/>
        <w:rPr>
          <w:rFonts w:ascii="Sakkal Majalla" w:hAnsi="Sakkal Majalla"/>
          <w:sz w:val="34"/>
        </w:rPr>
      </w:pPr>
      <w:r w:rsidRPr="009A2A28">
        <w:rPr>
          <w:rFonts w:ascii="Sakkal Majalla" w:hAnsi="Sakkal Majalla"/>
          <w:sz w:val="34"/>
          <w:rtl/>
        </w:rPr>
        <w:t>بطء في تحميل الصفحة</w:t>
      </w:r>
      <w:r w:rsidRPr="009A2A28">
        <w:rPr>
          <w:rFonts w:ascii="Sakkal Majalla" w:hAnsi="Sakkal Majalla"/>
          <w:sz w:val="34"/>
        </w:rPr>
        <w:t>.</w:t>
      </w:r>
    </w:p>
    <w:p w14:paraId="109861EA" w14:textId="77777777" w:rsidR="009A2A28" w:rsidRPr="009A2A28" w:rsidRDefault="009A2A28">
      <w:pPr>
        <w:numPr>
          <w:ilvl w:val="0"/>
          <w:numId w:val="30"/>
        </w:numPr>
        <w:spacing w:after="160" w:line="259" w:lineRule="auto"/>
        <w:jc w:val="left"/>
        <w:rPr>
          <w:rFonts w:ascii="Sakkal Majalla" w:hAnsi="Sakkal Majalla"/>
          <w:sz w:val="34"/>
        </w:rPr>
      </w:pPr>
      <w:r w:rsidRPr="009A2A28">
        <w:rPr>
          <w:rFonts w:ascii="Sakkal Majalla" w:hAnsi="Sakkal Majalla"/>
          <w:b/>
          <w:bCs/>
          <w:sz w:val="34"/>
          <w:rtl/>
        </w:rPr>
        <w:t>دور الذكاء الاصطناعي</w:t>
      </w:r>
      <w:r w:rsidRPr="009A2A28">
        <w:rPr>
          <w:rFonts w:ascii="Sakkal Majalla" w:hAnsi="Sakkal Majalla"/>
          <w:b/>
          <w:bCs/>
          <w:sz w:val="34"/>
        </w:rPr>
        <w:t>:</w:t>
      </w:r>
      <w:r w:rsidRPr="009A2A28">
        <w:rPr>
          <w:rFonts w:ascii="Sakkal Majalla" w:hAnsi="Sakkal Majalla"/>
          <w:sz w:val="34"/>
        </w:rPr>
        <w:t xml:space="preserve"> </w:t>
      </w:r>
      <w:r w:rsidRPr="009A2A28">
        <w:rPr>
          <w:rFonts w:ascii="Sakkal Majalla" w:hAnsi="Sakkal Majalla"/>
          <w:sz w:val="34"/>
          <w:rtl/>
        </w:rPr>
        <w:t>استخدام تحليل المسار</w:t>
      </w:r>
      <w:r w:rsidRPr="009A2A28">
        <w:rPr>
          <w:rFonts w:ascii="Sakkal Majalla" w:hAnsi="Sakkal Majalla"/>
          <w:sz w:val="34"/>
        </w:rPr>
        <w:t xml:space="preserve"> (Path Analysis) </w:t>
      </w:r>
      <w:r w:rsidRPr="009A2A28">
        <w:rPr>
          <w:rFonts w:ascii="Sakkal Majalla" w:hAnsi="Sakkal Majalla"/>
          <w:sz w:val="34"/>
          <w:rtl/>
        </w:rPr>
        <w:t>وتقنيّات التعلّم الآلي لتحديد النقاط الدقيقة التي يُغادر فيها العملاء</w:t>
      </w:r>
      <w:r w:rsidRPr="009A2A28">
        <w:rPr>
          <w:rFonts w:ascii="Sakkal Majalla" w:hAnsi="Sakkal Majalla"/>
          <w:sz w:val="34"/>
        </w:rPr>
        <w:t>.</w:t>
      </w:r>
    </w:p>
    <w:p w14:paraId="40F10336"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5: النمذجة والتنبّؤ</w:t>
      </w:r>
    </w:p>
    <w:p w14:paraId="7914F7BE" w14:textId="77777777" w:rsidR="009A2A28" w:rsidRPr="009A2A28" w:rsidRDefault="009A2A28">
      <w:pPr>
        <w:numPr>
          <w:ilvl w:val="0"/>
          <w:numId w:val="31"/>
        </w:numPr>
        <w:spacing w:after="160" w:line="259" w:lineRule="auto"/>
        <w:jc w:val="left"/>
        <w:rPr>
          <w:rFonts w:ascii="Sakkal Majalla" w:hAnsi="Sakkal Majalla"/>
          <w:sz w:val="34"/>
        </w:rPr>
      </w:pPr>
      <w:r w:rsidRPr="009A2A28">
        <w:rPr>
          <w:rFonts w:ascii="Sakkal Majalla" w:hAnsi="Sakkal Majalla"/>
          <w:sz w:val="34"/>
          <w:rtl/>
        </w:rPr>
        <w:t>بناء نموذج تعلّم آلي للتنبّؤ بالعملاء المعرّضين للتخلّي عن السلّة قبل حدوثه</w:t>
      </w:r>
      <w:r w:rsidRPr="009A2A28">
        <w:rPr>
          <w:rFonts w:ascii="Sakkal Majalla" w:hAnsi="Sakkal Majalla"/>
          <w:sz w:val="34"/>
        </w:rPr>
        <w:t>.</w:t>
      </w:r>
    </w:p>
    <w:p w14:paraId="34713F04" w14:textId="77777777" w:rsidR="009A2A28" w:rsidRPr="009A2A28" w:rsidRDefault="009A2A28">
      <w:pPr>
        <w:numPr>
          <w:ilvl w:val="0"/>
          <w:numId w:val="31"/>
        </w:numPr>
        <w:spacing w:after="160" w:line="259" w:lineRule="auto"/>
        <w:jc w:val="left"/>
        <w:rPr>
          <w:rFonts w:ascii="Sakkal Majalla" w:hAnsi="Sakkal Majalla"/>
          <w:sz w:val="34"/>
        </w:rPr>
      </w:pPr>
      <w:r w:rsidRPr="009A2A28">
        <w:rPr>
          <w:rFonts w:ascii="Sakkal Majalla" w:hAnsi="Sakkal Majalla"/>
          <w:sz w:val="34"/>
          <w:rtl/>
        </w:rPr>
        <w:t>تحديد العوامل الأكثر تأثيراً في قرار الشراء</w:t>
      </w:r>
      <w:r w:rsidRPr="009A2A28">
        <w:rPr>
          <w:rFonts w:ascii="Sakkal Majalla" w:hAnsi="Sakkal Majalla"/>
          <w:sz w:val="34"/>
        </w:rPr>
        <w:t>.</w:t>
      </w:r>
    </w:p>
    <w:p w14:paraId="778B5431" w14:textId="77777777" w:rsidR="009A2A28" w:rsidRPr="009A2A28" w:rsidRDefault="009A2A28">
      <w:pPr>
        <w:numPr>
          <w:ilvl w:val="0"/>
          <w:numId w:val="31"/>
        </w:numPr>
        <w:spacing w:after="160" w:line="259" w:lineRule="auto"/>
        <w:jc w:val="left"/>
        <w:rPr>
          <w:rFonts w:ascii="Sakkal Majalla" w:hAnsi="Sakkal Majalla"/>
          <w:sz w:val="34"/>
        </w:rPr>
      </w:pPr>
      <w:r w:rsidRPr="009A2A28">
        <w:rPr>
          <w:rFonts w:ascii="Sakkal Majalla" w:hAnsi="Sakkal Majalla"/>
          <w:b/>
          <w:bCs/>
          <w:sz w:val="34"/>
          <w:rtl/>
        </w:rPr>
        <w:t>دور الذكاء الاصطناعي</w:t>
      </w:r>
      <w:r w:rsidRPr="009A2A28">
        <w:rPr>
          <w:rFonts w:ascii="Sakkal Majalla" w:hAnsi="Sakkal Majalla"/>
          <w:b/>
          <w:bCs/>
          <w:sz w:val="34"/>
        </w:rPr>
        <w:t>:</w:t>
      </w:r>
      <w:r w:rsidRPr="009A2A28">
        <w:rPr>
          <w:rFonts w:ascii="Sakkal Majalla" w:hAnsi="Sakkal Majalla"/>
          <w:sz w:val="34"/>
        </w:rPr>
        <w:t xml:space="preserve"> </w:t>
      </w:r>
      <w:r w:rsidRPr="009A2A28">
        <w:rPr>
          <w:rFonts w:ascii="Sakkal Majalla" w:hAnsi="Sakkal Majalla"/>
          <w:sz w:val="34"/>
          <w:rtl/>
        </w:rPr>
        <w:t>استخدام نماذج مثل</w:t>
      </w:r>
      <w:r w:rsidRPr="009A2A28">
        <w:rPr>
          <w:rFonts w:ascii="Sakkal Majalla" w:hAnsi="Sakkal Majalla"/>
          <w:sz w:val="34"/>
        </w:rPr>
        <w:t xml:space="preserve"> Random Forest </w:t>
      </w:r>
      <w:r w:rsidRPr="009A2A28">
        <w:rPr>
          <w:rFonts w:ascii="Sakkal Majalla" w:hAnsi="Sakkal Majalla"/>
          <w:sz w:val="34"/>
          <w:rtl/>
        </w:rPr>
        <w:t>أو</w:t>
      </w:r>
      <w:r w:rsidRPr="009A2A28">
        <w:rPr>
          <w:rFonts w:ascii="Sakkal Majalla" w:hAnsi="Sakkal Majalla"/>
          <w:sz w:val="34"/>
        </w:rPr>
        <w:t xml:space="preserve"> Neural Networks </w:t>
      </w:r>
      <w:r w:rsidRPr="009A2A28">
        <w:rPr>
          <w:rFonts w:ascii="Sakkal Majalla" w:hAnsi="Sakkal Majalla"/>
          <w:sz w:val="34"/>
          <w:rtl/>
        </w:rPr>
        <w:t>لتحليل مئات المتغيّرات في وقت واحد</w:t>
      </w:r>
      <w:r w:rsidRPr="009A2A28">
        <w:rPr>
          <w:rFonts w:ascii="Sakkal Majalla" w:hAnsi="Sakkal Majalla"/>
          <w:sz w:val="34"/>
        </w:rPr>
        <w:t>.</w:t>
      </w:r>
    </w:p>
    <w:p w14:paraId="3729D08A" w14:textId="77777777" w:rsidR="009A2A28" w:rsidRPr="009A2A28" w:rsidRDefault="009A2A28" w:rsidP="009A2A28">
      <w:pPr>
        <w:rPr>
          <w:rFonts w:ascii="Sakkal Majalla" w:hAnsi="Sakkal Majalla"/>
          <w:color w:val="C00000"/>
          <w:sz w:val="34"/>
        </w:rPr>
      </w:pPr>
      <w:r w:rsidRPr="009A2A28">
        <w:rPr>
          <w:rFonts w:ascii="Sakkal Majalla" w:hAnsi="Sakkal Majalla"/>
          <w:b/>
          <w:bCs/>
          <w:color w:val="C00000"/>
          <w:sz w:val="34"/>
          <w:rtl/>
        </w:rPr>
        <w:t>المرحلة 6: التواصل واتّخاذ القرار</w:t>
      </w:r>
    </w:p>
    <w:p w14:paraId="5A3217F8" w14:textId="77777777" w:rsidR="009A2A28" w:rsidRPr="009A2A28" w:rsidRDefault="009A2A28">
      <w:pPr>
        <w:numPr>
          <w:ilvl w:val="0"/>
          <w:numId w:val="32"/>
        </w:numPr>
        <w:spacing w:after="160" w:line="259" w:lineRule="auto"/>
        <w:jc w:val="left"/>
        <w:rPr>
          <w:rFonts w:ascii="Sakkal Majalla" w:hAnsi="Sakkal Majalla"/>
          <w:sz w:val="34"/>
        </w:rPr>
      </w:pPr>
      <w:r w:rsidRPr="009A2A28">
        <w:rPr>
          <w:rFonts w:ascii="Sakkal Majalla" w:hAnsi="Sakkal Majalla"/>
          <w:b/>
          <w:bCs/>
          <w:sz w:val="34"/>
          <w:rtl/>
        </w:rPr>
        <w:t>التوصيات الإرشاديّة</w:t>
      </w:r>
      <w:r w:rsidRPr="009A2A28">
        <w:rPr>
          <w:rFonts w:ascii="Sakkal Majalla" w:hAnsi="Sakkal Majalla"/>
          <w:b/>
          <w:bCs/>
          <w:sz w:val="34"/>
        </w:rPr>
        <w:t>:</w:t>
      </w:r>
      <w:r w:rsidRPr="009A2A28">
        <w:rPr>
          <w:rFonts w:ascii="Sakkal Majalla" w:hAnsi="Sakkal Majalla"/>
          <w:sz w:val="34"/>
        </w:rPr>
        <w:t xml:space="preserve"> </w:t>
      </w:r>
    </w:p>
    <w:p w14:paraId="4ECE7D21"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إضافة خيارات دفع أكثر تنوّعاً</w:t>
      </w:r>
      <w:r w:rsidRPr="009A2A28">
        <w:rPr>
          <w:rFonts w:ascii="Sakkal Majalla" w:hAnsi="Sakkal Majalla"/>
          <w:sz w:val="34"/>
        </w:rPr>
        <w:t xml:space="preserve"> (Apple Pay, PayPal</w:t>
      </w:r>
      <w:r w:rsidRPr="009A2A28">
        <w:rPr>
          <w:rFonts w:ascii="Sakkal Majalla" w:hAnsi="Sakkal Majalla"/>
          <w:sz w:val="34"/>
          <w:rtl/>
        </w:rPr>
        <w:t>، الدفع عند الاستلام</w:t>
      </w:r>
      <w:r w:rsidRPr="009A2A28">
        <w:rPr>
          <w:rFonts w:ascii="Sakkal Majalla" w:hAnsi="Sakkal Majalla"/>
          <w:sz w:val="34"/>
        </w:rPr>
        <w:t>).</w:t>
      </w:r>
    </w:p>
    <w:p w14:paraId="62A33460"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عرض رسوم الشحن بوضوح من البداية</w:t>
      </w:r>
      <w:r w:rsidRPr="009A2A28">
        <w:rPr>
          <w:rFonts w:ascii="Sakkal Majalla" w:hAnsi="Sakkal Majalla"/>
          <w:sz w:val="34"/>
        </w:rPr>
        <w:t>.</w:t>
      </w:r>
    </w:p>
    <w:p w14:paraId="2A1D3B77"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تبسيط عمليّة الدفع إلى 3 خطوات فقط</w:t>
      </w:r>
      <w:r w:rsidRPr="009A2A28">
        <w:rPr>
          <w:rFonts w:ascii="Sakkal Majalla" w:hAnsi="Sakkal Majalla"/>
          <w:sz w:val="34"/>
        </w:rPr>
        <w:t>.</w:t>
      </w:r>
    </w:p>
    <w:p w14:paraId="3E7F0FFC"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تحسين سرعة تحميل الصفحات</w:t>
      </w:r>
      <w:r w:rsidRPr="009A2A28">
        <w:rPr>
          <w:rFonts w:ascii="Sakkal Majalla" w:hAnsi="Sakkal Majalla"/>
          <w:sz w:val="34"/>
        </w:rPr>
        <w:t>.</w:t>
      </w:r>
    </w:p>
    <w:p w14:paraId="2B950287" w14:textId="77777777" w:rsidR="009A2A28" w:rsidRPr="009A2A28" w:rsidRDefault="009A2A28">
      <w:pPr>
        <w:numPr>
          <w:ilvl w:val="1"/>
          <w:numId w:val="32"/>
        </w:numPr>
        <w:spacing w:after="160" w:line="259" w:lineRule="auto"/>
        <w:jc w:val="left"/>
        <w:rPr>
          <w:rFonts w:ascii="Sakkal Majalla" w:hAnsi="Sakkal Majalla"/>
          <w:sz w:val="34"/>
        </w:rPr>
      </w:pPr>
      <w:r w:rsidRPr="009A2A28">
        <w:rPr>
          <w:rFonts w:ascii="Sakkal Majalla" w:hAnsi="Sakkal Majalla"/>
          <w:sz w:val="34"/>
          <w:rtl/>
        </w:rPr>
        <w:t>إطلاق حملة تذكير تلقائيّة</w:t>
      </w:r>
      <w:r w:rsidRPr="009A2A28">
        <w:rPr>
          <w:rFonts w:ascii="Sakkal Majalla" w:hAnsi="Sakkal Majalla"/>
          <w:sz w:val="34"/>
        </w:rPr>
        <w:t xml:space="preserve"> (</w:t>
      </w:r>
      <w:r w:rsidRPr="009A2A28">
        <w:rPr>
          <w:rFonts w:ascii="Sakkal Majalla" w:hAnsi="Sakkal Majalla"/>
          <w:sz w:val="34"/>
          <w:rtl/>
        </w:rPr>
        <w:t>باستخدام</w:t>
      </w:r>
      <w:r w:rsidRPr="009A2A28">
        <w:rPr>
          <w:rFonts w:ascii="Sakkal Majalla" w:hAnsi="Sakkal Majalla"/>
          <w:sz w:val="34"/>
        </w:rPr>
        <w:t xml:space="preserve"> AI) </w:t>
      </w:r>
      <w:r w:rsidRPr="009A2A28">
        <w:rPr>
          <w:rFonts w:ascii="Sakkal Majalla" w:hAnsi="Sakkal Majalla"/>
          <w:sz w:val="34"/>
          <w:rtl/>
        </w:rPr>
        <w:t>للعملاء الذين تركوا السلّة، مع عروض مخصّصة</w:t>
      </w:r>
      <w:r w:rsidRPr="009A2A28">
        <w:rPr>
          <w:rFonts w:ascii="Sakkal Majalla" w:hAnsi="Sakkal Majalla"/>
          <w:sz w:val="34"/>
        </w:rPr>
        <w:t>.</w:t>
      </w:r>
    </w:p>
    <w:p w14:paraId="0E8EAF91" w14:textId="77777777" w:rsidR="009A2A28" w:rsidRDefault="009A2A28">
      <w:pPr>
        <w:numPr>
          <w:ilvl w:val="0"/>
          <w:numId w:val="32"/>
        </w:numPr>
        <w:spacing w:after="160" w:line="259" w:lineRule="auto"/>
        <w:jc w:val="left"/>
        <w:rPr>
          <w:rFonts w:ascii="Sakkal Majalla" w:hAnsi="Sakkal Majalla"/>
          <w:sz w:val="34"/>
        </w:rPr>
      </w:pPr>
      <w:r w:rsidRPr="009A2A28">
        <w:rPr>
          <w:rFonts w:ascii="Sakkal Majalla" w:hAnsi="Sakkal Majalla"/>
          <w:b/>
          <w:bCs/>
          <w:sz w:val="34"/>
          <w:rtl/>
        </w:rPr>
        <w:t>دور الذكاء الاصطناعي</w:t>
      </w:r>
      <w:r w:rsidRPr="009A2A28">
        <w:rPr>
          <w:rFonts w:ascii="Sakkal Majalla" w:hAnsi="Sakkal Majalla"/>
          <w:b/>
          <w:bCs/>
          <w:sz w:val="34"/>
        </w:rPr>
        <w:t>:</w:t>
      </w:r>
      <w:r w:rsidRPr="009A2A28">
        <w:rPr>
          <w:rFonts w:ascii="Sakkal Majalla" w:hAnsi="Sakkal Majalla"/>
          <w:sz w:val="34"/>
        </w:rPr>
        <w:t xml:space="preserve"> </w:t>
      </w:r>
      <w:r w:rsidRPr="009A2A28">
        <w:rPr>
          <w:rFonts w:ascii="Sakkal Majalla" w:hAnsi="Sakkal Majalla"/>
          <w:sz w:val="34"/>
          <w:rtl/>
        </w:rPr>
        <w:t>أتمتة إرسال رسائل تذكير مخصّصة للعملاء بناءً على سلوكهم وتفضيلاتهم</w:t>
      </w:r>
      <w:r w:rsidRPr="009A2A28">
        <w:rPr>
          <w:rFonts w:ascii="Sakkal Majalla" w:hAnsi="Sakkal Majalla"/>
          <w:sz w:val="34"/>
        </w:rPr>
        <w:t>.</w:t>
      </w:r>
    </w:p>
    <w:p w14:paraId="2C482A74" w14:textId="09978827" w:rsidR="009A2A28" w:rsidRPr="009A2A28" w:rsidRDefault="00BF4A65" w:rsidP="009A2A28">
      <w:pPr>
        <w:spacing w:after="160" w:line="259" w:lineRule="auto"/>
        <w:jc w:val="left"/>
        <w:rPr>
          <w:rFonts w:ascii="Sakkal Majalla" w:hAnsi="Sakkal Majalla"/>
          <w:sz w:val="34"/>
        </w:rPr>
      </w:pPr>
      <w:r>
        <w:rPr>
          <w:noProof/>
        </w:rPr>
        <w:lastRenderedPageBreak/>
        <w:drawing>
          <wp:anchor distT="0" distB="0" distL="114300" distR="114300" simplePos="0" relativeHeight="252849152" behindDoc="0" locked="0" layoutInCell="1" allowOverlap="1" wp14:anchorId="5913C1F3" wp14:editId="102264BF">
            <wp:simplePos x="0" y="0"/>
            <wp:positionH relativeFrom="column">
              <wp:posOffset>-120650</wp:posOffset>
            </wp:positionH>
            <wp:positionV relativeFrom="paragraph">
              <wp:posOffset>882650</wp:posOffset>
            </wp:positionV>
            <wp:extent cx="952500" cy="952500"/>
            <wp:effectExtent l="0" t="0" r="0" b="0"/>
            <wp:wrapSquare wrapText="bothSides"/>
            <wp:docPr id="1945497406" name="صورة 266" descr="Delivery tru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livery truck "/>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2A28" w:rsidRPr="00B9790F">
        <w:rPr>
          <w:noProof/>
        </w:rPr>
        <mc:AlternateContent>
          <mc:Choice Requires="wpg">
            <w:drawing>
              <wp:inline distT="0" distB="0" distL="0" distR="0" wp14:anchorId="6DCCB5E4" wp14:editId="616AE642">
                <wp:extent cx="5711825" cy="737619"/>
                <wp:effectExtent l="0" t="0" r="22225" b="24765"/>
                <wp:docPr id="10727525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800136589" name="مجموعة 881967268"/>
                        <wpg:cNvGrpSpPr/>
                        <wpg:grpSpPr>
                          <a:xfrm>
                            <a:off x="0" y="165473"/>
                            <a:ext cx="5711825" cy="572146"/>
                            <a:chOff x="0" y="165446"/>
                            <a:chExt cx="6312597" cy="633543"/>
                          </a:xfrm>
                        </wpg:grpSpPr>
                        <wps:wsp>
                          <wps:cNvPr id="78790787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67904761" name="مربع نص 2043426344"/>
                          <wps:cNvSpPr txBox="1"/>
                          <wps:spPr>
                            <a:xfrm>
                              <a:off x="3184368" y="165446"/>
                              <a:ext cx="2073788" cy="453527"/>
                            </a:xfrm>
                            <a:prstGeom prst="rect">
                              <a:avLst/>
                            </a:prstGeom>
                            <a:noFill/>
                          </wps:spPr>
                          <wps:txbx>
                            <w:txbxContent>
                              <w:p w14:paraId="1FA19C3A" w14:textId="77777777" w:rsidR="009A2A28" w:rsidRDefault="009A2A28" w:rsidP="009A2A2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09790753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50089294" name="Picture 1717196180" descr="Submis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CCB5E4" id="Group 66" o:spid="_x0000_s1310"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">
                <v:group id="مجموعة 881967268" o:spid="_x0000_s1311"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">
                  <v:roundrect id="مستطيل مستدير الزوايا 769901" o:spid="_x0000_s1312"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" fillcolor="#168489" strokecolor="#168489" strokeweight="1pt">
                    <v:stroke joinstyle="miter"/>
                  </v:roundrect>
                  <v:shape id="مربع نص 2043426344" o:spid="_x0000_s1313"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" filled="f" stroked="f">
                    <v:textbox style="mso-fit-shape-to-text:t">
                      <w:txbxContent>
                        <w:p w14:paraId="1FA19C3A" w14:textId="77777777" w:rsidR="009A2A28" w:rsidRDefault="009A2A28" w:rsidP="009A2A2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14"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" fillcolor="#168489" strokecolor="#168489" strokeweight="1pt">
                    <v:stroke joinstyle="miter"/>
                  </v:roundrect>
                </v:group>
                <v:shape id="Picture 1717196180" o:spid="_x0000_s1315"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">
                  <v:imagedata r:id="rId142" o:title="Submission "/>
                </v:shape>
                <w10:anchorlock/>
              </v:group>
            </w:pict>
          </mc:Fallback>
        </mc:AlternateContent>
      </w:r>
    </w:p>
    <w:p w14:paraId="2526A48A" w14:textId="632F3AE1" w:rsidR="009A2A28" w:rsidRPr="009A2A28" w:rsidRDefault="001E253C" w:rsidP="009A2A28">
      <w:pPr>
        <w:rPr>
          <w:rFonts w:ascii="Sakkal Majalla" w:hAnsi="Sakkal Majalla"/>
          <w:b/>
          <w:bCs/>
          <w:sz w:val="34"/>
        </w:rPr>
      </w:pPr>
      <w:hyperlink r:id="rId143" w:history="1">
        <w:r w:rsidR="009A2A28" w:rsidRPr="001E253C">
          <w:rPr>
            <w:rStyle w:val="Hyperlink"/>
            <w:rFonts w:ascii="Sakkal Majalla" w:hAnsi="Sakkal Majalla"/>
            <w:b/>
            <w:bCs/>
            <w:sz w:val="34"/>
            <w:rtl/>
          </w:rPr>
          <w:t>دراسة حالة تقويميّة</w:t>
        </w:r>
        <w:r w:rsidR="009A2A28" w:rsidRPr="001E253C">
          <w:rPr>
            <w:rStyle w:val="Hyperlink"/>
            <w:rFonts w:ascii="Sakkal Majalla" w:hAnsi="Sakkal Majalla"/>
            <w:b/>
            <w:bCs/>
            <w:sz w:val="34"/>
          </w:rPr>
          <w:t>:</w:t>
        </w:r>
      </w:hyperlink>
    </w:p>
    <w:p w14:paraId="56831634" w14:textId="7B6AF78A" w:rsidR="009A2A28" w:rsidRPr="009A2A28" w:rsidRDefault="009A2A28" w:rsidP="009A2A28">
      <w:pPr>
        <w:rPr>
          <w:rFonts w:ascii="Sakkal Majalla" w:hAnsi="Sakkal Majalla"/>
          <w:sz w:val="34"/>
        </w:rPr>
      </w:pPr>
      <w:r w:rsidRPr="009A2A28">
        <w:rPr>
          <w:rFonts w:ascii="Sakkal Majalla" w:hAnsi="Sakkal Majalla"/>
          <w:b/>
          <w:bCs/>
          <w:sz w:val="34"/>
          <w:rtl/>
        </w:rPr>
        <w:t>شركة "نقل ذكي" لخدمات التوصيل</w:t>
      </w:r>
      <w:r w:rsidR="00BF4A65" w:rsidRPr="00BF4A65">
        <w:t xml:space="preserve"> </w:t>
      </w:r>
    </w:p>
    <w:p w14:paraId="7DF79B15" w14:textId="77777777" w:rsidR="009A2A28" w:rsidRPr="009A2A28" w:rsidRDefault="009A2A28" w:rsidP="009A2A28">
      <w:pPr>
        <w:rPr>
          <w:rFonts w:ascii="Sakkal Majalla" w:hAnsi="Sakkal Majalla"/>
          <w:sz w:val="34"/>
        </w:rPr>
      </w:pPr>
      <w:r w:rsidRPr="009A2A28">
        <w:rPr>
          <w:rFonts w:ascii="Sakkal Majalla" w:hAnsi="Sakkal Majalla"/>
          <w:sz w:val="34"/>
          <w:rtl/>
        </w:rPr>
        <w:t>شركة "نقل ذكي" هي شركة توصيل طلبات تعمل في عدّة مدن. تواجه الشركة مشكلة في تحسين أوقات التوصيل وتقليل التكاليف. لديها البيانات التالية</w:t>
      </w:r>
      <w:r w:rsidRPr="009A2A28">
        <w:rPr>
          <w:rFonts w:ascii="Sakkal Majalla" w:hAnsi="Sakkal Majalla"/>
          <w:sz w:val="34"/>
        </w:rPr>
        <w:t>:</w:t>
      </w:r>
    </w:p>
    <w:p w14:paraId="1F057ECD"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سجلّات الطلبات اليوميّة (العدد، الموقع، الوقت)</w:t>
      </w:r>
      <w:r w:rsidRPr="009A2A28">
        <w:rPr>
          <w:rFonts w:ascii="Sakkal Majalla" w:hAnsi="Sakkal Majalla"/>
          <w:sz w:val="34"/>
        </w:rPr>
        <w:t>.</w:t>
      </w:r>
    </w:p>
    <w:p w14:paraId="30DE2FDA"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بيانات السائقين (المواقع، أوقات التسليم، استهلاك الوقود)</w:t>
      </w:r>
      <w:r w:rsidRPr="009A2A28">
        <w:rPr>
          <w:rFonts w:ascii="Sakkal Majalla" w:hAnsi="Sakkal Majalla"/>
          <w:sz w:val="34"/>
        </w:rPr>
        <w:t>.</w:t>
      </w:r>
    </w:p>
    <w:p w14:paraId="56DE8C92"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بيانات الطرق وحركة المرور التاريخيّة</w:t>
      </w:r>
      <w:r w:rsidRPr="009A2A28">
        <w:rPr>
          <w:rFonts w:ascii="Sakkal Majalla" w:hAnsi="Sakkal Majalla"/>
          <w:sz w:val="34"/>
        </w:rPr>
        <w:t>.</w:t>
      </w:r>
    </w:p>
    <w:p w14:paraId="32C396BB"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تقييمات العملاء وشكاواهم</w:t>
      </w:r>
      <w:r w:rsidRPr="009A2A28">
        <w:rPr>
          <w:rFonts w:ascii="Sakkal Majalla" w:hAnsi="Sakkal Majalla"/>
          <w:sz w:val="34"/>
        </w:rPr>
        <w:t>.</w:t>
      </w:r>
    </w:p>
    <w:p w14:paraId="147A47AC" w14:textId="77777777" w:rsidR="009A2A28" w:rsidRPr="009A2A28" w:rsidRDefault="009A2A28">
      <w:pPr>
        <w:numPr>
          <w:ilvl w:val="0"/>
          <w:numId w:val="33"/>
        </w:numPr>
        <w:spacing w:after="160" w:line="259" w:lineRule="auto"/>
        <w:jc w:val="left"/>
        <w:rPr>
          <w:rFonts w:ascii="Sakkal Majalla" w:hAnsi="Sakkal Majalla"/>
          <w:sz w:val="34"/>
        </w:rPr>
      </w:pPr>
      <w:r w:rsidRPr="009A2A28">
        <w:rPr>
          <w:rFonts w:ascii="Sakkal Majalla" w:hAnsi="Sakkal Majalla"/>
          <w:sz w:val="34"/>
          <w:rtl/>
        </w:rPr>
        <w:t>بيانات الطقس</w:t>
      </w:r>
      <w:r w:rsidRPr="009A2A28">
        <w:rPr>
          <w:rFonts w:ascii="Sakkal Majalla" w:hAnsi="Sakkal Majalla"/>
          <w:sz w:val="34"/>
        </w:rPr>
        <w:t>.</w:t>
      </w:r>
    </w:p>
    <w:p w14:paraId="321C4CC1" w14:textId="77777777" w:rsidR="009A2A28" w:rsidRPr="009A2A28" w:rsidRDefault="009A2A28" w:rsidP="009A2A28">
      <w:pPr>
        <w:rPr>
          <w:rFonts w:ascii="Sakkal Majalla" w:hAnsi="Sakkal Majalla"/>
          <w:sz w:val="34"/>
        </w:rPr>
      </w:pPr>
      <w:r w:rsidRPr="009A2A28">
        <w:rPr>
          <w:rFonts w:ascii="Sakkal Majalla" w:hAnsi="Sakkal Majalla"/>
          <w:sz w:val="34"/>
          <w:rtl/>
        </w:rPr>
        <w:t>تريد الشركة استخدام تحليل البيانات والذكاء الاصطناعي لتحسين عمليّاتها</w:t>
      </w:r>
      <w:r w:rsidRPr="009A2A28">
        <w:rPr>
          <w:rFonts w:ascii="Sakkal Majalla" w:hAnsi="Sakkal Majalla"/>
          <w:sz w:val="34"/>
        </w:rPr>
        <w:t>.</w:t>
      </w:r>
    </w:p>
    <w:p w14:paraId="780ACDEE" w14:textId="77777777" w:rsidR="009A2A28" w:rsidRPr="009A2A28" w:rsidRDefault="009A2A28" w:rsidP="009A2A28">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الأوّل: ما هو نوع التحليل الذي يجب أن تبدأ به الشركة لفهم الوضع الحالي؟ وضّح إجابتك مع مثال محدّد من الحالة.</w:t>
      </w:r>
    </w:p>
    <w:p w14:paraId="4C4C65F0" w14:textId="77777777" w:rsidR="009A2A28" w:rsidRPr="009A2A28" w:rsidRDefault="009A2A28" w:rsidP="00BC1620">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الثاني: في أيّ مرحلة من دورة حياة تحليل البيانات يُصبح تنظيف البيانات ضروريّاً؟ اذكر</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ثلاث مشاكل محتملة قد تواجهها الشركة في بياناتها.</w:t>
      </w:r>
    </w:p>
    <w:p w14:paraId="103D5714" w14:textId="77777777" w:rsidR="009A2A28" w:rsidRPr="009A2A28" w:rsidRDefault="009A2A28" w:rsidP="009A2A28">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الثالث: كيف يمكن للذكاء الاصطناعي أن يُساعد الشركة في تحسين أوقات التوصيل؟ اقترح</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حلّين محدّدين.</w:t>
      </w:r>
    </w:p>
    <w:p w14:paraId="53BEE78D" w14:textId="77777777" w:rsidR="009A2A28" w:rsidRPr="009A2A28" w:rsidRDefault="009A2A28" w:rsidP="009A2A28">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الرابع: ما الفرق بين التحليل التنبّؤي والتحليل الإرشادي؟ أعطِ مثالاً من دراسة الحالة لكلّ</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نوع.</w:t>
      </w:r>
    </w:p>
    <w:p w14:paraId="1408B367" w14:textId="77777777" w:rsidR="009A2A28" w:rsidRDefault="009A2A28" w:rsidP="00BC1620">
      <w:pPr>
        <w:rPr>
          <w:rFonts w:ascii="Adobe Arabic" w:hAnsi="Adobe Arabic" w:cs="Adobe Arabic"/>
          <w:b/>
          <w:bCs/>
          <w:color w:val="008080"/>
          <w:sz w:val="36"/>
          <w:szCs w:val="36"/>
          <w:rtl/>
        </w:rPr>
      </w:pPr>
      <w:r w:rsidRPr="009A2A28">
        <w:rPr>
          <w:rFonts w:ascii="Adobe Arabic" w:hAnsi="Adobe Arabic" w:cs="Adobe Arabic"/>
          <w:b/>
          <w:bCs/>
          <w:color w:val="008080"/>
          <w:sz w:val="36"/>
          <w:szCs w:val="36"/>
          <w:rtl/>
        </w:rPr>
        <w:t>السؤال الخامس: اشرح باختصار كيف يمكن أن تساعد معالجة اللغات الطبيعيّة (</w:t>
      </w:r>
      <w:r w:rsidRPr="009A2A28">
        <w:rPr>
          <w:rFonts w:ascii="Adobe Arabic" w:hAnsi="Adobe Arabic" w:cs="Adobe Arabic"/>
          <w:b/>
          <w:bCs/>
          <w:color w:val="008080"/>
          <w:sz w:val="36"/>
          <w:szCs w:val="36"/>
        </w:rPr>
        <w:t>NLP</w:t>
      </w:r>
      <w:r w:rsidRPr="009A2A28">
        <w:rPr>
          <w:rFonts w:ascii="Adobe Arabic" w:hAnsi="Adobe Arabic" w:cs="Adobe Arabic"/>
          <w:b/>
          <w:bCs/>
          <w:color w:val="008080"/>
          <w:sz w:val="36"/>
          <w:szCs w:val="36"/>
          <w:rtl/>
        </w:rPr>
        <w:t>) - وهي أحد</w:t>
      </w:r>
      <w:r w:rsidRPr="009A2A28">
        <w:rPr>
          <w:rFonts w:ascii="Sakkal Majalla" w:hAnsi="Sakkal Majalla"/>
          <w:sz w:val="36"/>
          <w:szCs w:val="36"/>
          <w:rtl/>
        </w:rPr>
        <w:t xml:space="preserve"> </w:t>
      </w:r>
      <w:r w:rsidRPr="009A2A28">
        <w:rPr>
          <w:rFonts w:ascii="Adobe Arabic" w:hAnsi="Adobe Arabic" w:cs="Adobe Arabic"/>
          <w:b/>
          <w:bCs/>
          <w:color w:val="008080"/>
          <w:sz w:val="36"/>
          <w:szCs w:val="36"/>
          <w:rtl/>
        </w:rPr>
        <w:t>فروع الذكاء الاصطناعي - الشركة في تحليل تقييمات وشكاوى العملاء.</w:t>
      </w:r>
    </w:p>
    <w:p w14:paraId="27EDB248" w14:textId="07DBB5C9" w:rsidR="00BF4A65" w:rsidRDefault="00BC1620" w:rsidP="00BC1620">
      <w:pPr>
        <w:ind w:left="-897"/>
        <w:jc w:val="center"/>
        <w:rPr>
          <w:rFonts w:ascii="Sakkal Majalla" w:hAnsi="Sakkal Majalla"/>
          <w:sz w:val="34"/>
          <w:rtl/>
        </w:rPr>
      </w:pPr>
      <w:r>
        <w:rPr>
          <w:noProof/>
        </w:rPr>
        <w:lastRenderedPageBreak/>
        <mc:AlternateContent>
          <mc:Choice Requires="wps">
            <w:drawing>
              <wp:inline distT="0" distB="0" distL="0" distR="0" wp14:anchorId="12D9A1F6" wp14:editId="67E81B26">
                <wp:extent cx="6785610" cy="8845550"/>
                <wp:effectExtent l="0" t="0" r="15240" b="12700"/>
                <wp:docPr id="110324940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8845550"/>
                        </a:xfrm>
                        <a:prstGeom prst="roundRect">
                          <a:avLst>
                            <a:gd name="adj" fmla="val 16667"/>
                          </a:avLst>
                        </a:prstGeom>
                        <a:solidFill>
                          <a:srgbClr val="EAF4E4"/>
                        </a:solidFill>
                        <a:ln w="12700">
                          <a:solidFill>
                            <a:schemeClr val="accent6"/>
                          </a:solidFill>
                          <a:miter lim="800000"/>
                          <a:headEnd/>
                          <a:tailEnd/>
                        </a:ln>
                      </wps:spPr>
                      <wps:txbx>
                        <w:txbxContent>
                          <w:p w14:paraId="07ACB8E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3EE4D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FDED5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2BC889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D1CDF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CD7824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ACC55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91A75D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2782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1CA7BC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FB6AB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B39DE1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0B54D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BC235B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945CB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AB5B62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195ED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05931A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D3C18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B4C97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A1972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A305A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FE8F3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FC8E1B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886D2F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757FFC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5FC8262"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2D9A1F6" id="_x0000_s1316" style="width:534.3pt;height:69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" fillcolor="#eaf4e4" strokecolor="#70ad47 [3209]" strokeweight="1pt">
                <v:stroke joinstyle="miter"/>
                <v:textbox inset="0,3mm,0">
                  <w:txbxContent>
                    <w:p w14:paraId="07ACB8E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3EE4D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FDED5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2BC889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D1CDF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CD7824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ACC55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91A75D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2782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1CA7BC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FB6AB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B39DE1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0B54D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BC235B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945CB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AB5B62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195ED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05931A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D3C18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B4C97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A1972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A305A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FE8F3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FC8E1B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886D2F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757FFC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5FC8262" w14:textId="77777777" w:rsidR="00BC1620" w:rsidRDefault="00BC1620" w:rsidP="00BC1620">
                      <w:pPr>
                        <w:jc w:val="center"/>
                        <w:rPr>
                          <w:sz w:val="22"/>
                          <w:szCs w:val="28"/>
                          <w:rtl/>
                          <w:lang w:bidi="ar-SY"/>
                        </w:rPr>
                      </w:pPr>
                    </w:p>
                  </w:txbxContent>
                </v:textbox>
                <w10:anchorlock/>
              </v:roundrect>
            </w:pict>
          </mc:Fallback>
        </mc:AlternateContent>
      </w:r>
    </w:p>
    <w:p w14:paraId="1745957C" w14:textId="7E2FC511" w:rsidR="00BF4A65" w:rsidRDefault="00BC1620" w:rsidP="00BC1620">
      <w:pPr>
        <w:ind w:left="-897"/>
        <w:jc w:val="center"/>
        <w:rPr>
          <w:rFonts w:ascii="Sakkal Majalla" w:hAnsi="Sakkal Majalla"/>
          <w:sz w:val="34"/>
          <w:rtl/>
        </w:rPr>
      </w:pPr>
      <w:r>
        <w:rPr>
          <w:noProof/>
        </w:rPr>
        <w:lastRenderedPageBreak/>
        <mc:AlternateContent>
          <mc:Choice Requires="wps">
            <w:drawing>
              <wp:inline distT="0" distB="0" distL="0" distR="0" wp14:anchorId="09A81A9C" wp14:editId="45DB96D0">
                <wp:extent cx="6766560" cy="7581900"/>
                <wp:effectExtent l="0" t="0" r="15240" b="19050"/>
                <wp:docPr id="78706088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7581900"/>
                        </a:xfrm>
                        <a:prstGeom prst="roundRect">
                          <a:avLst>
                            <a:gd name="adj" fmla="val 16667"/>
                          </a:avLst>
                        </a:prstGeom>
                        <a:solidFill>
                          <a:srgbClr val="EAF4E4"/>
                        </a:solidFill>
                        <a:ln w="12700">
                          <a:solidFill>
                            <a:schemeClr val="accent6"/>
                          </a:solidFill>
                          <a:miter lim="800000"/>
                          <a:headEnd/>
                          <a:tailEnd/>
                        </a:ln>
                      </wps:spPr>
                      <wps:txbx>
                        <w:txbxContent>
                          <w:p w14:paraId="4E666E6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AA71B7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D5BC9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DAF9E5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5ACB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4A0B0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971B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F8DBA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0EF8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6C6CC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E94E1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8DB7F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D70D5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27AC8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13974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39F7AE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839C3C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1951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54F3D3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BED85C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32391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C46B9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95F4F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6A5F7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3DDACA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A355A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BE2DC21"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9A81A9C" id="_x0000_s1317" style="width:532.8pt;height:59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" fillcolor="#eaf4e4" strokecolor="#70ad47 [3209]" strokeweight="1pt">
                <v:stroke joinstyle="miter"/>
                <v:textbox inset="0,3mm,0">
                  <w:txbxContent>
                    <w:p w14:paraId="4E666E6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AA71B7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D5BC9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DAF9E5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5ACB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4A0B0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971B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F8DBA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0EF8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6C6CC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E94E1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8DB7F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D70D5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27AC8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13974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39F7AE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839C3C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1951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54F3D3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BED85C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32391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C46B9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95F4F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6A5F7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3DDACA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A355A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BE2DC21" w14:textId="77777777" w:rsidR="00BC1620" w:rsidRDefault="00BC1620" w:rsidP="00BC1620">
                      <w:pPr>
                        <w:jc w:val="center"/>
                        <w:rPr>
                          <w:sz w:val="22"/>
                          <w:szCs w:val="28"/>
                          <w:rtl/>
                          <w:lang w:bidi="ar-SY"/>
                        </w:rPr>
                      </w:pPr>
                    </w:p>
                  </w:txbxContent>
                </v:textbox>
                <w10:anchorlock/>
              </v:roundrect>
            </w:pict>
          </mc:Fallback>
        </mc:AlternateContent>
      </w:r>
    </w:p>
    <w:p w14:paraId="0F4DA4FB" w14:textId="64DD424E" w:rsidR="00BF4A65" w:rsidRDefault="00BF4A65" w:rsidP="00BF4A65">
      <w:pPr>
        <w:jc w:val="center"/>
        <w:rPr>
          <w:rFonts w:ascii="Sakkal Majalla" w:hAnsi="Sakkal Majalla"/>
          <w:sz w:val="34"/>
        </w:rPr>
      </w:pPr>
      <w:r>
        <w:rPr>
          <w:noProof/>
        </w:rPr>
        <w:drawing>
          <wp:inline distT="0" distB="0" distL="0" distR="0" wp14:anchorId="1CFF06AE" wp14:editId="39EE5DA3">
            <wp:extent cx="1219200" cy="1219200"/>
            <wp:effectExtent l="0" t="0" r="0" b="0"/>
            <wp:docPr id="258674037" name="صورة 267" descr="Calend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lendar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13182BEC" w14:textId="37C50DCC" w:rsidR="009A2A28" w:rsidRPr="009A2A28" w:rsidRDefault="009A2A28" w:rsidP="009A2A28">
      <w:pPr>
        <w:keepNext/>
        <w:pageBreakBefore/>
        <w:rPr>
          <w:rFonts w:ascii="Sakkal Majalla" w:hAnsi="Sakkal Majalla"/>
          <w:sz w:val="34"/>
          <w:rtl/>
        </w:rPr>
      </w:pPr>
      <w:r w:rsidRPr="00DC1945">
        <w:rPr>
          <w:noProof/>
        </w:rPr>
        <w:lastRenderedPageBreak/>
        <mc:AlternateContent>
          <mc:Choice Requires="wpg">
            <w:drawing>
              <wp:inline distT="0" distB="0" distL="0" distR="0" wp14:anchorId="1DAF1D62" wp14:editId="6206FD02">
                <wp:extent cx="5711825" cy="852877"/>
                <wp:effectExtent l="0" t="0" r="22225" b="23495"/>
                <wp:docPr id="799777425"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022312308" name="مجموعة 881967268"/>
                        <wpg:cNvGrpSpPr/>
                        <wpg:grpSpPr>
                          <a:xfrm>
                            <a:off x="0" y="280937"/>
                            <a:ext cx="5711825" cy="571950"/>
                            <a:chOff x="0" y="280925"/>
                            <a:chExt cx="6312597" cy="633649"/>
                          </a:xfrm>
                        </wpg:grpSpPr>
                        <wps:wsp>
                          <wps:cNvPr id="44957795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04449079" name="مربع نص 2043426344"/>
                          <wps:cNvSpPr txBox="1"/>
                          <wps:spPr>
                            <a:xfrm>
                              <a:off x="3184368" y="280925"/>
                              <a:ext cx="2073788" cy="453764"/>
                            </a:xfrm>
                            <a:prstGeom prst="rect">
                              <a:avLst/>
                            </a:prstGeom>
                            <a:noFill/>
                          </wps:spPr>
                          <wps:txbx>
                            <w:txbxContent>
                              <w:p w14:paraId="327E567D" w14:textId="77777777" w:rsidR="009A2A28" w:rsidRDefault="009A2A28" w:rsidP="009A2A2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892116990"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00007567" name="Picture 4119" descr="Conclusion "/>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DAF1D62" id="Group 7" o:spid="_x0000_s1318"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">
                <v:group id="مجموعة 881967268" o:spid="_x0000_s1319"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">
                  <v:roundrect id="مستطيل مستدير الزوايا 769901" o:spid="_x0000_s1320"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" fillcolor="#168489" strokecolor="#168489" strokeweight="1pt">
                    <v:stroke joinstyle="miter"/>
                  </v:roundrect>
                  <v:shape id="مربع نص 2043426344" o:spid="_x0000_s1321"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" filled="f" stroked="f">
                    <v:textbox style="mso-fit-shape-to-text:t">
                      <w:txbxContent>
                        <w:p w14:paraId="327E567D" w14:textId="77777777" w:rsidR="009A2A28" w:rsidRDefault="009A2A28" w:rsidP="009A2A2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322"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" fillcolor="#168489" strokecolor="#168489" strokeweight="1pt">
                    <v:stroke joinstyle="miter"/>
                  </v:roundrect>
                </v:group>
                <v:shape id="Picture 4119" o:spid="_x0000_s1323"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">
                  <v:imagedata r:id="rId146" o:title="Conclusion "/>
                </v:shape>
                <w10:anchorlock/>
              </v:group>
            </w:pict>
          </mc:Fallback>
        </mc:AlternateContent>
      </w:r>
    </w:p>
    <w:p w14:paraId="241C9311"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tl/>
        </w:rPr>
        <w:t>في ختام هذه الجلسة، نكون قد وضعنا حجر الأساس لفهم العلاقة المتكاملة بين تحليل البيانات والذكاء الاصطناعي</w:t>
      </w:r>
      <w:r w:rsidRPr="009A2A28">
        <w:rPr>
          <w:rFonts w:ascii="Sakkal Majalla" w:hAnsi="Sakkal Majalla"/>
          <w:sz w:val="34"/>
        </w:rPr>
        <w:t>.</w:t>
      </w:r>
    </w:p>
    <w:p w14:paraId="7742C5D2"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tl/>
        </w:rPr>
        <w:t>لقد تعلّمنا أنّ البيانات بحدّ ذاتها ليست ذات قيمة، بل القيمة الحقيقيّة تكمن في قدرتنا على تحويلها إلى معرفة قابلة للتطبيق من خلال التحليل المنهجي. واستكشفنا كيف أنّ الذكاء الاصطناعي ليس مجرّد أداة تقنيّة، بل هو شريك استراتيجي يُمكّننا من</w:t>
      </w:r>
      <w:r w:rsidRPr="009A2A28">
        <w:rPr>
          <w:rFonts w:ascii="Sakkal Majalla" w:hAnsi="Sakkal Majalla"/>
          <w:sz w:val="34"/>
        </w:rPr>
        <w:t>:</w:t>
      </w:r>
    </w:p>
    <w:p w14:paraId="57ABF08A"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اكتشاف أنماط معقّدة كانت مخفيّة</w:t>
      </w:r>
      <w:r w:rsidRPr="009A2A28">
        <w:rPr>
          <w:rFonts w:ascii="Sakkal Majalla" w:hAnsi="Sakkal Majalla"/>
          <w:sz w:val="34"/>
        </w:rPr>
        <w:t>.</w:t>
      </w:r>
    </w:p>
    <w:p w14:paraId="7A37C3A8"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التنبّؤ بالمستقبل بدقّة أكبر</w:t>
      </w:r>
      <w:r w:rsidRPr="009A2A28">
        <w:rPr>
          <w:rFonts w:ascii="Sakkal Majalla" w:hAnsi="Sakkal Majalla"/>
          <w:sz w:val="34"/>
        </w:rPr>
        <w:t>.</w:t>
      </w:r>
    </w:p>
    <w:p w14:paraId="485A08F4"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أتمتة عمليّات التحليل لتوفير الوقت والجهد</w:t>
      </w:r>
      <w:r w:rsidRPr="009A2A28">
        <w:rPr>
          <w:rFonts w:ascii="Sakkal Majalla" w:hAnsi="Sakkal Majalla"/>
          <w:sz w:val="34"/>
        </w:rPr>
        <w:t>.</w:t>
      </w:r>
    </w:p>
    <w:p w14:paraId="41165B79"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Pr>
        <w:t>•</w:t>
      </w:r>
      <w:r w:rsidRPr="009A2A28">
        <w:rPr>
          <w:rFonts w:ascii="Sakkal Majalla" w:hAnsi="Sakkal Majalla"/>
          <w:sz w:val="34"/>
        </w:rPr>
        <w:tab/>
      </w:r>
      <w:r w:rsidRPr="009A2A28">
        <w:rPr>
          <w:rFonts w:ascii="Sakkal Majalla" w:hAnsi="Sakkal Majalla"/>
          <w:sz w:val="34"/>
          <w:rtl/>
        </w:rPr>
        <w:t>اتّخاذ قرارات أكثر ذكاءً مبنيّة على الأدلّة</w:t>
      </w:r>
      <w:r w:rsidRPr="009A2A28">
        <w:rPr>
          <w:rFonts w:ascii="Sakkal Majalla" w:hAnsi="Sakkal Majalla"/>
          <w:sz w:val="34"/>
        </w:rPr>
        <w:t>.</w:t>
      </w:r>
    </w:p>
    <w:p w14:paraId="11BFFAD7" w14:textId="77777777" w:rsidR="009A2A28" w:rsidRPr="009A2A28" w:rsidRDefault="009A2A28" w:rsidP="009A2A28">
      <w:pPr>
        <w:spacing w:after="160" w:line="259" w:lineRule="auto"/>
        <w:jc w:val="left"/>
        <w:rPr>
          <w:rFonts w:ascii="Sakkal Majalla" w:hAnsi="Sakkal Majalla"/>
          <w:sz w:val="34"/>
          <w:rtl/>
        </w:rPr>
      </w:pPr>
      <w:r w:rsidRPr="009A2A28">
        <w:rPr>
          <w:rFonts w:ascii="Sakkal Majalla" w:hAnsi="Sakkal Majalla"/>
          <w:sz w:val="34"/>
          <w:rtl/>
        </w:rPr>
        <w:t>تذكّروا أنّ دورة حياة تحليل البيانات ليست عمليّة خطّيّة جامدة، بل هي دورة تكراريّة ومرنة. قد نحتاج للعودة إلى مراحل سابقة عند اكتشاف معلومات جديدة أو مشاكل في البيانات</w:t>
      </w:r>
      <w:r w:rsidRPr="009A2A28">
        <w:rPr>
          <w:rFonts w:ascii="Sakkal Majalla" w:hAnsi="Sakkal Majalla"/>
          <w:sz w:val="34"/>
        </w:rPr>
        <w:t>.</w:t>
      </w:r>
    </w:p>
    <w:p w14:paraId="3C5C54EF" w14:textId="39BC780A" w:rsidR="00CC5AE1" w:rsidRPr="00BD5495" w:rsidRDefault="009A2A28" w:rsidP="009A2A28">
      <w:pPr>
        <w:spacing w:after="160" w:line="259" w:lineRule="auto"/>
        <w:jc w:val="left"/>
        <w:rPr>
          <w:rFonts w:ascii="Sakkal Majalla" w:hAnsi="Sakkal Majalla"/>
          <w:sz w:val="34"/>
        </w:rPr>
        <w:sectPr w:rsidR="00CC5AE1" w:rsidRPr="00BD5495" w:rsidSect="00FA1FE9">
          <w:headerReference w:type="first" r:id="rId147"/>
          <w:footerReference w:type="first" r:id="rId148"/>
          <w:pgSz w:w="11906" w:h="16838" w:code="9"/>
          <w:pgMar w:top="1440" w:right="1440" w:bottom="1440" w:left="1440" w:header="113" w:footer="0" w:gutter="0"/>
          <w:pgNumType w:start="7"/>
          <w:cols w:space="720"/>
          <w:titlePg/>
          <w:docGrid w:linePitch="381"/>
        </w:sectPr>
      </w:pPr>
      <w:r>
        <w:rPr>
          <w:rFonts w:ascii="Sakkal Majalla" w:hAnsi="Sakkal Majalla"/>
          <w:noProof/>
          <w:sz w:val="34"/>
          <w:rtl/>
        </w:rPr>
        <w:drawing>
          <wp:anchor distT="0" distB="0" distL="114300" distR="114300" simplePos="0" relativeHeight="252848128" behindDoc="0" locked="0" layoutInCell="1" allowOverlap="1" wp14:anchorId="229915D8" wp14:editId="173F1D7D">
            <wp:simplePos x="0" y="0"/>
            <wp:positionH relativeFrom="column">
              <wp:posOffset>63500</wp:posOffset>
            </wp:positionH>
            <wp:positionV relativeFrom="paragraph">
              <wp:posOffset>85725</wp:posOffset>
            </wp:positionV>
            <wp:extent cx="1073150" cy="1073150"/>
            <wp:effectExtent l="0" t="0" r="0" b="0"/>
            <wp:wrapSquare wrapText="bothSides"/>
            <wp:docPr id="355846949" name="صورة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073150" cy="1073150"/>
                    </a:xfrm>
                    <a:prstGeom prst="rect">
                      <a:avLst/>
                    </a:prstGeom>
                    <a:noFill/>
                  </pic:spPr>
                </pic:pic>
              </a:graphicData>
            </a:graphic>
          </wp:anchor>
        </w:drawing>
      </w:r>
      <w:r w:rsidRPr="009A2A28">
        <w:rPr>
          <w:rFonts w:ascii="Sakkal Majalla" w:hAnsi="Sakkal Majalla"/>
          <w:b/>
          <w:bCs/>
          <w:sz w:val="34"/>
          <w:rtl/>
        </w:rPr>
        <w:t>رسالة أخيرة:</w:t>
      </w:r>
      <w:r w:rsidRPr="009A2A28">
        <w:rPr>
          <w:rFonts w:ascii="Sakkal Majalla" w:hAnsi="Sakkal Majalla"/>
          <w:sz w:val="34"/>
          <w:rtl/>
        </w:rPr>
        <w:t xml:space="preserve"> كما قال</w:t>
      </w:r>
      <w:r w:rsidRPr="009A2A28">
        <w:rPr>
          <w:rFonts w:ascii="Sakkal Majalla" w:hAnsi="Sakkal Majalla"/>
          <w:sz w:val="34"/>
        </w:rPr>
        <w:t xml:space="preserve"> Clive Humby</w:t>
      </w:r>
      <w:r w:rsidRPr="009A2A28">
        <w:rPr>
          <w:rFonts w:ascii="Sakkal Majalla" w:hAnsi="Sakkal Majalla"/>
          <w:sz w:val="34"/>
          <w:rtl/>
        </w:rPr>
        <w:t>، عالم البيانات البريطاني: "البيانات هي النفط الجديد، لكنّها مثل النفط، لا قيمة لها إذا لم تُكرّر". مهمّتنا في هذا البرنامج التدريبي هي تعلّم كيفيّة "تكرير" هذه البيانات باستخدام أدوات الذكاء الاصطناعي لاستخراج أقصى قيمة منها</w:t>
      </w:r>
      <w:r w:rsidRPr="009A2A28">
        <w:rPr>
          <w:rFonts w:ascii="Sakkal Majalla" w:hAnsi="Sakkal Majalla"/>
          <w:sz w:val="34"/>
        </w:rPr>
        <w:t>.</w:t>
      </w:r>
      <w:r w:rsidR="003F41BB">
        <w:rPr>
          <w:rFonts w:ascii="Sakkal Majalla" w:hAnsi="Sakkal Majalla"/>
          <w:sz w:val="34"/>
          <w:rtl/>
        </w:rPr>
        <w:br w:type="page"/>
      </w: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1218F73"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3D333914"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B0C5BA9" w14:textId="77777777" w:rsidTr="00F01FA2">
        <w:tc>
          <w:tcPr>
            <w:tcW w:w="2612" w:type="pct"/>
            <w:tcBorders>
              <w:left w:val="single" w:sz="4" w:space="0" w:color="168489"/>
              <w:right w:val="single" w:sz="4" w:space="0" w:color="168489"/>
            </w:tcBorders>
          </w:tcPr>
          <w:p w14:paraId="2F893127" w14:textId="77777777" w:rsidR="00F01FA2" w:rsidRDefault="00F01FA2" w:rsidP="00F01FA2">
            <w:pPr>
              <w:pStyle w:val="bold"/>
              <w:jc w:val="center"/>
              <w:rPr>
                <w:color w:val="168489"/>
                <w:sz w:val="40"/>
                <w:szCs w:val="40"/>
                <w:rtl/>
                <w:lang w:bidi="ar-EG"/>
              </w:rPr>
            </w:pPr>
            <w:r>
              <w:rPr>
                <w:noProof/>
              </w:rPr>
              <w:drawing>
                <wp:inline distT="0" distB="0" distL="0" distR="0" wp14:anchorId="05CDB936" wp14:editId="4046F0E2">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D2F811B"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6278BDC7" w14:textId="77777777" w:rsidR="00F01FA2" w:rsidRDefault="00F01FA2" w:rsidP="00F01FA2">
            <w:pPr>
              <w:pStyle w:val="bold"/>
              <w:jc w:val="center"/>
              <w:rPr>
                <w:color w:val="168489"/>
                <w:sz w:val="40"/>
                <w:szCs w:val="40"/>
                <w:rtl/>
                <w:lang w:bidi="ar-EG"/>
              </w:rPr>
            </w:pPr>
            <w:r>
              <w:rPr>
                <w:noProof/>
              </w:rPr>
              <w:drawing>
                <wp:inline distT="0" distB="0" distL="0" distR="0" wp14:anchorId="7C93E4A4" wp14:editId="50B75FEA">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D155462"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46530C5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25E7630F" wp14:editId="38D00221">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BDBC72" w14:textId="77777777" w:rsidTr="00F01FA2">
        <w:tc>
          <w:tcPr>
            <w:tcW w:w="2612" w:type="pct"/>
            <w:tcBorders>
              <w:left w:val="single" w:sz="4" w:space="0" w:color="168489"/>
              <w:right w:val="single" w:sz="4" w:space="0" w:color="168489"/>
            </w:tcBorders>
            <w:vAlign w:val="center"/>
          </w:tcPr>
          <w:p w14:paraId="0F49FFE3" w14:textId="77777777" w:rsidR="00BF4A65" w:rsidRPr="00BF4A65" w:rsidRDefault="00BF4A65">
            <w:pPr>
              <w:pStyle w:val="a5"/>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BF4A65">
              <w:rPr>
                <w:rFonts w:ascii="Adobe Arabic" w:eastAsia="GE Dinar One" w:hAnsi="Adobe Arabic" w:cs="Adobe Arabic"/>
                <w:color w:val="000000"/>
                <w:kern w:val="24"/>
                <w:sz w:val="32"/>
                <w:szCs w:val="32"/>
                <w:rtl/>
                <w:lang w:bidi="ar-SY"/>
              </w:rPr>
              <w:t xml:space="preserve">نظرة عامة على الأدوات الذكية </w:t>
            </w:r>
          </w:p>
          <w:p w14:paraId="67E12B73" w14:textId="77777777" w:rsidR="00BF4A65" w:rsidRPr="00BF4A65" w:rsidRDefault="00BF4A65">
            <w:pPr>
              <w:pStyle w:val="a5"/>
              <w:numPr>
                <w:ilvl w:val="0"/>
                <w:numId w:val="3"/>
              </w:numPr>
              <w:rPr>
                <w:rFonts w:ascii="Adobe Arabic" w:eastAsia="GE Dinar One" w:hAnsi="Adobe Arabic" w:cs="Adobe Arabic"/>
                <w:color w:val="000000"/>
                <w:kern w:val="24"/>
                <w:sz w:val="32"/>
                <w:szCs w:val="32"/>
                <w:lang w:bidi="ar-SY"/>
              </w:rPr>
            </w:pPr>
            <w:r w:rsidRPr="00BF4A65">
              <w:rPr>
                <w:rFonts w:ascii="Adobe Arabic" w:eastAsia="GE Dinar One" w:hAnsi="Adobe Arabic" w:cs="Adobe Arabic"/>
                <w:color w:val="000000"/>
                <w:kern w:val="24"/>
                <w:sz w:val="32"/>
                <w:szCs w:val="32"/>
                <w:rtl/>
                <w:lang w:bidi="ar-SY"/>
              </w:rPr>
              <w:t>مقارنة بين الأدوات من حيث الاستخدام والمجالات.</w:t>
            </w:r>
          </w:p>
          <w:p w14:paraId="5CF1865E" w14:textId="026A923B" w:rsidR="00F01FA2" w:rsidRPr="00BF4A65" w:rsidRDefault="00BF4A65">
            <w:pPr>
              <w:pStyle w:val="a5"/>
              <w:numPr>
                <w:ilvl w:val="0"/>
                <w:numId w:val="3"/>
              </w:numPr>
              <w:rPr>
                <w:rFonts w:ascii="Adobe Arabic" w:eastAsia="GE Dinar One" w:hAnsi="Adobe Arabic" w:cs="Adobe Arabic"/>
                <w:color w:val="000000"/>
                <w:kern w:val="24"/>
                <w:sz w:val="32"/>
                <w:szCs w:val="32"/>
                <w:rtl/>
                <w:lang w:bidi="ar-SY"/>
              </w:rPr>
            </w:pPr>
            <w:r w:rsidRPr="00BF4A65">
              <w:rPr>
                <w:rFonts w:ascii="Adobe Arabic" w:eastAsia="GE Dinar One" w:hAnsi="Adobe Arabic" w:cs="Adobe Arabic"/>
                <w:color w:val="000000"/>
                <w:kern w:val="24"/>
                <w:sz w:val="32"/>
                <w:szCs w:val="32"/>
                <w:rtl/>
                <w:lang w:bidi="ar-SY"/>
              </w:rPr>
              <w:t>كيفية اختيار الأداة الأنسب بحسب نوع البيانات.</w:t>
            </w:r>
          </w:p>
        </w:tc>
        <w:tc>
          <w:tcPr>
            <w:tcW w:w="1809" w:type="pct"/>
            <w:tcBorders>
              <w:left w:val="single" w:sz="4" w:space="0" w:color="168489"/>
              <w:right w:val="single" w:sz="4" w:space="0" w:color="168489"/>
            </w:tcBorders>
            <w:vAlign w:val="center"/>
          </w:tcPr>
          <w:p w14:paraId="20F22E91"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4E64B0E"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32E0643"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5DAE7D1F"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6EA78DB0" w14:textId="77777777" w:rsidR="00A21606" w:rsidRPr="00A21606"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6"/>
                <w:szCs w:val="36"/>
                <w:lang w:bidi="ar-EG"/>
              </w:rPr>
            </w:pPr>
            <w:r w:rsidRPr="00A21606">
              <w:rPr>
                <w:rFonts w:ascii="Adobe Arabic" w:eastAsia="Calibri" w:hAnsi="Adobe Arabic" w:cs="Adobe Arabic"/>
                <w:color w:val="0D0D0D" w:themeColor="text1" w:themeTint="F2"/>
                <w:sz w:val="32"/>
                <w:szCs w:val="32"/>
                <w:rtl/>
                <w:lang w:bidi="ar-EG"/>
              </w:rPr>
              <w:t>تنفيذ أنشطة تعاونيّة</w:t>
            </w:r>
            <w:r w:rsidRPr="00A21606">
              <w:rPr>
                <w:rFonts w:ascii="Adobe Arabic" w:eastAsia="Calibri" w:hAnsi="Adobe Arabic" w:cs="Adobe Arabic" w:hint="cs"/>
                <w:color w:val="0D0D0D" w:themeColor="text1" w:themeTint="F2"/>
                <w:sz w:val="32"/>
                <w:szCs w:val="32"/>
                <w:rtl/>
                <w:lang w:bidi="ar-EG"/>
              </w:rPr>
              <w:t>.</w:t>
            </w:r>
          </w:p>
          <w:p w14:paraId="7A016048" w14:textId="16974427" w:rsidR="00F01FA2" w:rsidRPr="00781A2F" w:rsidRDefault="00BF4A65">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21D7AABC"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EF34C90"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1EEE7100" wp14:editId="1D865D64">
                <wp:simplePos x="0" y="0"/>
                <wp:positionH relativeFrom="column">
                  <wp:posOffset>-82550</wp:posOffset>
                </wp:positionH>
                <wp:positionV relativeFrom="paragraph">
                  <wp:posOffset>-469900</wp:posOffset>
                </wp:positionV>
                <wp:extent cx="6562724" cy="6970101"/>
                <wp:effectExtent l="0" t="0" r="0" b="2540"/>
                <wp:wrapNone/>
                <wp:docPr id="175" name="Group 175"/>
                <wp:cNvGraphicFramePr/>
                <a:graphic xmlns:a="http://schemas.openxmlformats.org/drawingml/2006/main">
                  <a:graphicData uri="http://schemas.microsoft.com/office/word/2010/wordprocessingGroup">
                    <wpg:wgp>
                      <wpg:cNvGrpSpPr/>
                      <wpg:grpSpPr>
                        <a:xfrm>
                          <a:off x="0" y="0"/>
                          <a:ext cx="6562724" cy="6970101"/>
                          <a:chOff x="-209550" y="0"/>
                          <a:chExt cx="6562724" cy="6970101"/>
                        </a:xfrm>
                      </wpg:grpSpPr>
                      <wpg:grpSp>
                        <wpg:cNvPr id="176" name="Group 176"/>
                        <wpg:cNvGrpSpPr/>
                        <wpg:grpSpPr>
                          <a:xfrm>
                            <a:off x="-209550" y="2571750"/>
                            <a:ext cx="5978431" cy="4398351"/>
                            <a:chOff x="-371482" y="0"/>
                            <a:chExt cx="5978511" cy="4398662"/>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53" cstate="print">
                                  <a:lum bright="70000" contrast="-70000"/>
                                  <a:extLst>
                                    <a:ext uri="{BEBA8EAE-BF5A-486C-A8C5-ECC9F3942E4B}">
                                      <a14:imgProps xmlns:a14="http://schemas.microsoft.com/office/drawing/2010/main">
                                        <a14:imgLayer r:embed="rId5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33F6F5D6" w14:textId="0FD22AC9" w:rsidR="00F01FA2" w:rsidRPr="00BC6FB1" w:rsidRDefault="00BF4A65" w:rsidP="00F01FA2">
                                  <w:pPr>
                                    <w:bidi w:val="0"/>
                                    <w:jc w:val="center"/>
                                    <w:rPr>
                                      <w:rFonts w:ascii="Adobe Arabic" w:eastAsia="GE Dinar One" w:hAnsi="Adobe Arabic" w:cs="Adobe Arabic"/>
                                      <w:b/>
                                      <w:bCs/>
                                      <w:color w:val="000000"/>
                                      <w:kern w:val="24"/>
                                      <w:sz w:val="44"/>
                                      <w:szCs w:val="44"/>
                                      <w:lang w:bidi="ar-SY"/>
                                    </w:rPr>
                                  </w:pPr>
                                  <w:r w:rsidRPr="00BF4A65">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015885" y="725903"/>
                              <a:ext cx="3591144" cy="3672759"/>
                            </a:xfrm>
                            <a:prstGeom prst="rect">
                              <a:avLst/>
                            </a:prstGeom>
                            <a:noFill/>
                            <a:ln w="6350">
                              <a:noFill/>
                            </a:ln>
                          </wps:spPr>
                          <wps:txbx>
                            <w:txbxContent>
                              <w:p w14:paraId="1FF5E68A" w14:textId="5754B76B" w:rsidR="00BF4A65" w:rsidRPr="001E253C" w:rsidRDefault="001E253C" w:rsidP="001E253C">
                                <w:pPr>
                                  <w:rPr>
                                    <w:rFonts w:ascii="Adobe Arabic" w:eastAsia="GE Dinar One" w:hAnsi="Adobe Arabic" w:cs="Adobe Arabic"/>
                                    <w:color w:val="000000"/>
                                    <w:kern w:val="24"/>
                                    <w:sz w:val="32"/>
                                    <w:szCs w:val="32"/>
                                    <w:lang w:bidi="ar-SY"/>
                                  </w:rPr>
                                </w:pPr>
                                <w:hyperlink r:id="rId150" w:history="1">
                                  <w:r w:rsidR="00BF4A65" w:rsidRPr="001E253C">
                                    <w:rPr>
                                      <w:rStyle w:val="Hyperlink"/>
                                      <w:rFonts w:ascii="Sakkal Majalla" w:hAnsi="Sakkal Majalla"/>
                                      <w:b/>
                                      <w:sz w:val="32"/>
                                      <w:szCs w:val="32"/>
                                      <w:rtl/>
                                    </w:rPr>
                                    <w:t>بنهاية هذه الجلسة، سيكون المتدرّب قادراً على:</w:t>
                                  </w:r>
                                </w:hyperlink>
                              </w:p>
                              <w:p w14:paraId="4AD6C936"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يُحدّد أهمّ أدوات الذكاء الاصطناعي المستخدمة في تحليل البيانات وخصائص كلّ منها.</w:t>
                                </w:r>
                              </w:p>
                              <w:p w14:paraId="48D79B10"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يُقارن بين الأدوات المختلفة من حيث الاستخدام، والمجالات، والإمكانيّات، والتكلفة.</w:t>
                                </w:r>
                              </w:p>
                              <w:p w14:paraId="1E034DAF" w14:textId="2782BCC6"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يُميّز بين الأدوات المناسبة لأنواع البيانات المختلفة (منظّمة، غير منظّمة، كبيرة، صغيرة).</w:t>
                                </w:r>
                              </w:p>
                              <w:p w14:paraId="17D4E3DA" w14:textId="36F18796"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يُطبّق معايير محدّدة لاختيار الأداة الأنسب بناءً على متطلّبات المشروع.</w:t>
                                </w:r>
                              </w:p>
                              <w:p w14:paraId="642500FF" w14:textId="612DB46D"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يُقيّم نقاط القوّة والضعف لكلّ أداة في سياقات مختلفة.</w:t>
                                </w:r>
                              </w:p>
                              <w:p w14:paraId="22130EDE" w14:textId="25876D35"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يستخدم أداة واحدة على الأقلّ بشكل عملي لحلّ مشكلة تحليليّة بسيطة.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71482" y="725589"/>
                              <a:ext cx="2537213" cy="3672571"/>
                            </a:xfrm>
                            <a:prstGeom prst="rect">
                              <a:avLst/>
                            </a:prstGeom>
                            <a:noFill/>
                            <a:ln w="6350">
                              <a:noFill/>
                            </a:ln>
                          </wps:spPr>
                          <wps:txbx>
                            <w:txbxContent>
                              <w:p w14:paraId="2B4A23FC"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عصف ذهني.</w:t>
                                </w:r>
                              </w:p>
                              <w:p w14:paraId="5653403B"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نظرة عامة على الأدوات الذكية (</w:t>
                                </w:r>
                                <w:r w:rsidRPr="00BF4A65">
                                  <w:rPr>
                                    <w:rFonts w:ascii="Adobe Arabic" w:eastAsia="GE Dinar One" w:hAnsi="Adobe Arabic" w:cs="Adobe Arabic"/>
                                    <w:color w:val="000000"/>
                                    <w:kern w:val="24"/>
                                    <w:sz w:val="34"/>
                                    <w:szCs w:val="34"/>
                                    <w:lang w:bidi="ar-SY"/>
                                  </w:rPr>
                                  <w:t>ChatGPT</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Power BI</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Google Colab</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Tableau</w:t>
                                </w:r>
                                <w:r w:rsidRPr="00BF4A65">
                                  <w:rPr>
                                    <w:rFonts w:ascii="Adobe Arabic" w:eastAsia="GE Dinar One" w:hAnsi="Adobe Arabic" w:cs="Adobe Arabic"/>
                                    <w:color w:val="000000"/>
                                    <w:kern w:val="24"/>
                                    <w:sz w:val="34"/>
                                    <w:szCs w:val="34"/>
                                    <w:rtl/>
                                    <w:lang w:bidi="ar-SY"/>
                                  </w:rPr>
                                  <w:t>).</w:t>
                                </w:r>
                              </w:p>
                              <w:p w14:paraId="52D3EE6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مقارنة بين الأدوات من حيث الاستخدام والمجالات.</w:t>
                                </w:r>
                              </w:p>
                              <w:p w14:paraId="276EA105"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كيفية اختيار الأداة الأنسب بحسب نوع البيانات.</w:t>
                                </w:r>
                              </w:p>
                              <w:p w14:paraId="5A23F2F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تدريبي.</w:t>
                                </w:r>
                              </w:p>
                              <w:p w14:paraId="2B2BA7A9" w14:textId="302DBA43"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589B4558"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7EAEF5EE"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1077"/>
                              <a:ext cx="4567555" cy="536575"/>
                            </a:xfrm>
                            <a:prstGeom prst="rect">
                              <a:avLst/>
                            </a:prstGeom>
                            <a:noFill/>
                          </wps:spPr>
                          <wps:txbx>
                            <w:txbxContent>
                              <w:p w14:paraId="2160D52A" w14:textId="25623DEC" w:rsidR="00F01FA2" w:rsidRPr="00F01FA2" w:rsidRDefault="001E253C" w:rsidP="001E253C">
                                <w:pPr>
                                  <w:jc w:val="center"/>
                                  <w:rPr>
                                    <w:rFonts w:ascii="Adobe Arabic" w:eastAsia="GE Dinar One" w:hAnsi="Adobe Arabic" w:cs="Adobe Arabic"/>
                                    <w:b/>
                                    <w:bCs/>
                                    <w:kern w:val="24"/>
                                    <w:sz w:val="56"/>
                                    <w:szCs w:val="56"/>
                                    <w:lang w:bidi="ar-SY"/>
                                  </w:rPr>
                                </w:pPr>
                                <w:hyperlink r:id="rId151" w:history="1">
                                  <w:r w:rsidR="00BF4A65" w:rsidRPr="001E253C">
                                    <w:rPr>
                                      <w:rStyle w:val="Hyperlink"/>
                                      <w:rFonts w:ascii="Adobe Arabic" w:eastAsia="GE Dinar One" w:hAnsi="Adobe Arabic" w:cs="Adobe Arabic"/>
                                      <w:b/>
                                      <w:bCs/>
                                      <w:kern w:val="24"/>
                                      <w:sz w:val="56"/>
                                      <w:szCs w:val="56"/>
                                      <w:rtl/>
                                      <w:lang w:bidi="ar-SY"/>
                                    </w:rPr>
                                    <w:t>أدوات الذكاء الاصطناعي في تحليل البيانات</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EEE7100" id="Group 175" o:spid="_x0000_s1324" style="position:absolute;left:0;text-align:left;margin-left:-6.5pt;margin-top:-37pt;width:516.75pt;height:548.85pt;z-index:252773376;mso-position-horizontal-relative:text;mso-position-vertical-relative:text;mso-width-relative:margin;mso-height-relative:margin" coordorigin="-2095" coordsize="65627,6970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7OzuNBR0gAAAP90Uk5T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">
                <v:group id="Group 176" o:spid="_x0000_s1325" style="position:absolute;left:-2095;top:25717;width:59783;height:43984" coordorigin="-3714" coordsize="59785,43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32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32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32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32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61" o:title="Target " gain="19661f" blacklevel="22938f"/>
                      </v:shape>
                    </v:group>
                    <v:shape id="TextBox 34" o:spid="_x0000_s133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71F58D5"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33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33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33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33F6F5D6" w14:textId="0FD22AC9" w:rsidR="00F01FA2" w:rsidRPr="00BC6FB1" w:rsidRDefault="00BF4A65" w:rsidP="00F01FA2">
                            <w:pPr>
                              <w:bidi w:val="0"/>
                              <w:jc w:val="center"/>
                              <w:rPr>
                                <w:rFonts w:ascii="Adobe Arabic" w:eastAsia="GE Dinar One" w:hAnsi="Adobe Arabic" w:cs="Adobe Arabic"/>
                                <w:b/>
                                <w:bCs/>
                                <w:color w:val="000000"/>
                                <w:kern w:val="24"/>
                                <w:sz w:val="44"/>
                                <w:szCs w:val="44"/>
                                <w:lang w:bidi="ar-SY"/>
                              </w:rPr>
                            </w:pPr>
                            <w:r w:rsidRPr="00BF4A65">
                              <w:rPr>
                                <w:rFonts w:ascii="Adobe Arabic" w:eastAsia="GE Dinar One" w:hAnsi="Adobe Arabic" w:cs="Adobe Arabic"/>
                                <w:b/>
                                <w:bCs/>
                                <w:color w:val="000000"/>
                                <w:kern w:val="24"/>
                                <w:sz w:val="44"/>
                                <w:szCs w:val="44"/>
                                <w:rtl/>
                                <w:lang w:bidi="ar-SY"/>
                              </w:rPr>
                              <w:t>المحتوى</w:t>
                            </w:r>
                          </w:p>
                        </w:txbxContent>
                      </v:textbox>
                    </v:shape>
                    <v:shape id="Picture 1451488578" o:spid="_x0000_s133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62" o:title="Note " gain="19661f" blacklevel="22938f"/>
                    </v:shape>
                  </v:group>
                  <v:shape id="Text Box 1451488579" o:spid="_x0000_s1335" type="#_x0000_t202" style="position:absolute;left:20158;top:7259;width:35912;height:36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1FF5E68A" w14:textId="5754B76B" w:rsidR="00BF4A65" w:rsidRPr="001E253C" w:rsidRDefault="001E253C" w:rsidP="001E253C">
                          <w:pPr>
                            <w:rPr>
                              <w:rFonts w:ascii="Adobe Arabic" w:eastAsia="GE Dinar One" w:hAnsi="Adobe Arabic" w:cs="Adobe Arabic"/>
                              <w:color w:val="000000"/>
                              <w:kern w:val="24"/>
                              <w:sz w:val="32"/>
                              <w:szCs w:val="32"/>
                              <w:lang w:bidi="ar-SY"/>
                            </w:rPr>
                          </w:pPr>
                          <w:hyperlink r:id="rId152" w:history="1">
                            <w:r w:rsidR="00BF4A65" w:rsidRPr="001E253C">
                              <w:rPr>
                                <w:rStyle w:val="Hyperlink"/>
                                <w:rFonts w:ascii="Sakkal Majalla" w:hAnsi="Sakkal Majalla"/>
                                <w:b/>
                                <w:sz w:val="32"/>
                                <w:szCs w:val="32"/>
                                <w:rtl/>
                              </w:rPr>
                              <w:t>بنهاية هذه الجلسة، سيكون المتدرّب قادراً على:</w:t>
                            </w:r>
                          </w:hyperlink>
                        </w:p>
                        <w:p w14:paraId="4AD6C936"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يُحدّد أهمّ أدوات الذكاء الاصطناعي المستخدمة في تحليل البيانات وخصائص كلّ منها.</w:t>
                          </w:r>
                        </w:p>
                        <w:p w14:paraId="48D79B10" w14:textId="77777777"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يُقارن بين الأدوات المختلفة من حيث الاستخدام، والمجالات، والإمكانيّات، والتكلفة.</w:t>
                          </w:r>
                        </w:p>
                        <w:p w14:paraId="1E034DAF" w14:textId="2782BCC6"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يُميّز بين الأدوات المناسبة لأنواع البيانات المختلفة (منظّمة، غير منظّمة، كبيرة، صغيرة).</w:t>
                          </w:r>
                        </w:p>
                        <w:p w14:paraId="17D4E3DA" w14:textId="36F18796"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يُطبّق معايير محدّدة لاختيار الأداة الأنسب بناءً على متطلّبات المشروع.</w:t>
                          </w:r>
                        </w:p>
                        <w:p w14:paraId="642500FF" w14:textId="612DB46D"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يُقيّم نقاط القوّة والضعف لكلّ أداة في سياقات مختلفة.</w:t>
                          </w:r>
                        </w:p>
                        <w:p w14:paraId="22130EDE" w14:textId="25876D35" w:rsidR="00BF4A65"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يستخدم أداة واحدة على الأقلّ بشكل عملي لحلّ مشكلة تحليليّة بسيطة.</w:t>
                          </w:r>
                        </w:p>
                      </w:txbxContent>
                    </v:textbox>
                  </v:shape>
                  <v:shape id="Text Box 1451488580" o:spid="_x0000_s1336" type="#_x0000_t202" style="position:absolute;left:-3714;top:7255;width:25371;height:36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2B4A23FC"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عصف ذهني.</w:t>
                          </w:r>
                        </w:p>
                        <w:p w14:paraId="5653403B"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نظرة عامة على الأدوات الذكية (</w:t>
                          </w:r>
                          <w:r w:rsidRPr="00BF4A65">
                            <w:rPr>
                              <w:rFonts w:ascii="Adobe Arabic" w:eastAsia="GE Dinar One" w:hAnsi="Adobe Arabic" w:cs="Adobe Arabic"/>
                              <w:color w:val="000000"/>
                              <w:kern w:val="24"/>
                              <w:sz w:val="34"/>
                              <w:szCs w:val="34"/>
                              <w:lang w:bidi="ar-SY"/>
                            </w:rPr>
                            <w:t>ChatGPT</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Power BI</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Google Colab</w:t>
                          </w:r>
                          <w:r w:rsidRPr="00BF4A65">
                            <w:rPr>
                              <w:rFonts w:ascii="Adobe Arabic" w:eastAsia="GE Dinar One" w:hAnsi="Adobe Arabic" w:cs="Adobe Arabic"/>
                              <w:color w:val="000000"/>
                              <w:kern w:val="24"/>
                              <w:sz w:val="34"/>
                              <w:szCs w:val="34"/>
                              <w:rtl/>
                              <w:lang w:bidi="ar-SY"/>
                            </w:rPr>
                            <w:t xml:space="preserve">، </w:t>
                          </w:r>
                          <w:r w:rsidRPr="00BF4A65">
                            <w:rPr>
                              <w:rFonts w:ascii="Adobe Arabic" w:eastAsia="GE Dinar One" w:hAnsi="Adobe Arabic" w:cs="Adobe Arabic"/>
                              <w:color w:val="000000"/>
                              <w:kern w:val="24"/>
                              <w:sz w:val="34"/>
                              <w:szCs w:val="34"/>
                              <w:lang w:bidi="ar-SY"/>
                            </w:rPr>
                            <w:t>Tableau</w:t>
                          </w:r>
                          <w:r w:rsidRPr="00BF4A65">
                            <w:rPr>
                              <w:rFonts w:ascii="Adobe Arabic" w:eastAsia="GE Dinar One" w:hAnsi="Adobe Arabic" w:cs="Adobe Arabic"/>
                              <w:color w:val="000000"/>
                              <w:kern w:val="24"/>
                              <w:sz w:val="34"/>
                              <w:szCs w:val="34"/>
                              <w:rtl/>
                              <w:lang w:bidi="ar-SY"/>
                            </w:rPr>
                            <w:t>).</w:t>
                          </w:r>
                        </w:p>
                        <w:p w14:paraId="52D3EE6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مقارنة بين الأدوات من حيث الاستخدام والمجالات.</w:t>
                          </w:r>
                        </w:p>
                        <w:p w14:paraId="276EA105"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كيفية اختيار الأداة الأنسب بحسب نوع البيانات.</w:t>
                          </w:r>
                        </w:p>
                        <w:p w14:paraId="5A23F2FD" w14:textId="77777777" w:rsidR="00BF4A65" w:rsidRPr="00BF4A65" w:rsidRDefault="00BF4A65">
                          <w:pPr>
                            <w:pStyle w:val="a5"/>
                            <w:numPr>
                              <w:ilvl w:val="0"/>
                              <w:numId w:val="2"/>
                            </w:numPr>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نشاط تدريبي.</w:t>
                          </w:r>
                        </w:p>
                        <w:p w14:paraId="2B2BA7A9" w14:textId="302DBA43" w:rsidR="00F01FA2" w:rsidRPr="00BF4A65" w:rsidRDefault="00BF4A65">
                          <w:pPr>
                            <w:pStyle w:val="a5"/>
                            <w:numPr>
                              <w:ilvl w:val="0"/>
                              <w:numId w:val="2"/>
                            </w:numPr>
                            <w:spacing w:line="276" w:lineRule="auto"/>
                            <w:rPr>
                              <w:rFonts w:ascii="Adobe Arabic" w:eastAsia="GE Dinar One" w:hAnsi="Adobe Arabic" w:cs="Adobe Arabic"/>
                              <w:color w:val="000000"/>
                              <w:kern w:val="24"/>
                              <w:sz w:val="34"/>
                              <w:szCs w:val="34"/>
                              <w:lang w:bidi="ar-SY"/>
                            </w:rPr>
                          </w:pPr>
                          <w:r w:rsidRPr="00BF4A65">
                            <w:rPr>
                              <w:rFonts w:ascii="Adobe Arabic" w:eastAsia="GE Dinar One" w:hAnsi="Adobe Arabic" w:cs="Adobe Arabic"/>
                              <w:color w:val="000000"/>
                              <w:kern w:val="24"/>
                              <w:sz w:val="34"/>
                              <w:szCs w:val="34"/>
                              <w:rtl/>
                              <w:lang w:bidi="ar-SY"/>
                            </w:rPr>
                            <w:t>التقويم.</w:t>
                          </w:r>
                        </w:p>
                      </w:txbxContent>
                    </v:textbox>
                  </v:shape>
                </v:group>
                <v:group id="Group 1451488581" o:spid="_x0000_s1337"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33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64" o:title="Calendar " gain="19661f" blacklevel="22938f"/>
                  </v:shape>
                  <v:shape id="TextBox 34" o:spid="_x0000_s1339"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589B4558"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34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7EAEF5EE" w14:textId="77777777" w:rsidR="00F01FA2" w:rsidRPr="00F01FA2" w:rsidRDefault="00F01FA2" w:rsidP="001E253C">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341"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2160D52A" w14:textId="25623DEC" w:rsidR="00F01FA2" w:rsidRPr="00F01FA2" w:rsidRDefault="001E253C" w:rsidP="001E253C">
                          <w:pPr>
                            <w:jc w:val="center"/>
                            <w:rPr>
                              <w:rFonts w:ascii="Adobe Arabic" w:eastAsia="GE Dinar One" w:hAnsi="Adobe Arabic" w:cs="Adobe Arabic"/>
                              <w:b/>
                              <w:bCs/>
                              <w:kern w:val="24"/>
                              <w:sz w:val="56"/>
                              <w:szCs w:val="56"/>
                              <w:lang w:bidi="ar-SY"/>
                            </w:rPr>
                          </w:pPr>
                          <w:hyperlink r:id="rId153" w:history="1">
                            <w:r w:rsidR="00BF4A65" w:rsidRPr="001E253C">
                              <w:rPr>
                                <w:rStyle w:val="Hyperlink"/>
                                <w:rFonts w:ascii="Adobe Arabic" w:eastAsia="GE Dinar One" w:hAnsi="Adobe Arabic" w:cs="Adobe Arabic"/>
                                <w:b/>
                                <w:bCs/>
                                <w:kern w:val="24"/>
                                <w:sz w:val="56"/>
                                <w:szCs w:val="56"/>
                                <w:rtl/>
                                <w:lang w:bidi="ar-SY"/>
                              </w:rPr>
                              <w:t>أدوات الذكاء الاصطناعي في تحليل البيانات</w:t>
                            </w:r>
                          </w:hyperlink>
                        </w:p>
                      </w:txbxContent>
                    </v:textbox>
                  </v:shape>
                </v:group>
              </v:group>
            </w:pict>
          </mc:Fallback>
        </mc:AlternateContent>
      </w:r>
    </w:p>
    <w:p w14:paraId="46CD0069" w14:textId="77777777" w:rsidR="009E7CAF" w:rsidRPr="002023DE" w:rsidRDefault="009E7CAF" w:rsidP="000F1708">
      <w:pPr>
        <w:bidi w:val="0"/>
        <w:rPr>
          <w:rFonts w:ascii="Adobe Arabic" w:hAnsi="Adobe Arabic" w:cs="Adobe Arabic"/>
          <w:b/>
          <w:bCs/>
          <w:color w:val="002060"/>
          <w:sz w:val="48"/>
          <w:szCs w:val="36"/>
        </w:rPr>
      </w:pPr>
    </w:p>
    <w:p w14:paraId="41959CA7"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3A78AB6"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6D812C00" w14:textId="77777777" w:rsidR="003F41BB" w:rsidRDefault="003F41BB" w:rsidP="00D87FB1">
      <w:pPr>
        <w:rPr>
          <w:rtl/>
          <w:lang w:bidi="ar-SY"/>
        </w:rPr>
      </w:pPr>
    </w:p>
    <w:p w14:paraId="0F81EB92"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296423B9" w14:textId="77777777" w:rsidR="00772408" w:rsidRDefault="00772408" w:rsidP="00772408">
      <w:pPr>
        <w:bidi w:val="0"/>
        <w:rPr>
          <w:rFonts w:ascii="Sakkal Majalla" w:hAnsi="Sakkal Majalla"/>
          <w:color w:val="002060"/>
          <w:sz w:val="34"/>
          <w:lang w:bidi="ar-SY"/>
        </w:rPr>
      </w:pPr>
      <w:r w:rsidRPr="00DA7905">
        <w:rPr>
          <w:rFonts w:eastAsia="Times New Roman" w:cs="Times New Roman"/>
          <w:b/>
          <w:bCs/>
          <w:noProof/>
          <w:sz w:val="36"/>
          <w:szCs w:val="36"/>
        </w:rPr>
        <w:lastRenderedPageBreak/>
        <mc:AlternateContent>
          <mc:Choice Requires="wpg">
            <w:drawing>
              <wp:inline distT="0" distB="0" distL="0" distR="0" wp14:anchorId="03BFEA53" wp14:editId="748D14C4">
                <wp:extent cx="5711825" cy="748003"/>
                <wp:effectExtent l="0" t="0" r="22225" b="14605"/>
                <wp:docPr id="812557934"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63741032" name="مجموعة 881967268"/>
                        <wpg:cNvGrpSpPr/>
                        <wpg:grpSpPr>
                          <a:xfrm>
                            <a:off x="0" y="159523"/>
                            <a:ext cx="5711825" cy="588477"/>
                            <a:chOff x="0" y="159448"/>
                            <a:chExt cx="6312597" cy="652243"/>
                          </a:xfrm>
                        </wpg:grpSpPr>
                        <wps:wsp>
                          <wps:cNvPr id="650461447"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17766667" name="مربع نص 2043426344"/>
                          <wps:cNvSpPr txBox="1"/>
                          <wps:spPr>
                            <a:xfrm>
                              <a:off x="817519" y="159448"/>
                              <a:ext cx="2073788" cy="453954"/>
                            </a:xfrm>
                            <a:prstGeom prst="rect">
                              <a:avLst/>
                            </a:prstGeom>
                            <a:noFill/>
                          </wps:spPr>
                          <wps:txbx>
                            <w:txbxContent>
                              <w:p w14:paraId="2791516B" w14:textId="77777777" w:rsidR="00772408" w:rsidRPr="00724F18" w:rsidRDefault="00772408" w:rsidP="0077240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4593680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8675501"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3BFEA53" id="_x0000_s1342"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">
                <v:group id="مجموعة 881967268" o:spid="_x0000_s1343"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">
                  <v:roundrect id="مستطيل مستدير الزوايا 769901" o:spid="_x0000_s1344"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" fillcolor="#168489" strokecolor="#168489" strokeweight="1pt">
                    <v:stroke joinstyle="miter"/>
                  </v:roundrect>
                  <v:shape id="مربع نص 2043426344" o:spid="_x0000_s1345"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" filled="f" stroked="f">
                    <v:textbox style="mso-fit-shape-to-text:t">
                      <w:txbxContent>
                        <w:p w14:paraId="2791516B" w14:textId="77777777" w:rsidR="00772408" w:rsidRPr="00724F18" w:rsidRDefault="00772408" w:rsidP="0077240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346"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" fillcolor="#168489" strokecolor="#168489" strokeweight="1pt">
                    <v:stroke joinstyle="miter"/>
                  </v:roundrect>
                </v:group>
                <v:shape id="Picture 179" o:spid="_x0000_s1347"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">
                  <v:imagedata r:id="rId75" o:title="Light bulb "/>
                </v:shape>
                <w10:anchorlock/>
              </v:group>
            </w:pict>
          </mc:Fallback>
        </mc:AlternateContent>
      </w:r>
    </w:p>
    <w:p w14:paraId="2296DBAA" w14:textId="7EA0CCCC" w:rsidR="00772408" w:rsidRDefault="00772408" w:rsidP="00772408">
      <w:pPr>
        <w:jc w:val="left"/>
        <w:rPr>
          <w:rtl/>
        </w:rPr>
      </w:pPr>
      <w:r>
        <w:rPr>
          <w:noProof/>
        </w:rPr>
        <w:drawing>
          <wp:anchor distT="0" distB="0" distL="114300" distR="114300" simplePos="0" relativeHeight="252857344" behindDoc="0" locked="0" layoutInCell="1" allowOverlap="1" wp14:anchorId="65F6F10A" wp14:editId="021870D1">
            <wp:simplePos x="0" y="0"/>
            <wp:positionH relativeFrom="column">
              <wp:posOffset>0</wp:posOffset>
            </wp:positionH>
            <wp:positionV relativeFrom="paragraph">
              <wp:posOffset>233045</wp:posOffset>
            </wp:positionV>
            <wp:extent cx="819150" cy="819150"/>
            <wp:effectExtent l="0" t="0" r="0" b="0"/>
            <wp:wrapSquare wrapText="bothSides"/>
            <wp:docPr id="839296827" name="صورة 268"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rtificial intelligence "/>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tl/>
        </w:rPr>
        <w:t xml:space="preserve">مرحباً بكم في الجلسة الثانية من برنامجنا التدريبي حول تحليل البيانات </w:t>
      </w:r>
      <w:hyperlink r:id="rId155" w:history="1">
        <w:r w:rsidRPr="001E253C">
          <w:rPr>
            <w:rStyle w:val="Hyperlink"/>
            <w:rtl/>
          </w:rPr>
          <w:t>باستخدام الذكاء الاصطناعي.</w:t>
        </w:r>
      </w:hyperlink>
      <w:r w:rsidRPr="00772408">
        <w:t xml:space="preserve"> </w:t>
      </w:r>
    </w:p>
    <w:p w14:paraId="1075DA22" w14:textId="77777777" w:rsidR="00772408" w:rsidRDefault="00772408" w:rsidP="00772408">
      <w:pPr>
        <w:jc w:val="left"/>
        <w:rPr>
          <w:rtl/>
        </w:rPr>
      </w:pPr>
      <w:r>
        <w:rPr>
          <w:rtl/>
        </w:rPr>
        <w:t>في عصرنا الحالي، أصبحت أدوات الذكاء الاصطناعي ركيزةً أساسيّةً في عالم تحليل البيانات، حيث تُساعد المحلّلين والمتخصّصين على استخراج رؤىً قيّمةٍ من كمّياتٍ هائلةٍ من البيانات بسرعةٍ ودقّةٍ عاليةٍ. لم يعد تحليل البيانات مقتصراً على الخبراء التقنيّين فقط، بل أصبح متاحاً للجميع بفضل هذه الأدوات الذكيّة التي تُبسّط العمليّات المعقّدة.</w:t>
      </w:r>
    </w:p>
    <w:p w14:paraId="593BEE81" w14:textId="60C6A7BB" w:rsidR="00772408" w:rsidRDefault="00772408" w:rsidP="00772408">
      <w:pPr>
        <w:jc w:val="left"/>
        <w:rPr>
          <w:rFonts w:ascii="Sakkal Majalla" w:hAnsi="Sakkal Majalla"/>
          <w:sz w:val="34"/>
          <w:rtl/>
        </w:rPr>
      </w:pPr>
      <w:r>
        <w:rPr>
          <w:rtl/>
        </w:rPr>
        <w:t>في هذه الجلسة، سنستكشف معاً أبرز أدوات الذكاء الاصطناعي المستخدمة في تحليل البيانات، وسنتعلّم كيفيّة اختيار الأداة المناسبة لكلّ نوعٍ من البيانات والمشاريع. كما ذكر خبير البيانات "برنارد مار": "الأدوات لا تصنع المحلّل الناجح، بل فهم متى وكيف نستخدمها هو ما يصنع الفارق."</w:t>
      </w:r>
    </w:p>
    <w:p w14:paraId="6B39B211" w14:textId="77777777" w:rsidR="00772408" w:rsidRDefault="00772408" w:rsidP="00772408">
      <w:pPr>
        <w:jc w:val="center"/>
        <w:rPr>
          <w:rFonts w:ascii="Sakkal Majalla" w:hAnsi="Sakkal Majalla"/>
          <w:sz w:val="34"/>
          <w:rtl/>
        </w:rPr>
      </w:pPr>
    </w:p>
    <w:p w14:paraId="1F711C01" w14:textId="77777777" w:rsidR="00772408" w:rsidRDefault="00772408" w:rsidP="00772408">
      <w:pPr>
        <w:jc w:val="center"/>
        <w:rPr>
          <w:rFonts w:ascii="Sakkal Majalla" w:hAnsi="Sakkal Majalla"/>
          <w:sz w:val="34"/>
          <w:rtl/>
        </w:rPr>
      </w:pPr>
      <w:r>
        <w:rPr>
          <w:noProof/>
        </w:rPr>
        <w:drawing>
          <wp:inline distT="0" distB="0" distL="0" distR="0" wp14:anchorId="0BF821FF" wp14:editId="493CEE01">
            <wp:extent cx="1219200" cy="1219200"/>
            <wp:effectExtent l="0" t="0" r="0" b="0"/>
            <wp:docPr id="479809286" name="صورة 175" descr="Natural language process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atural language processing "/>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14C2682" w14:textId="77777777" w:rsidR="00772408" w:rsidRDefault="00772408" w:rsidP="00772408">
      <w:pPr>
        <w:jc w:val="center"/>
        <w:rPr>
          <w:rFonts w:ascii="Sakkal Majalla" w:hAnsi="Sakkal Majalla"/>
          <w:sz w:val="34"/>
          <w:rtl/>
        </w:rPr>
      </w:pPr>
    </w:p>
    <w:p w14:paraId="716E2263" w14:textId="77777777" w:rsidR="00772408" w:rsidRDefault="00772408" w:rsidP="00772408">
      <w:pPr>
        <w:jc w:val="center"/>
        <w:rPr>
          <w:rFonts w:ascii="Sakkal Majalla" w:hAnsi="Sakkal Majalla"/>
          <w:sz w:val="34"/>
          <w:rtl/>
        </w:rPr>
      </w:pPr>
    </w:p>
    <w:p w14:paraId="292A3603" w14:textId="77777777" w:rsidR="00772408" w:rsidRDefault="00772408" w:rsidP="00772408">
      <w:pPr>
        <w:jc w:val="center"/>
        <w:rPr>
          <w:rFonts w:ascii="Sakkal Majalla" w:hAnsi="Sakkal Majalla"/>
          <w:sz w:val="34"/>
          <w:rtl/>
        </w:rPr>
      </w:pPr>
    </w:p>
    <w:p w14:paraId="5366E948" w14:textId="77777777" w:rsidR="00772408" w:rsidRDefault="00772408" w:rsidP="00772408">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183894F" wp14:editId="6E377995">
                <wp:extent cx="5537836" cy="992761"/>
                <wp:effectExtent l="0" t="0" r="0" b="0"/>
                <wp:docPr id="1682712358"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397103923" name="Group 1608695462"/>
                        <wpg:cNvGrpSpPr/>
                        <wpg:grpSpPr>
                          <a:xfrm>
                            <a:off x="1" y="0"/>
                            <a:ext cx="5537836" cy="992761"/>
                            <a:chOff x="0" y="0"/>
                            <a:chExt cx="5538027" cy="992804"/>
                          </a:xfrm>
                        </wpg:grpSpPr>
                        <wps:wsp>
                          <wps:cNvPr id="542291478" name="TextBox 4"/>
                          <wps:cNvSpPr txBox="1"/>
                          <wps:spPr>
                            <a:xfrm>
                              <a:off x="4688958" y="456229"/>
                              <a:ext cx="849069" cy="536575"/>
                            </a:xfrm>
                            <a:prstGeom prst="rect">
                              <a:avLst/>
                            </a:prstGeom>
                            <a:noFill/>
                          </wps:spPr>
                          <wps:txbx>
                            <w:txbxContent>
                              <w:p w14:paraId="0CED3603" w14:textId="77777777" w:rsidR="00772408" w:rsidRDefault="00772408" w:rsidP="00772408">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389554687"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3049469" name="TextBox 7"/>
                          <wps:cNvSpPr txBox="1"/>
                          <wps:spPr>
                            <a:xfrm>
                              <a:off x="0" y="203938"/>
                              <a:ext cx="4493415" cy="536598"/>
                            </a:xfrm>
                            <a:prstGeom prst="rect">
                              <a:avLst/>
                            </a:prstGeom>
                            <a:noFill/>
                          </wps:spPr>
                          <wps:txbx>
                            <w:txbxContent>
                              <w:p w14:paraId="033DD727" w14:textId="77777777" w:rsidR="00772408" w:rsidRDefault="00772408" w:rsidP="00772408">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77023904" name="Picture 1608695466" descr="Brainstorming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183894F" id="_x0000_s1348"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">
                <v:group id="Group 1608695462" o:spid="_x0000_s1349"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">
                  <v:shape id="TextBox 4" o:spid="_x0000_s1350"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" filled="f" stroked="f">
                    <v:textbox style="mso-fit-shape-to-text:t">
                      <w:txbxContent>
                        <w:p w14:paraId="0CED3603" w14:textId="77777777" w:rsidR="00772408" w:rsidRDefault="00772408" w:rsidP="00772408">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351"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" fillcolor="#168489" stroked="f" strokeweight="1pt">
                    <v:stroke joinstyle="miter"/>
                  </v:roundrect>
                  <v:shape id="TextBox 7" o:spid="_x0000_s1352"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" filled="f" stroked="f">
                    <v:textbox style="mso-fit-shape-to-text:t">
                      <w:txbxContent>
                        <w:p w14:paraId="033DD727" w14:textId="77777777" w:rsidR="00772408" w:rsidRDefault="00772408" w:rsidP="00772408">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353"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">
                  <v:imagedata r:id="rId79" o:title="Brainstorming "/>
                </v:shape>
                <w10:anchorlock/>
              </v:group>
            </w:pict>
          </mc:Fallback>
        </mc:AlternateContent>
      </w:r>
    </w:p>
    <w:p w14:paraId="6336739C" w14:textId="37FF658E" w:rsidR="00772408" w:rsidRDefault="00BC1620" w:rsidP="00772408">
      <w:pPr>
        <w:rPr>
          <w:rFonts w:ascii="Sakkal Majalla" w:hAnsi="Sakkal Majalla"/>
          <w:sz w:val="34"/>
          <w:rtl/>
        </w:rPr>
      </w:pPr>
      <w:r>
        <w:rPr>
          <w:noProof/>
        </w:rPr>
        <w:drawing>
          <wp:anchor distT="0" distB="0" distL="114300" distR="114300" simplePos="0" relativeHeight="252856320" behindDoc="0" locked="0" layoutInCell="1" allowOverlap="1" wp14:anchorId="5BED423E" wp14:editId="492F0DFA">
            <wp:simplePos x="0" y="0"/>
            <wp:positionH relativeFrom="margin">
              <wp:align>left</wp:align>
            </wp:positionH>
            <wp:positionV relativeFrom="paragraph">
              <wp:posOffset>5715</wp:posOffset>
            </wp:positionV>
            <wp:extent cx="889000" cy="889000"/>
            <wp:effectExtent l="0" t="0" r="6350" b="6350"/>
            <wp:wrapSquare wrapText="bothSides"/>
            <wp:docPr id="1630068449"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2408" w:rsidRPr="00E67690">
        <w:rPr>
          <w:noProof/>
          <w:sz w:val="34"/>
        </w:rPr>
        <w:drawing>
          <wp:anchor distT="0" distB="0" distL="114300" distR="114300" simplePos="0" relativeHeight="252853248" behindDoc="0" locked="0" layoutInCell="1" allowOverlap="1" wp14:anchorId="614039D2" wp14:editId="77F70E51">
            <wp:simplePos x="0" y="0"/>
            <wp:positionH relativeFrom="margin">
              <wp:align>right</wp:align>
            </wp:positionH>
            <wp:positionV relativeFrom="paragraph">
              <wp:posOffset>11801</wp:posOffset>
            </wp:positionV>
            <wp:extent cx="457200" cy="457200"/>
            <wp:effectExtent l="0" t="0" r="0" b="0"/>
            <wp:wrapSquare wrapText="bothSides"/>
            <wp:docPr id="1176612870"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156" w:history="1">
        <w:r w:rsidR="00772408" w:rsidRPr="001E253C">
          <w:rPr>
            <w:rStyle w:val="Hyperlink"/>
            <w:rFonts w:hint="cs"/>
            <w:sz w:val="34"/>
            <w:rtl/>
          </w:rPr>
          <w:t>السؤال:</w:t>
        </w:r>
      </w:hyperlink>
      <w:r w:rsidR="00772408" w:rsidRPr="00E67690">
        <w:rPr>
          <w:rFonts w:hint="cs"/>
          <w:sz w:val="34"/>
          <w:rtl/>
        </w:rPr>
        <w:t xml:space="preserve"> </w:t>
      </w:r>
      <w:r w:rsidR="00772408" w:rsidRPr="00772408">
        <w:rPr>
          <w:rFonts w:ascii="Sakkal Majalla" w:hAnsi="Sakkal Majalla"/>
          <w:sz w:val="34"/>
          <w:rtl/>
        </w:rPr>
        <w:t>ما هي الأدوات أو البرامج التي سمعت عنها أو استخدمتها في التعامل مع البيانات؟ وما الذي تتوقّعه من أداةٍ ذكيّةٍ في تحليل البيانات؟</w:t>
      </w:r>
    </w:p>
    <w:p w14:paraId="40999E26" w14:textId="23C3FBF1" w:rsidR="00772408" w:rsidRPr="009E4551" w:rsidRDefault="00BC1620" w:rsidP="00BC1620">
      <w:pPr>
        <w:ind w:left="-897"/>
        <w:rPr>
          <w:rFonts w:ascii="Sakkal Majalla" w:hAnsi="Sakkal Majalla"/>
          <w:sz w:val="34"/>
          <w:rtl/>
        </w:rPr>
      </w:pPr>
      <w:r>
        <w:rPr>
          <w:noProof/>
        </w:rPr>
        <mc:AlternateContent>
          <mc:Choice Requires="wps">
            <w:drawing>
              <wp:inline distT="0" distB="0" distL="0" distR="0" wp14:anchorId="45A2BE35" wp14:editId="0A8F7DD6">
                <wp:extent cx="6772910" cy="6775450"/>
                <wp:effectExtent l="0" t="0" r="27940" b="25400"/>
                <wp:docPr id="22082123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6775450"/>
                        </a:xfrm>
                        <a:prstGeom prst="roundRect">
                          <a:avLst>
                            <a:gd name="adj" fmla="val 16667"/>
                          </a:avLst>
                        </a:prstGeom>
                        <a:solidFill>
                          <a:srgbClr val="EAF4E4"/>
                        </a:solidFill>
                        <a:ln w="12700">
                          <a:solidFill>
                            <a:schemeClr val="accent6"/>
                          </a:solidFill>
                          <a:miter lim="800000"/>
                          <a:headEnd/>
                          <a:tailEnd/>
                        </a:ln>
                      </wps:spPr>
                      <wps:txbx>
                        <w:txbxContent>
                          <w:p w14:paraId="7E3835C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74E1F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80EDC7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2C792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2FADC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62B378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FE67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4C60C3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CD0580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CEC70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AB675B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CED85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4DE91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DF47B7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7304E3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35FF6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9407A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F7825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4F2AA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25132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95D87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42717A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AC22D7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6570DF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4C081F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47DA5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9133F9"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5A2BE35" id="_x0000_s1354" style="width:533.3pt;height:53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" fillcolor="#eaf4e4" strokecolor="#70ad47 [3209]" strokeweight="1pt">
                <v:stroke joinstyle="miter"/>
                <v:textbox inset="0,3mm,0">
                  <w:txbxContent>
                    <w:p w14:paraId="7E3835C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74E1F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80EDC7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2C792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2FADC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62B378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FE67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4C60C3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CD0580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CEC70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AB675B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CED85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4DE91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DF47B7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7304E3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35FF6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9407A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F7825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4F2AA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25132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95D87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42717A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AC22D7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6570DF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4C081F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47DA5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9133F9" w14:textId="77777777" w:rsidR="00BC1620" w:rsidRDefault="00BC1620" w:rsidP="00BC1620">
                      <w:pPr>
                        <w:jc w:val="center"/>
                        <w:rPr>
                          <w:sz w:val="22"/>
                          <w:szCs w:val="28"/>
                          <w:rtl/>
                          <w:lang w:bidi="ar-SY"/>
                        </w:rPr>
                      </w:pPr>
                    </w:p>
                  </w:txbxContent>
                </v:textbox>
                <w10:anchorlock/>
              </v:roundrect>
            </w:pict>
          </mc:Fallback>
        </mc:AlternateContent>
      </w:r>
    </w:p>
    <w:p w14:paraId="399DAD32" w14:textId="14119F7E" w:rsidR="00BE04A9" w:rsidRPr="00BE04A9" w:rsidRDefault="00BE04A9" w:rsidP="00BE04A9">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4CB60B3D" wp14:editId="57F8C9EB">
                <wp:extent cx="5731510" cy="895350"/>
                <wp:effectExtent l="0" t="0" r="21590" b="19050"/>
                <wp:docPr id="205033844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84685513"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26638284" name="مجموعة 39"/>
                        <wpg:cNvGrpSpPr/>
                        <wpg:grpSpPr>
                          <a:xfrm>
                            <a:off x="0" y="0"/>
                            <a:ext cx="5731510" cy="895350"/>
                            <a:chOff x="0" y="0"/>
                            <a:chExt cx="5878196" cy="918845"/>
                          </a:xfrm>
                        </wpg:grpSpPr>
                        <wpg:grpSp>
                          <wpg:cNvPr id="1660762489" name="مجموعة 40"/>
                          <wpg:cNvGrpSpPr/>
                          <wpg:grpSpPr>
                            <a:xfrm>
                              <a:off x="0" y="0"/>
                              <a:ext cx="5878196" cy="918845"/>
                              <a:chOff x="0" y="0"/>
                              <a:chExt cx="6240348" cy="919070"/>
                            </a:xfrm>
                          </wpg:grpSpPr>
                          <wpg:grpSp>
                            <wpg:cNvPr id="1426944181" name="مجموعة 41"/>
                            <wpg:cNvGrpSpPr/>
                            <wpg:grpSpPr>
                              <a:xfrm>
                                <a:off x="0" y="169208"/>
                                <a:ext cx="5433072" cy="580613"/>
                                <a:chOff x="0" y="169208"/>
                                <a:chExt cx="5433072" cy="580613"/>
                              </a:xfrm>
                            </wpg:grpSpPr>
                            <wps:wsp>
                              <wps:cNvPr id="16947565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40909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1838352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2797738" name="مربع نص 41"/>
                          <wps:cNvSpPr txBox="1"/>
                          <wps:spPr>
                            <a:xfrm>
                              <a:off x="204484" y="257055"/>
                              <a:ext cx="4616071" cy="387740"/>
                            </a:xfrm>
                            <a:prstGeom prst="rect">
                              <a:avLst/>
                            </a:prstGeom>
                            <a:noFill/>
                          </wps:spPr>
                          <wps:txbx>
                            <w:txbxContent>
                              <w:p w14:paraId="547BFB00" w14:textId="33C12768" w:rsidR="00BE04A9" w:rsidRDefault="00BE04A9" w:rsidP="00BE04A9">
                                <w:pPr>
                                  <w:rPr>
                                    <w:rFonts w:eastAsia="Calibri" w:hAnsi="Adobe Arabic" w:cs="Adobe Arabic"/>
                                    <w:b/>
                                    <w:bCs/>
                                    <w:color w:val="FFFFFF"/>
                                    <w:kern w:val="24"/>
                                    <w:sz w:val="36"/>
                                    <w:szCs w:val="36"/>
                                    <w:lang w:bidi="ar-EG"/>
                                  </w:rPr>
                                </w:pPr>
                                <w:r w:rsidRPr="00BE04A9">
                                  <w:rPr>
                                    <w:rFonts w:eastAsia="Calibri" w:hAnsi="Adobe Arabic" w:cs="Adobe Arabic"/>
                                    <w:b/>
                                    <w:bCs/>
                                    <w:color w:val="FFFFFF"/>
                                    <w:kern w:val="24"/>
                                    <w:sz w:val="36"/>
                                    <w:szCs w:val="36"/>
                                    <w:rtl/>
                                    <w:lang w:bidi="ar-EG"/>
                                  </w:rPr>
                                  <w:t>نظرة عامّة على أدوات الذكاء الاصطناعي في تحليل البيانات</w:t>
                                </w:r>
                              </w:p>
                            </w:txbxContent>
                          </wps:txbx>
                          <wps:bodyPr wrap="square" rtlCol="1">
                            <a:spAutoFit/>
                          </wps:bodyPr>
                        </wps:wsp>
                      </wpg:grpSp>
                    </wpg:wgp>
                  </a:graphicData>
                </a:graphic>
              </wp:inline>
            </w:drawing>
          </mc:Choice>
          <mc:Fallback>
            <w:pict>
              <v:group w14:anchorId="4CB60B3D" id="_x0000_s135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4OLcOtBwAAuh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35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">
                  <v:imagedata r:id="rId85" o:title=""/>
                </v:shape>
                <v:group id="مجموعة 39" o:spid="_x0000_s13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">
                  <v:group id="مجموعة 40" o:spid="_x0000_s13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">
                    <v:group id="مجموعة 41" o:spid="_x0000_s13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">
                      <v:shape id="شكل حر 42" o:spid="_x0000_s13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" fillcolor="#168489" stroked="f" strokeweight="1pt">
                        <v:stroke joinstyle="miter"/>
                      </v:roundrect>
                    </v:group>
                    <v:oval id="شكل بيضاوي 44" o:spid="_x0000_s13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" filled="f" strokecolor="#a5a5a5 [2092]" strokeweight="1pt">
                      <v:stroke joinstyle="miter"/>
                    </v:oval>
                  </v:group>
                  <v:shape id="مربع نص 41" o:spid="_x0000_s136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" filled="f" stroked="f">
                    <v:textbox style="mso-fit-shape-to-text:t">
                      <w:txbxContent>
                        <w:p w14:paraId="547BFB00" w14:textId="33C12768" w:rsidR="00BE04A9" w:rsidRDefault="00BE04A9" w:rsidP="00BE04A9">
                          <w:pPr>
                            <w:rPr>
                              <w:rFonts w:eastAsia="Calibri" w:hAnsi="Adobe Arabic" w:cs="Adobe Arabic"/>
                              <w:b/>
                              <w:bCs/>
                              <w:color w:val="FFFFFF"/>
                              <w:kern w:val="24"/>
                              <w:sz w:val="36"/>
                              <w:szCs w:val="36"/>
                              <w:lang w:bidi="ar-EG"/>
                            </w:rPr>
                          </w:pPr>
                          <w:r w:rsidRPr="00BE04A9">
                            <w:rPr>
                              <w:rFonts w:eastAsia="Calibri" w:hAnsi="Adobe Arabic" w:cs="Adobe Arabic"/>
                              <w:b/>
                              <w:bCs/>
                              <w:color w:val="FFFFFF"/>
                              <w:kern w:val="24"/>
                              <w:sz w:val="36"/>
                              <w:szCs w:val="36"/>
                              <w:rtl/>
                              <w:lang w:bidi="ar-EG"/>
                            </w:rPr>
                            <w:t>نظرة عامّة على أدوات الذكاء الاصطناعي في تحليل البيانات</w:t>
                          </w:r>
                        </w:p>
                      </w:txbxContent>
                    </v:textbox>
                  </v:shape>
                </v:group>
                <w10:anchorlock/>
              </v:group>
            </w:pict>
          </mc:Fallback>
        </mc:AlternateContent>
      </w:r>
    </w:p>
    <w:p w14:paraId="710A2A7B" w14:textId="77777777" w:rsidR="00BE04A9" w:rsidRDefault="00BE04A9" w:rsidP="00BE04A9">
      <w:pPr>
        <w:rPr>
          <w:rFonts w:ascii="Sakkal Majalla" w:hAnsi="Sakkal Majalla"/>
          <w:sz w:val="34"/>
          <w:rtl/>
        </w:rPr>
      </w:pPr>
      <w:r w:rsidRPr="00BE04A9">
        <w:rPr>
          <w:rFonts w:ascii="Sakkal Majalla" w:hAnsi="Sakkal Majalla"/>
          <w:sz w:val="34"/>
          <w:rtl/>
        </w:rPr>
        <w:t>تتنوّع أدوات الذكاء الاصطناعي المستخدمة في تحليل البيانات بشكلٍ كبيرٍ، ولكلّ أداةٍ مميّزاتها واستخداماتها الخاصّة. سنستعرض أربع أدواتٍ رئيسيّةٍ تُعتبر من الأكثر شيوعاً واستخداماً في هذا المجال</w:t>
      </w:r>
      <w:r w:rsidRPr="00BE04A9">
        <w:rPr>
          <w:rFonts w:ascii="Sakkal Majalla" w:hAnsi="Sakkal Majalla"/>
          <w:sz w:val="34"/>
        </w:rPr>
        <w:t>.</w:t>
      </w:r>
    </w:p>
    <w:p w14:paraId="564B53B7" w14:textId="2D5F7A4C" w:rsidR="00BE04A9" w:rsidRPr="00BE04A9" w:rsidRDefault="007B6943" w:rsidP="007B6943">
      <w:pPr>
        <w:jc w:val="center"/>
        <w:rPr>
          <w:rFonts w:ascii="Sakkal Majalla" w:hAnsi="Sakkal Majalla"/>
          <w:sz w:val="34"/>
        </w:rPr>
      </w:pPr>
      <w:r w:rsidRPr="007B6943">
        <w:rPr>
          <w:rFonts w:ascii="Sakkal Majalla" w:hAnsi="Sakkal Majalla"/>
          <w:noProof/>
          <w:sz w:val="34"/>
        </w:rPr>
        <mc:AlternateContent>
          <mc:Choice Requires="wpg">
            <w:drawing>
              <wp:inline distT="0" distB="0" distL="0" distR="0" wp14:anchorId="42E38FC0" wp14:editId="30431AEA">
                <wp:extent cx="5080230" cy="1977334"/>
                <wp:effectExtent l="0" t="0" r="0" b="0"/>
                <wp:docPr id="526848182" name="مجموعة 8"/>
                <wp:cNvGraphicFramePr/>
                <a:graphic xmlns:a="http://schemas.openxmlformats.org/drawingml/2006/main">
                  <a:graphicData uri="http://schemas.microsoft.com/office/word/2010/wordprocessingGroup">
                    <wpg:wgp>
                      <wpg:cNvGrpSpPr/>
                      <wpg:grpSpPr>
                        <a:xfrm>
                          <a:off x="0" y="0"/>
                          <a:ext cx="5080230" cy="1977334"/>
                          <a:chOff x="0" y="0"/>
                          <a:chExt cx="5547611" cy="2159250"/>
                        </a:xfrm>
                      </wpg:grpSpPr>
                      <pic:pic xmlns:pic="http://schemas.openxmlformats.org/drawingml/2006/picture">
                        <pic:nvPicPr>
                          <pic:cNvPr id="470142918" name="Picture 2" descr="Chatgpt "/>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4530344" y="77011"/>
                            <a:ext cx="896112" cy="8961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972776" name="Picture 8" descr="Power bl "/>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3097784" y="77011"/>
                            <a:ext cx="896112" cy="8961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9923141" name="Picture 10" descr="Colab (Google) شعار تحميل مجاني SVG ... · LobeHub"/>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1510188" y="0"/>
                            <a:ext cx="1050132" cy="10501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7001699" name="Picture 14" descr="‪Tableau Logo, symbol, meaning, history, PNG, brand‬‏"/>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143051"/>
                            <a:ext cx="1400176" cy="784098"/>
                          </a:xfrm>
                          <a:prstGeom prst="rect">
                            <a:avLst/>
                          </a:prstGeom>
                          <a:noFill/>
                          <a:extLst>
                            <a:ext uri="{909E8E84-426E-40DD-AFC4-6F175D3DCCD1}">
                              <a14:hiddenFill xmlns:a14="http://schemas.microsoft.com/office/drawing/2010/main">
                                <a:solidFill>
                                  <a:srgbClr val="FFFFFF"/>
                                </a:solidFill>
                              </a14:hiddenFill>
                            </a:ext>
                          </a:extLst>
                        </pic:spPr>
                      </pic:pic>
                      <wps:wsp>
                        <wps:cNvPr id="907757441" name="مربع نص 4"/>
                        <wps:cNvSpPr txBox="1"/>
                        <wps:spPr>
                          <a:xfrm>
                            <a:off x="4602480" y="1122635"/>
                            <a:ext cx="945131" cy="725318"/>
                          </a:xfrm>
                          <a:prstGeom prst="rect">
                            <a:avLst/>
                          </a:prstGeom>
                          <a:noFill/>
                        </wps:spPr>
                        <wps:txbx>
                          <w:txbxContent>
                            <w:p w14:paraId="2635ED4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 xml:space="preserve">ChatGPT </w:t>
                              </w:r>
                            </w:p>
                          </w:txbxContent>
                        </wps:txbx>
                        <wps:bodyPr wrap="square">
                          <a:spAutoFit/>
                        </wps:bodyPr>
                      </wps:wsp>
                      <wps:wsp>
                        <wps:cNvPr id="1927226665" name="مربع نص 5"/>
                        <wps:cNvSpPr txBox="1"/>
                        <wps:spPr>
                          <a:xfrm>
                            <a:off x="3108678" y="1121893"/>
                            <a:ext cx="945131" cy="1037357"/>
                          </a:xfrm>
                          <a:prstGeom prst="rect">
                            <a:avLst/>
                          </a:prstGeom>
                          <a:noFill/>
                        </wps:spPr>
                        <wps:txbx>
                          <w:txbxContent>
                            <w:p w14:paraId="7DDD3567"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Microsoft Power BI</w:t>
                              </w:r>
                            </w:p>
                          </w:txbxContent>
                        </wps:txbx>
                        <wps:bodyPr wrap="square">
                          <a:spAutoFit/>
                        </wps:bodyPr>
                      </wps:wsp>
                      <wps:wsp>
                        <wps:cNvPr id="60888271" name="مربع نص 6"/>
                        <wps:cNvSpPr txBox="1"/>
                        <wps:spPr>
                          <a:xfrm>
                            <a:off x="1510119" y="1122307"/>
                            <a:ext cx="944438" cy="725318"/>
                          </a:xfrm>
                          <a:prstGeom prst="rect">
                            <a:avLst/>
                          </a:prstGeom>
                          <a:noFill/>
                        </wps:spPr>
                        <wps:txbx>
                          <w:txbxContent>
                            <w:p w14:paraId="2A56A47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Google Colab</w:t>
                              </w:r>
                            </w:p>
                          </w:txbxContent>
                        </wps:txbx>
                        <wps:bodyPr wrap="square">
                          <a:spAutoFit/>
                        </wps:bodyPr>
                      </wps:wsp>
                      <wps:wsp>
                        <wps:cNvPr id="482564115" name="مربع نص 7"/>
                        <wps:cNvSpPr txBox="1"/>
                        <wps:spPr>
                          <a:xfrm>
                            <a:off x="174656" y="1122307"/>
                            <a:ext cx="944438" cy="412585"/>
                          </a:xfrm>
                          <a:prstGeom prst="rect">
                            <a:avLst/>
                          </a:prstGeom>
                          <a:noFill/>
                        </wps:spPr>
                        <wps:txbx>
                          <w:txbxContent>
                            <w:p w14:paraId="58F0EA75"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Tableau</w:t>
                              </w:r>
                            </w:p>
                          </w:txbxContent>
                        </wps:txbx>
                        <wps:bodyPr wrap="square">
                          <a:spAutoFit/>
                        </wps:bodyPr>
                      </wps:wsp>
                    </wpg:wgp>
                  </a:graphicData>
                </a:graphic>
              </wp:inline>
            </w:drawing>
          </mc:Choice>
          <mc:Fallback>
            <w:pict>
              <v:group w14:anchorId="42E38FC0" id="_x0000_s1364" style="width:400pt;height:155.7pt;mso-position-horizontal-relative:char;mso-position-vertical-relative:line" coordsize="55476,21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">
                <v:shape id="Picture 2" o:spid="_x0000_s1365" type="#_x0000_t75" alt="Chatgpt " style="position:absolute;left:45303;top:770;width:8961;height:8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">
                  <v:imagedata r:id="rId161" o:title="Chatgpt "/>
                </v:shape>
                <v:shape id="Picture 8" o:spid="_x0000_s1366" type="#_x0000_t75" alt="Power bl " style="position:absolute;left:30977;top:770;width:8961;height:8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">
                  <v:imagedata r:id="rId162" o:title="Power bl "/>
                </v:shape>
                <v:shape id="Picture 10" o:spid="_x0000_s1367" type="#_x0000_t75" alt="Colab (Google) شعار تحميل مجاني SVG ... · LobeHub" style="position:absolute;left:15101;width:10502;height:10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">
                  <v:imagedata r:id="rId163" o:title="Colab (Google) شعار تحميل مجاني SVG .."/>
                </v:shape>
                <v:shape id="Picture 14" o:spid="_x0000_s1368" type="#_x0000_t75" alt="‪Tableau Logo, symbol, meaning, history, PNG, brand‬‏" style="position:absolute;top:1430;width:14001;height:7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">
                  <v:imagedata r:id="rId164" o:title="‪Tableau Logo, symbol, meaning, history, PNG, brand‬‏"/>
                </v:shape>
                <v:shapetype id="_x0000_t202" coordsize="21600,21600" o:spt="202" path="m,l,21600r21600,l21600,xe">
                  <v:stroke joinstyle="miter"/>
                  <v:path gradientshapeok="t" o:connecttype="rect"/>
                </v:shapetype>
                <v:shape id="مربع نص 4" o:spid="_x0000_s1369" type="#_x0000_t202" style="position:absolute;left:46024;top:11226;width:9452;height:7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" filled="f" stroked="f">
                  <v:textbox style="mso-fit-shape-to-text:t">
                    <w:txbxContent>
                      <w:p w14:paraId="2635ED4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 xml:space="preserve">ChatGPT </w:t>
                        </w:r>
                      </w:p>
                    </w:txbxContent>
                  </v:textbox>
                </v:shape>
                <v:shape id="مربع نص 5" o:spid="_x0000_s1370" type="#_x0000_t202" style="position:absolute;left:31086;top:11218;width:9452;height:10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" filled="f" stroked="f">
                  <v:textbox style="mso-fit-shape-to-text:t">
                    <w:txbxContent>
                      <w:p w14:paraId="7DDD3567"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Microsoft Power BI</w:t>
                        </w:r>
                      </w:p>
                    </w:txbxContent>
                  </v:textbox>
                </v:shape>
                <v:shape id="مربع نص 6" o:spid="_x0000_s1371" type="#_x0000_t202" style="position:absolute;left:15101;top:11223;width:9444;height:7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" filled="f" stroked="f">
                  <v:textbox style="mso-fit-shape-to-text:t">
                    <w:txbxContent>
                      <w:p w14:paraId="2A56A47C"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Google Colab</w:t>
                        </w:r>
                      </w:p>
                    </w:txbxContent>
                  </v:textbox>
                </v:shape>
                <v:shape id="مربع نص 7" o:spid="_x0000_s1372" type="#_x0000_t202" style="position:absolute;left:1746;top:11223;width:9444;height:4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" filled="f" stroked="f">
                  <v:textbox style="mso-fit-shape-to-text:t">
                    <w:txbxContent>
                      <w:p w14:paraId="58F0EA75" w14:textId="77777777" w:rsidR="007B6943" w:rsidRDefault="007B6943" w:rsidP="007B6943">
                        <w:pPr>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Pr>
                          <w:t>Tableau</w:t>
                        </w:r>
                      </w:p>
                    </w:txbxContent>
                  </v:textbox>
                </v:shape>
                <w10:anchorlock/>
              </v:group>
            </w:pict>
          </mc:Fallback>
        </mc:AlternateContent>
      </w:r>
    </w:p>
    <w:p w14:paraId="2E0CB04A" w14:textId="7A9F0363" w:rsidR="00BE04A9" w:rsidRPr="00BE04A9" w:rsidRDefault="007B6943" w:rsidP="007B6943">
      <w:pPr>
        <w:bidi w:val="0"/>
        <w:rPr>
          <w:rFonts w:ascii="Sakkal Majalla" w:hAnsi="Sakkal Majalla"/>
          <w:b/>
          <w:bCs/>
          <w:sz w:val="34"/>
        </w:rPr>
      </w:pPr>
      <w:r w:rsidRPr="002A078C">
        <w:rPr>
          <w:rFonts w:ascii="Sakkal Majalla" w:hAnsi="Sakkal Majalla"/>
          <w:noProof/>
          <w:sz w:val="34"/>
          <w:lang w:bidi="ar-EG"/>
        </w:rPr>
        <mc:AlternateContent>
          <mc:Choice Requires="wpg">
            <w:drawing>
              <wp:inline distT="0" distB="0" distL="0" distR="0" wp14:anchorId="0FBD366B" wp14:editId="0B70C245">
                <wp:extent cx="5731510" cy="885190"/>
                <wp:effectExtent l="0" t="0" r="2540" b="10160"/>
                <wp:docPr id="14210414"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533727113" name="مجموعة 47"/>
                        <wpg:cNvGrpSpPr/>
                        <wpg:grpSpPr>
                          <a:xfrm>
                            <a:off x="-38246" y="0"/>
                            <a:ext cx="5769756" cy="895351"/>
                            <a:chOff x="-39225" y="0"/>
                            <a:chExt cx="5917421" cy="918845"/>
                          </a:xfrm>
                        </wpg:grpSpPr>
                        <wpg:grpSp>
                          <wpg:cNvPr id="2146413780" name="مجموعة 48"/>
                          <wpg:cNvGrpSpPr/>
                          <wpg:grpSpPr>
                            <a:xfrm>
                              <a:off x="0" y="0"/>
                              <a:ext cx="5878196" cy="918845"/>
                              <a:chOff x="0" y="0"/>
                              <a:chExt cx="6240348" cy="919070"/>
                            </a:xfrm>
                          </wpg:grpSpPr>
                          <wpg:grpSp>
                            <wpg:cNvPr id="818821667" name="مجموعة 49"/>
                            <wpg:cNvGrpSpPr/>
                            <wpg:grpSpPr>
                              <a:xfrm>
                                <a:off x="0" y="169208"/>
                                <a:ext cx="5433072" cy="580613"/>
                                <a:chOff x="0" y="169208"/>
                                <a:chExt cx="5433072" cy="580613"/>
                              </a:xfrm>
                            </wpg:grpSpPr>
                            <wps:wsp>
                              <wps:cNvPr id="12116046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483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59801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6841224" name="مربع نص 41"/>
                          <wps:cNvSpPr txBox="1"/>
                          <wps:spPr>
                            <a:xfrm>
                              <a:off x="-39225" y="256491"/>
                              <a:ext cx="4950818" cy="411964"/>
                            </a:xfrm>
                            <a:prstGeom prst="rect">
                              <a:avLst/>
                            </a:prstGeom>
                            <a:noFill/>
                          </wps:spPr>
                          <wps:txbx>
                            <w:txbxContent>
                              <w:p w14:paraId="2B29EA7D" w14:textId="392C7C0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ChatGPT</w:t>
                                </w:r>
                                <w:r w:rsidRPr="007B6943">
                                  <w:rPr>
                                    <w:rFonts w:eastAsia="Calibri" w:hAnsi="Adobe Arabic" w:cs="Adobe Arabic"/>
                                    <w:b/>
                                    <w:bCs/>
                                    <w:color w:val="FFFFFF"/>
                                    <w:kern w:val="24"/>
                                    <w:sz w:val="32"/>
                                    <w:szCs w:val="32"/>
                                    <w:rtl/>
                                    <w:lang w:bidi="ar-EG"/>
                                  </w:rPr>
                                  <w:t xml:space="preserve"> </w:t>
                                </w:r>
                                <w:r w:rsidRPr="007B6943">
                                  <w:rPr>
                                    <w:rFonts w:eastAsia="Calibri" w:hAnsi="Adobe Arabic" w:cs="Adobe Arabic"/>
                                    <w:b/>
                                    <w:bCs/>
                                    <w:color w:val="FFFFFF"/>
                                    <w:kern w:val="24"/>
                                    <w:sz w:val="36"/>
                                    <w:szCs w:val="36"/>
                                    <w:rtl/>
                                    <w:lang w:bidi="ar-EG"/>
                                  </w:rPr>
                                  <w:t>(نماذج اللغة الكبيرة)</w:t>
                                </w:r>
                              </w:p>
                            </w:txbxContent>
                          </wps:txbx>
                          <wps:bodyPr wrap="square" rtlCol="1">
                            <a:spAutoFit/>
                          </wps:bodyPr>
                        </wps:wsp>
                      </wpg:grpSp>
                      <pic:pic xmlns:pic="http://schemas.openxmlformats.org/drawingml/2006/picture">
                        <pic:nvPicPr>
                          <pic:cNvPr id="1126388687"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BD366B" id="_x0000_s1373"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">
                <v:group id="مجموعة 47" o:spid="_x0000_s1374"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">
                  <v:group id="مجموعة 48" o:spid="_x0000_s13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">
                    <v:group id="مجموعة 49" o:spid="_x0000_s13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">
                      <v:shape id="شكل حر 50" o:spid="_x0000_s13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" fillcolor="#a5a5a5 [2092]" stroked="f" strokeweight="1pt">
                        <v:stroke joinstyle="miter"/>
                      </v:roundrect>
                    </v:group>
                    <v:oval id="شكل بيضاوي 52" o:spid="_x0000_s13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" filled="f" strokecolor="#168489" strokeweight="1pt">
                      <v:stroke joinstyle="miter"/>
                    </v:oval>
                  </v:group>
                  <v:shape id="مربع نص 41" o:spid="_x0000_s1380" type="#_x0000_t202" style="position:absolute;left:-392;top:2564;width:49507;height:4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" filled="f" stroked="f">
                    <v:textbox style="mso-fit-shape-to-text:t">
                      <w:txbxContent>
                        <w:p w14:paraId="2B29EA7D" w14:textId="392C7C0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ChatGPT</w:t>
                          </w:r>
                          <w:r w:rsidRPr="007B6943">
                            <w:rPr>
                              <w:rFonts w:eastAsia="Calibri" w:hAnsi="Adobe Arabic" w:cs="Adobe Arabic"/>
                              <w:b/>
                              <w:bCs/>
                              <w:color w:val="FFFFFF"/>
                              <w:kern w:val="24"/>
                              <w:sz w:val="32"/>
                              <w:szCs w:val="32"/>
                              <w:rtl/>
                              <w:lang w:bidi="ar-EG"/>
                            </w:rPr>
                            <w:t xml:space="preserve"> </w:t>
                          </w:r>
                          <w:r w:rsidRPr="007B6943">
                            <w:rPr>
                              <w:rFonts w:eastAsia="Calibri" w:hAnsi="Adobe Arabic" w:cs="Adobe Arabic"/>
                              <w:b/>
                              <w:bCs/>
                              <w:color w:val="FFFFFF"/>
                              <w:kern w:val="24"/>
                              <w:sz w:val="36"/>
                              <w:szCs w:val="36"/>
                              <w:rtl/>
                              <w:lang w:bidi="ar-EG"/>
                            </w:rPr>
                            <w:t>(نماذج اللغة الكبيرة)</w:t>
                          </w:r>
                        </w:p>
                      </w:txbxContent>
                    </v:textbox>
                  </v:shape>
                </v:group>
                <v:shape id="صورة 54" o:spid="_x0000_s13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">
                  <v:imagedata r:id="rId113" o:title=""/>
                </v:shape>
                <w10:anchorlock/>
              </v:group>
            </w:pict>
          </mc:Fallback>
        </mc:AlternateContent>
      </w:r>
    </w:p>
    <w:p w14:paraId="37D3C73F" w14:textId="2EBCAEC2" w:rsidR="00BE04A9" w:rsidRPr="00BE04A9" w:rsidRDefault="007D02E3" w:rsidP="00BE04A9">
      <w:pPr>
        <w:rPr>
          <w:rFonts w:ascii="Sakkal Majalla" w:hAnsi="Sakkal Majalla"/>
          <w:sz w:val="34"/>
        </w:rPr>
      </w:pPr>
      <w:r w:rsidRPr="007B6943">
        <w:rPr>
          <w:rFonts w:ascii="Sakkal Majalla" w:hAnsi="Sakkal Majalla"/>
          <w:noProof/>
          <w:sz w:val="32"/>
          <w:szCs w:val="32"/>
        </w:rPr>
        <w:drawing>
          <wp:anchor distT="0" distB="0" distL="114300" distR="114300" simplePos="0" relativeHeight="252859392" behindDoc="0" locked="0" layoutInCell="1" allowOverlap="1" wp14:anchorId="58D0CF16" wp14:editId="6BA2B110">
            <wp:simplePos x="0" y="0"/>
            <wp:positionH relativeFrom="column">
              <wp:posOffset>-19050</wp:posOffset>
            </wp:positionH>
            <wp:positionV relativeFrom="paragraph">
              <wp:posOffset>732790</wp:posOffset>
            </wp:positionV>
            <wp:extent cx="1219200" cy="1219200"/>
            <wp:effectExtent l="0" t="0" r="0" b="0"/>
            <wp:wrapSquare wrapText="bothSides"/>
            <wp:docPr id="1863626986" name="Picture 4" descr="Technology ">
              <a:extLst xmlns:a="http://schemas.openxmlformats.org/drawingml/2006/main">
                <a:ext uri="{FF2B5EF4-FFF2-40B4-BE49-F238E27FC236}">
                  <a16:creationId xmlns:a16="http://schemas.microsoft.com/office/drawing/2014/main" id="{BA7112FF-7D43-1C2B-E1EE-7C32B488B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Technology ">
                      <a:extLst>
                        <a:ext uri="{FF2B5EF4-FFF2-40B4-BE49-F238E27FC236}">
                          <a16:creationId xmlns:a16="http://schemas.microsoft.com/office/drawing/2014/main" id="{BA7112FF-7D43-1C2B-E1EE-7C32B488B907}"/>
                        </a:ext>
                      </a:extLst>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BE04A9" w:rsidRPr="00BE04A9">
        <w:rPr>
          <w:rFonts w:ascii="Sakkal Majalla" w:hAnsi="Sakkal Majalla"/>
          <w:b/>
          <w:bCs/>
          <w:sz w:val="34"/>
          <w:rtl/>
        </w:rPr>
        <w:t>الوصف</w:t>
      </w:r>
      <w:r w:rsidR="00BE04A9" w:rsidRPr="00BE04A9">
        <w:rPr>
          <w:rFonts w:ascii="Sakkal Majalla" w:hAnsi="Sakkal Majalla"/>
          <w:b/>
          <w:bCs/>
          <w:sz w:val="34"/>
        </w:rPr>
        <w:t>:</w:t>
      </w:r>
      <w:r w:rsidR="00BE04A9" w:rsidRPr="00BE04A9">
        <w:rPr>
          <w:rFonts w:ascii="Sakkal Majalla" w:hAnsi="Sakkal Majalla"/>
          <w:sz w:val="34"/>
        </w:rPr>
        <w:t xml:space="preserve"> ChatGPT </w:t>
      </w:r>
      <w:r w:rsidR="00BE04A9" w:rsidRPr="00BE04A9">
        <w:rPr>
          <w:rFonts w:ascii="Sakkal Majalla" w:hAnsi="Sakkal Majalla"/>
          <w:sz w:val="34"/>
          <w:rtl/>
        </w:rPr>
        <w:t>هو نموذج ذكاءٍ اصطناعيٍّ متقدّمٌ يعتمد على معالجة اللغة الطبيعيّة، طوّرته شركة</w:t>
      </w:r>
      <w:r w:rsidR="00BE04A9" w:rsidRPr="00BE04A9">
        <w:rPr>
          <w:rFonts w:ascii="Sakkal Majalla" w:hAnsi="Sakkal Majalla"/>
          <w:sz w:val="34"/>
        </w:rPr>
        <w:t xml:space="preserve"> OpenAI</w:t>
      </w:r>
      <w:r w:rsidR="00AE7C8E">
        <w:rPr>
          <w:rFonts w:ascii="Sakkal Majalla" w:hAnsi="Sakkal Majalla" w:hint="cs"/>
          <w:sz w:val="34"/>
          <w:rtl/>
        </w:rPr>
        <w:t>.</w:t>
      </w:r>
      <w:r w:rsidR="00BE04A9" w:rsidRPr="00BE04A9">
        <w:rPr>
          <w:rFonts w:ascii="Sakkal Majalla" w:hAnsi="Sakkal Majalla"/>
          <w:sz w:val="34"/>
        </w:rPr>
        <w:t xml:space="preserve"> </w:t>
      </w:r>
      <w:r w:rsidR="00BE04A9" w:rsidRPr="00BE04A9">
        <w:rPr>
          <w:rFonts w:ascii="Sakkal Majalla" w:hAnsi="Sakkal Majalla"/>
          <w:sz w:val="34"/>
          <w:rtl/>
        </w:rPr>
        <w:t>يُستخدم في تحليل البيانات النصّيّة، كتابة الأكواد البرمجيّة، وتوليد الرؤى من البيانات</w:t>
      </w:r>
      <w:r w:rsidR="00BE04A9" w:rsidRPr="00BE04A9">
        <w:rPr>
          <w:rFonts w:ascii="Sakkal Majalla" w:hAnsi="Sakkal Majalla"/>
          <w:sz w:val="34"/>
        </w:rPr>
        <w:t>.</w:t>
      </w:r>
      <w:r w:rsidRPr="007D02E3">
        <w:rPr>
          <w:rFonts w:ascii="Sakkal Majalla" w:hAnsi="Sakkal Majalla"/>
          <w:sz w:val="32"/>
          <w:szCs w:val="32"/>
        </w:rPr>
        <w:t xml:space="preserve"> </w:t>
      </w:r>
    </w:p>
    <w:p w14:paraId="528F96D9"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المميّزات الرئيسيّة</w:t>
      </w:r>
      <w:r w:rsidRPr="00BE04A9">
        <w:rPr>
          <w:rFonts w:ascii="Sakkal Majalla" w:hAnsi="Sakkal Majalla"/>
          <w:b/>
          <w:bCs/>
          <w:sz w:val="34"/>
        </w:rPr>
        <w:t>:</w:t>
      </w:r>
    </w:p>
    <w:p w14:paraId="699AF04D"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سهولة التفاعل باللغة الطبيعيّة دون الحاجة لمعرفةٍ تقنيّةٍ عميقةٍ</w:t>
      </w:r>
      <w:r w:rsidRPr="00BE04A9">
        <w:rPr>
          <w:rFonts w:ascii="Sakkal Majalla" w:hAnsi="Sakkal Majalla"/>
          <w:sz w:val="34"/>
        </w:rPr>
        <w:t>.</w:t>
      </w:r>
    </w:p>
    <w:p w14:paraId="7801A245" w14:textId="38D84B2C"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القدرة على كتابة وتصحيح الأكواد البرمجيّة بلغاتٍ مختلفةٍ مثل</w:t>
      </w:r>
      <w:r w:rsidRPr="00BE04A9">
        <w:rPr>
          <w:rFonts w:ascii="Sakkal Majalla" w:hAnsi="Sakkal Majalla"/>
          <w:sz w:val="34"/>
        </w:rPr>
        <w:t xml:space="preserve"> Python </w:t>
      </w:r>
      <w:r w:rsidRPr="00BE04A9">
        <w:rPr>
          <w:rFonts w:ascii="Sakkal Majalla" w:hAnsi="Sakkal Majalla"/>
          <w:sz w:val="34"/>
          <w:rtl/>
        </w:rPr>
        <w:t>و</w:t>
      </w:r>
      <w:r w:rsidRPr="00BE04A9">
        <w:rPr>
          <w:rFonts w:ascii="Sakkal Majalla" w:hAnsi="Sakkal Majalla"/>
          <w:sz w:val="34"/>
        </w:rPr>
        <w:t xml:space="preserve"> R</w:t>
      </w:r>
      <w:r w:rsidR="00AE7C8E">
        <w:rPr>
          <w:rFonts w:ascii="Sakkal Majalla" w:hAnsi="Sakkal Majalla" w:hint="cs"/>
          <w:sz w:val="34"/>
          <w:rtl/>
        </w:rPr>
        <w:t>.</w:t>
      </w:r>
    </w:p>
    <w:p w14:paraId="71BB2B46"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تحليل النصوص واستخراج الموضوعات والمشاعر</w:t>
      </w:r>
      <w:r w:rsidRPr="00BE04A9">
        <w:rPr>
          <w:rFonts w:ascii="Sakkal Majalla" w:hAnsi="Sakkal Majalla"/>
          <w:sz w:val="34"/>
        </w:rPr>
        <w:t>.</w:t>
      </w:r>
    </w:p>
    <w:p w14:paraId="34780029"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توليد أفكارٍ وفرضيّاتٍ للتحليل</w:t>
      </w:r>
      <w:r w:rsidRPr="00BE04A9">
        <w:rPr>
          <w:rFonts w:ascii="Sakkal Majalla" w:hAnsi="Sakkal Majalla"/>
          <w:sz w:val="34"/>
        </w:rPr>
        <w:t>.</w:t>
      </w:r>
    </w:p>
    <w:p w14:paraId="7AAAF5BD" w14:textId="77777777" w:rsidR="00BE04A9" w:rsidRPr="00BE04A9" w:rsidRDefault="00BE04A9">
      <w:pPr>
        <w:numPr>
          <w:ilvl w:val="0"/>
          <w:numId w:val="37"/>
        </w:numPr>
        <w:spacing w:after="160" w:line="259" w:lineRule="auto"/>
        <w:jc w:val="left"/>
        <w:rPr>
          <w:rFonts w:ascii="Sakkal Majalla" w:hAnsi="Sakkal Majalla"/>
          <w:sz w:val="34"/>
        </w:rPr>
      </w:pPr>
      <w:r w:rsidRPr="00BE04A9">
        <w:rPr>
          <w:rFonts w:ascii="Sakkal Majalla" w:hAnsi="Sakkal Majalla"/>
          <w:sz w:val="34"/>
          <w:rtl/>
        </w:rPr>
        <w:t>شرح المفاهيم الإحصائيّة والتقنيّة بطريقةٍ مبسّطةٍ</w:t>
      </w:r>
      <w:r w:rsidRPr="00BE04A9">
        <w:rPr>
          <w:rFonts w:ascii="Sakkal Majalla" w:hAnsi="Sakkal Majalla"/>
          <w:sz w:val="34"/>
        </w:rPr>
        <w:t>.</w:t>
      </w:r>
    </w:p>
    <w:p w14:paraId="0BA2537E" w14:textId="5C4A9BD9" w:rsidR="00BE04A9" w:rsidRPr="00BE04A9" w:rsidRDefault="001E253C" w:rsidP="007D02E3">
      <w:pPr>
        <w:keepNext/>
        <w:pageBreakBefore/>
        <w:rPr>
          <w:rFonts w:ascii="Sakkal Majalla" w:hAnsi="Sakkal Majalla"/>
          <w:sz w:val="34"/>
        </w:rPr>
      </w:pPr>
      <w:hyperlink r:id="rId166" w:history="1">
        <w:r w:rsidR="00BE04A9" w:rsidRPr="001E253C">
          <w:rPr>
            <w:rStyle w:val="Hyperlink"/>
            <w:rFonts w:ascii="Sakkal Majalla" w:hAnsi="Sakkal Majalla"/>
            <w:b/>
            <w:bCs/>
            <w:sz w:val="34"/>
            <w:rtl/>
          </w:rPr>
          <w:t>الاستخدامات العمليّة</w:t>
        </w:r>
        <w:r w:rsidR="00BE04A9" w:rsidRPr="001E253C">
          <w:rPr>
            <w:rStyle w:val="Hyperlink"/>
            <w:rFonts w:ascii="Sakkal Majalla" w:hAnsi="Sakkal Majalla"/>
            <w:b/>
            <w:bCs/>
            <w:sz w:val="34"/>
          </w:rPr>
          <w:t>:</w:t>
        </w:r>
      </w:hyperlink>
    </w:p>
    <w:p w14:paraId="6D69B7C0"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تحليل مراجعات العملاء وتصنيفها حسب المشاعر (إيجابيّة، سلبيّة، محايدة)</w:t>
      </w:r>
      <w:r w:rsidRPr="00BE04A9">
        <w:rPr>
          <w:rFonts w:ascii="Sakkal Majalla" w:hAnsi="Sakkal Majalla"/>
          <w:sz w:val="34"/>
        </w:rPr>
        <w:t>.</w:t>
      </w:r>
    </w:p>
    <w:p w14:paraId="0BBB3CAF"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كتابة نصوصٍ برمجيّةٍ لتنظيف البيانات وتحليلها</w:t>
      </w:r>
      <w:r w:rsidRPr="00BE04A9">
        <w:rPr>
          <w:rFonts w:ascii="Sakkal Majalla" w:hAnsi="Sakkal Majalla"/>
          <w:sz w:val="34"/>
        </w:rPr>
        <w:t>.</w:t>
      </w:r>
    </w:p>
    <w:p w14:paraId="2913C9D6"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الإجابة على أسئلةٍ معقّدةٍ حول البيانات بلغةٍ طبيعيّةٍ</w:t>
      </w:r>
      <w:r w:rsidRPr="00BE04A9">
        <w:rPr>
          <w:rFonts w:ascii="Sakkal Majalla" w:hAnsi="Sakkal Majalla"/>
          <w:sz w:val="34"/>
        </w:rPr>
        <w:t>.</w:t>
      </w:r>
    </w:p>
    <w:p w14:paraId="7732DC6C" w14:textId="77777777" w:rsidR="00BE04A9" w:rsidRPr="00BE04A9" w:rsidRDefault="00BE04A9">
      <w:pPr>
        <w:numPr>
          <w:ilvl w:val="0"/>
          <w:numId w:val="38"/>
        </w:numPr>
        <w:spacing w:after="160" w:line="259" w:lineRule="auto"/>
        <w:jc w:val="left"/>
        <w:rPr>
          <w:rFonts w:ascii="Sakkal Majalla" w:hAnsi="Sakkal Majalla"/>
          <w:sz w:val="34"/>
        </w:rPr>
      </w:pPr>
      <w:r w:rsidRPr="00BE04A9">
        <w:rPr>
          <w:rFonts w:ascii="Sakkal Majalla" w:hAnsi="Sakkal Majalla"/>
          <w:sz w:val="34"/>
          <w:rtl/>
        </w:rPr>
        <w:t>إنشاء ملخّصاتٍ للتقارير الطويلة</w:t>
      </w:r>
      <w:r w:rsidRPr="00BE04A9">
        <w:rPr>
          <w:rFonts w:ascii="Sakkal Majalla" w:hAnsi="Sakkal Majalla"/>
          <w:sz w:val="34"/>
        </w:rPr>
        <w:t>.</w:t>
      </w:r>
    </w:p>
    <w:p w14:paraId="753F1896" w14:textId="5E0C1276" w:rsidR="00BE04A9" w:rsidRDefault="007D02E3" w:rsidP="00BE04A9">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60416" behindDoc="0" locked="0" layoutInCell="1" allowOverlap="1" wp14:anchorId="102D310E" wp14:editId="19F7B384">
                <wp:simplePos x="0" y="0"/>
                <wp:positionH relativeFrom="column">
                  <wp:posOffset>5372100</wp:posOffset>
                </wp:positionH>
                <wp:positionV relativeFrom="paragraph">
                  <wp:posOffset>2540</wp:posOffset>
                </wp:positionV>
                <wp:extent cx="361315" cy="324485"/>
                <wp:effectExtent l="0" t="0" r="635" b="0"/>
                <wp:wrapSquare wrapText="bothSides"/>
                <wp:docPr id="2109207266"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082456951"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2842677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968197D" id="Group 20" o:spid="_x0000_s1026" style="position:absolute;margin-left:423pt;margin-top:.2pt;width:28.45pt;height:25.55pt;z-index:2528604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MfRNOgQMAAGEIAAAOAAAAAAAAAAAA&#10;AAAAADoCAABkcnMvZTJvRG9jLnhtbFBLAQItAAoAAAAAAAAAIQCMnzYb4AoAAOAKAAAUAAAAAAAA&#10;AAAAAAAAAOcFAABkcnMvbWVkaWEvaW1hZ2UxLnBuZ1BLAQItABQABgAIAAAAIQCyLYt33wAAAAcB&#10;AAAPAAAAAAAAAAAAAAAAAPk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يمكن لمدير تسويقٍ استخدام</w:t>
      </w:r>
      <w:r w:rsidR="00BE04A9" w:rsidRPr="00BE04A9">
        <w:rPr>
          <w:rFonts w:ascii="Sakkal Majalla" w:hAnsi="Sakkal Majalla"/>
          <w:sz w:val="34"/>
        </w:rPr>
        <w:t xml:space="preserve"> ChatGPT </w:t>
      </w:r>
      <w:r w:rsidR="00BE04A9" w:rsidRPr="00BE04A9">
        <w:rPr>
          <w:rFonts w:ascii="Sakkal Majalla" w:hAnsi="Sakkal Majalla"/>
          <w:sz w:val="34"/>
          <w:rtl/>
        </w:rPr>
        <w:t>لتحليل آلاف التعليقات على منتجٍ جديدٍ، حيث يُدخل النصوص ويطلب تصنيفها حسب الموضوعات الرئيسيّة (جودة المنتج، السعر، خدمة العملاء) واستخراج أبرز الشكاوى والإيجابيّات</w:t>
      </w:r>
      <w:r w:rsidR="00BE04A9" w:rsidRPr="00BE04A9">
        <w:rPr>
          <w:rFonts w:ascii="Sakkal Majalla" w:hAnsi="Sakkal Majalla"/>
          <w:sz w:val="34"/>
        </w:rPr>
        <w:t>.</w:t>
      </w:r>
    </w:p>
    <w:p w14:paraId="6FF002D4" w14:textId="311DE921" w:rsidR="007B6943" w:rsidRPr="00BE04A9" w:rsidRDefault="007B6943" w:rsidP="00BE04A9">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63855D45" wp14:editId="74F8818F">
                <wp:extent cx="5731510" cy="885190"/>
                <wp:effectExtent l="0" t="0" r="2540" b="10160"/>
                <wp:docPr id="629688324"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619226729" name="مجموعة 47"/>
                        <wpg:cNvGrpSpPr/>
                        <wpg:grpSpPr>
                          <a:xfrm>
                            <a:off x="-38246" y="0"/>
                            <a:ext cx="5769756" cy="895351"/>
                            <a:chOff x="-39225" y="0"/>
                            <a:chExt cx="5917421" cy="918845"/>
                          </a:xfrm>
                        </wpg:grpSpPr>
                        <wpg:grpSp>
                          <wpg:cNvPr id="400293529" name="مجموعة 48"/>
                          <wpg:cNvGrpSpPr/>
                          <wpg:grpSpPr>
                            <a:xfrm>
                              <a:off x="0" y="0"/>
                              <a:ext cx="5878196" cy="918845"/>
                              <a:chOff x="0" y="0"/>
                              <a:chExt cx="6240348" cy="919070"/>
                            </a:xfrm>
                          </wpg:grpSpPr>
                          <wpg:grpSp>
                            <wpg:cNvPr id="373540362" name="مجموعة 49"/>
                            <wpg:cNvGrpSpPr/>
                            <wpg:grpSpPr>
                              <a:xfrm>
                                <a:off x="0" y="169208"/>
                                <a:ext cx="5433072" cy="580613"/>
                                <a:chOff x="0" y="169208"/>
                                <a:chExt cx="5433072" cy="580613"/>
                              </a:xfrm>
                            </wpg:grpSpPr>
                            <wps:wsp>
                              <wps:cNvPr id="9112885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2421377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23712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9675155" name="مربع نص 41"/>
                          <wps:cNvSpPr txBox="1"/>
                          <wps:spPr>
                            <a:xfrm>
                              <a:off x="-39225" y="256491"/>
                              <a:ext cx="4950818" cy="338799"/>
                            </a:xfrm>
                            <a:prstGeom prst="rect">
                              <a:avLst/>
                            </a:prstGeom>
                            <a:noFill/>
                          </wps:spPr>
                          <wps:txbx>
                            <w:txbxContent>
                              <w:p w14:paraId="65A975ED" w14:textId="62E232E8" w:rsidR="007B6943" w:rsidRPr="00BC1620" w:rsidRDefault="007B6943" w:rsidP="007B6943">
                                <w:pPr>
                                  <w:rPr>
                                    <w:rFonts w:eastAsia="Calibri" w:hAnsi="Adobe Arabic" w:cs="Adobe Arabic"/>
                                    <w:b/>
                                    <w:bCs/>
                                    <w:color w:val="FFFFFF"/>
                                    <w:kern w:val="24"/>
                                    <w:sz w:val="32"/>
                                    <w:szCs w:val="32"/>
                                    <w:lang w:bidi="ar-EG"/>
                                  </w:rPr>
                                </w:pPr>
                                <w:r w:rsidRPr="00BC1620">
                                  <w:rPr>
                                    <w:rFonts w:eastAsia="Calibri" w:hAnsi="Adobe Arabic" w:cs="Adobe Arabic"/>
                                    <w:b/>
                                    <w:bCs/>
                                    <w:color w:val="FFFFFF"/>
                                    <w:kern w:val="24"/>
                                    <w:szCs w:val="28"/>
                                    <w:lang w:bidi="ar-EG"/>
                                  </w:rPr>
                                  <w:t>Microsoft Power BI</w:t>
                                </w:r>
                              </w:p>
                            </w:txbxContent>
                          </wps:txbx>
                          <wps:bodyPr wrap="square" rtlCol="1">
                            <a:spAutoFit/>
                          </wps:bodyPr>
                        </wps:wsp>
                      </wpg:grpSp>
                      <pic:pic xmlns:pic="http://schemas.openxmlformats.org/drawingml/2006/picture">
                        <pic:nvPicPr>
                          <pic:cNvPr id="1734219495"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855D45" id="_x0000_s1382"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">
                <v:group id="مجموعة 47" o:spid="_x0000_s1383"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">
                  <v:group id="مجموعة 48" o:spid="_x0000_s13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">
                    <v:group id="مجموعة 49" o:spid="_x0000_s13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">
                      <v:shape id="شكل حر 50" o:spid="_x0000_s13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" fillcolor="#a5a5a5 [2092]" stroked="f" strokeweight="1pt">
                        <v:stroke joinstyle="miter"/>
                      </v:roundrect>
                    </v:group>
                    <v:oval id="شكل بيضاوي 52" o:spid="_x0000_s13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" filled="f" strokecolor="#168489" strokeweight="1pt">
                      <v:stroke joinstyle="miter"/>
                    </v:oval>
                  </v:group>
                  <v:shape id="مربع نص 41" o:spid="_x0000_s1389" type="#_x0000_t202" style="position:absolute;left:-392;top:2564;width:49507;height:3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" filled="f" stroked="f">
                    <v:textbox style="mso-fit-shape-to-text:t">
                      <w:txbxContent>
                        <w:p w14:paraId="65A975ED" w14:textId="62E232E8" w:rsidR="007B6943" w:rsidRPr="00BC1620" w:rsidRDefault="007B6943" w:rsidP="007B6943">
                          <w:pPr>
                            <w:rPr>
                              <w:rFonts w:eastAsia="Calibri" w:hAnsi="Adobe Arabic" w:cs="Adobe Arabic"/>
                              <w:b/>
                              <w:bCs/>
                              <w:color w:val="FFFFFF"/>
                              <w:kern w:val="24"/>
                              <w:sz w:val="32"/>
                              <w:szCs w:val="32"/>
                              <w:lang w:bidi="ar-EG"/>
                            </w:rPr>
                          </w:pPr>
                          <w:r w:rsidRPr="00BC1620">
                            <w:rPr>
                              <w:rFonts w:eastAsia="Calibri" w:hAnsi="Adobe Arabic" w:cs="Adobe Arabic"/>
                              <w:b/>
                              <w:bCs/>
                              <w:color w:val="FFFFFF"/>
                              <w:kern w:val="24"/>
                              <w:szCs w:val="28"/>
                              <w:lang w:bidi="ar-EG"/>
                            </w:rPr>
                            <w:t>Microsoft Power BI</w:t>
                          </w:r>
                        </w:p>
                      </w:txbxContent>
                    </v:textbox>
                  </v:shape>
                </v:group>
                <v:shape id="صورة 54" o:spid="_x0000_s13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">
                  <v:imagedata r:id="rId113" o:title=""/>
                </v:shape>
                <w10:anchorlock/>
              </v:group>
            </w:pict>
          </mc:Fallback>
        </mc:AlternateContent>
      </w:r>
    </w:p>
    <w:p w14:paraId="45C1EFE9"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الوصف</w:t>
      </w:r>
      <w:r w:rsidRPr="00BE04A9">
        <w:rPr>
          <w:rFonts w:ascii="Sakkal Majalla" w:hAnsi="Sakkal Majalla"/>
          <w:b/>
          <w:bCs/>
          <w:sz w:val="34"/>
        </w:rPr>
        <w:t>:</w:t>
      </w:r>
      <w:r w:rsidRPr="00BE04A9">
        <w:rPr>
          <w:rFonts w:ascii="Sakkal Majalla" w:hAnsi="Sakkal Majalla"/>
          <w:sz w:val="34"/>
        </w:rPr>
        <w:t xml:space="preserve"> Power BI </w:t>
      </w:r>
      <w:r w:rsidRPr="00BE04A9">
        <w:rPr>
          <w:rFonts w:ascii="Sakkal Majalla" w:hAnsi="Sakkal Majalla"/>
          <w:sz w:val="34"/>
          <w:rtl/>
        </w:rPr>
        <w:t>هي منصّة تحليل الأعمال من مايكروسوفت، تُستخدم لتحويل البيانات إلى رؤىً مرئيّةٍ تفاعليّةٍ. تتميّز بقدراتها القويّة في الدمج مع مصادر البيانات المختلفة وإنشاء لوحات معلوماتٍ ديناميكيّةٍ</w:t>
      </w:r>
      <w:r w:rsidRPr="00BE04A9">
        <w:rPr>
          <w:rFonts w:ascii="Sakkal Majalla" w:hAnsi="Sakkal Majalla"/>
          <w:sz w:val="34"/>
        </w:rPr>
        <w:t>.</w:t>
      </w:r>
    </w:p>
    <w:p w14:paraId="3C1DA6D8"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المميّزات الرئيسيّة</w:t>
      </w:r>
      <w:r w:rsidRPr="00BE04A9">
        <w:rPr>
          <w:rFonts w:ascii="Sakkal Majalla" w:hAnsi="Sakkal Majalla"/>
          <w:b/>
          <w:bCs/>
          <w:sz w:val="34"/>
        </w:rPr>
        <w:t>:</w:t>
      </w:r>
    </w:p>
    <w:p w14:paraId="58968735" w14:textId="3043F7A6"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واجهة سحبٍ وإفلاتٍ سهلة الاستخدام</w:t>
      </w:r>
      <w:r w:rsidRPr="00BE04A9">
        <w:rPr>
          <w:rFonts w:ascii="Sakkal Majalla" w:hAnsi="Sakkal Majalla"/>
          <w:sz w:val="34"/>
        </w:rPr>
        <w:t xml:space="preserve"> (Drag and Drop)</w:t>
      </w:r>
    </w:p>
    <w:p w14:paraId="21CDD4D2" w14:textId="5ACA9356"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التكامل السلس مع منتجات مايكروسوفت</w:t>
      </w:r>
      <w:r w:rsidRPr="00BE04A9">
        <w:rPr>
          <w:rFonts w:ascii="Sakkal Majalla" w:hAnsi="Sakkal Majalla"/>
          <w:sz w:val="34"/>
        </w:rPr>
        <w:t xml:space="preserve"> Excel</w:t>
      </w:r>
      <w:r w:rsidRPr="00BE04A9">
        <w:rPr>
          <w:rFonts w:ascii="Sakkal Majalla" w:hAnsi="Sakkal Majalla"/>
          <w:sz w:val="34"/>
          <w:rtl/>
        </w:rPr>
        <w:t xml:space="preserve">، </w:t>
      </w:r>
      <w:r w:rsidRPr="00BE04A9">
        <w:rPr>
          <w:rFonts w:ascii="Sakkal Majalla" w:hAnsi="Sakkal Majalla"/>
          <w:sz w:val="34"/>
        </w:rPr>
        <w:t>Azure</w:t>
      </w:r>
      <w:r w:rsidRPr="00BE04A9">
        <w:rPr>
          <w:rFonts w:ascii="Sakkal Majalla" w:hAnsi="Sakkal Majalla"/>
          <w:sz w:val="34"/>
          <w:rtl/>
        </w:rPr>
        <w:t xml:space="preserve">، </w:t>
      </w:r>
      <w:r w:rsidRPr="00BE04A9">
        <w:rPr>
          <w:rFonts w:ascii="Sakkal Majalla" w:hAnsi="Sakkal Majalla"/>
          <w:sz w:val="34"/>
        </w:rPr>
        <w:t>SharePoint</w:t>
      </w:r>
    </w:p>
    <w:p w14:paraId="706A4A96" w14:textId="288326C8"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ميّزات الذكاء الاصطناعي المدمجة مثل</w:t>
      </w:r>
      <w:r w:rsidRPr="00BE04A9">
        <w:rPr>
          <w:rFonts w:ascii="Sakkal Majalla" w:hAnsi="Sakkal Majalla"/>
          <w:sz w:val="34"/>
        </w:rPr>
        <w:t xml:space="preserve"> Quick Insights </w:t>
      </w:r>
      <w:r w:rsidRPr="00BE04A9">
        <w:rPr>
          <w:rFonts w:ascii="Sakkal Majalla" w:hAnsi="Sakkal Majalla"/>
          <w:sz w:val="34"/>
          <w:rtl/>
        </w:rPr>
        <w:t>و</w:t>
      </w:r>
      <w:r w:rsidRPr="00BE04A9">
        <w:rPr>
          <w:rFonts w:ascii="Sakkal Majalla" w:hAnsi="Sakkal Majalla"/>
          <w:sz w:val="34"/>
        </w:rPr>
        <w:t xml:space="preserve"> Q&amp;A</w:t>
      </w:r>
    </w:p>
    <w:p w14:paraId="38BC5594" w14:textId="77777777"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إمكانيّة إنشاء تقاريرَ تفاعليّةٍ ومشاركتها مع الفرق</w:t>
      </w:r>
      <w:r w:rsidRPr="00BE04A9">
        <w:rPr>
          <w:rFonts w:ascii="Sakkal Majalla" w:hAnsi="Sakkal Majalla"/>
          <w:sz w:val="34"/>
        </w:rPr>
        <w:t>.</w:t>
      </w:r>
    </w:p>
    <w:p w14:paraId="2C2BD6A0" w14:textId="77777777" w:rsidR="00BE04A9" w:rsidRPr="00BE04A9" w:rsidRDefault="00BE04A9">
      <w:pPr>
        <w:numPr>
          <w:ilvl w:val="0"/>
          <w:numId w:val="39"/>
        </w:numPr>
        <w:spacing w:after="160" w:line="259" w:lineRule="auto"/>
        <w:jc w:val="left"/>
        <w:rPr>
          <w:rFonts w:ascii="Sakkal Majalla" w:hAnsi="Sakkal Majalla"/>
          <w:sz w:val="34"/>
        </w:rPr>
      </w:pPr>
      <w:r w:rsidRPr="00BE04A9">
        <w:rPr>
          <w:rFonts w:ascii="Sakkal Majalla" w:hAnsi="Sakkal Majalla"/>
          <w:sz w:val="34"/>
          <w:rtl/>
        </w:rPr>
        <w:t>التحديث التلقائي للبيانات من المصادر المتّصلة</w:t>
      </w:r>
      <w:r w:rsidRPr="00BE04A9">
        <w:rPr>
          <w:rFonts w:ascii="Sakkal Majalla" w:hAnsi="Sakkal Majalla"/>
          <w:sz w:val="34"/>
        </w:rPr>
        <w:t>.</w:t>
      </w:r>
    </w:p>
    <w:p w14:paraId="28D57305" w14:textId="77777777" w:rsidR="00BE04A9" w:rsidRPr="00BE04A9" w:rsidRDefault="00BE04A9" w:rsidP="00BE04A9">
      <w:pPr>
        <w:rPr>
          <w:rFonts w:ascii="Sakkal Majalla" w:hAnsi="Sakkal Majalla"/>
          <w:sz w:val="34"/>
        </w:rPr>
      </w:pPr>
      <w:r w:rsidRPr="00BE04A9">
        <w:rPr>
          <w:rFonts w:ascii="Sakkal Majalla" w:hAnsi="Sakkal Majalla"/>
          <w:b/>
          <w:bCs/>
          <w:sz w:val="34"/>
          <w:rtl/>
        </w:rPr>
        <w:t>الاستخدامات العمليّة</w:t>
      </w:r>
      <w:r w:rsidRPr="00BE04A9">
        <w:rPr>
          <w:rFonts w:ascii="Sakkal Majalla" w:hAnsi="Sakkal Majalla"/>
          <w:b/>
          <w:bCs/>
          <w:sz w:val="34"/>
        </w:rPr>
        <w:t>:</w:t>
      </w:r>
    </w:p>
    <w:p w14:paraId="1FAA57D1"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t>إنشاء لوحات معلوماتٍ للمبيعات والأداء المالي</w:t>
      </w:r>
      <w:r w:rsidRPr="00BE04A9">
        <w:rPr>
          <w:rFonts w:ascii="Sakkal Majalla" w:hAnsi="Sakkal Majalla"/>
          <w:sz w:val="34"/>
        </w:rPr>
        <w:t>.</w:t>
      </w:r>
    </w:p>
    <w:p w14:paraId="64F7ADF6"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t>تحليل بيانات الموارد البشريّة (معدّلات الدوران، الرواتب، الأداء)</w:t>
      </w:r>
      <w:r w:rsidRPr="00BE04A9">
        <w:rPr>
          <w:rFonts w:ascii="Sakkal Majalla" w:hAnsi="Sakkal Majalla"/>
          <w:sz w:val="34"/>
        </w:rPr>
        <w:t>.</w:t>
      </w:r>
    </w:p>
    <w:p w14:paraId="0CD9A9AF"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lastRenderedPageBreak/>
        <w:t>مراقبة مؤشّرات الأداء الرئيسيّة</w:t>
      </w:r>
      <w:r w:rsidRPr="00BE04A9">
        <w:rPr>
          <w:rFonts w:ascii="Sakkal Majalla" w:hAnsi="Sakkal Majalla"/>
          <w:sz w:val="34"/>
        </w:rPr>
        <w:t xml:space="preserve"> (KPIs) </w:t>
      </w:r>
      <w:r w:rsidRPr="00BE04A9">
        <w:rPr>
          <w:rFonts w:ascii="Sakkal Majalla" w:hAnsi="Sakkal Majalla"/>
          <w:sz w:val="34"/>
          <w:rtl/>
        </w:rPr>
        <w:t>في الوقت الفعلي</w:t>
      </w:r>
      <w:r w:rsidRPr="00BE04A9">
        <w:rPr>
          <w:rFonts w:ascii="Sakkal Majalla" w:hAnsi="Sakkal Majalla"/>
          <w:sz w:val="34"/>
        </w:rPr>
        <w:t>.</w:t>
      </w:r>
    </w:p>
    <w:p w14:paraId="154F66F5" w14:textId="77777777" w:rsidR="00BE04A9" w:rsidRPr="00BE04A9" w:rsidRDefault="00BE04A9">
      <w:pPr>
        <w:numPr>
          <w:ilvl w:val="0"/>
          <w:numId w:val="40"/>
        </w:numPr>
        <w:spacing w:after="160" w:line="259" w:lineRule="auto"/>
        <w:jc w:val="left"/>
        <w:rPr>
          <w:rFonts w:ascii="Sakkal Majalla" w:hAnsi="Sakkal Majalla"/>
          <w:sz w:val="34"/>
        </w:rPr>
      </w:pPr>
      <w:r w:rsidRPr="00BE04A9">
        <w:rPr>
          <w:rFonts w:ascii="Sakkal Majalla" w:hAnsi="Sakkal Majalla"/>
          <w:sz w:val="34"/>
          <w:rtl/>
        </w:rPr>
        <w:t>تحليل سلوك العملاء وأنماط الشراء</w:t>
      </w:r>
      <w:r w:rsidRPr="00BE04A9">
        <w:rPr>
          <w:rFonts w:ascii="Sakkal Majalla" w:hAnsi="Sakkal Majalla"/>
          <w:sz w:val="34"/>
        </w:rPr>
        <w:t>.</w:t>
      </w:r>
    </w:p>
    <w:p w14:paraId="222D8A51" w14:textId="07676901" w:rsidR="00BE04A9" w:rsidRDefault="007D02E3" w:rsidP="00BE04A9">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61440" behindDoc="0" locked="0" layoutInCell="1" allowOverlap="1" wp14:anchorId="2533FE17" wp14:editId="6C84A366">
                <wp:simplePos x="0" y="0"/>
                <wp:positionH relativeFrom="column">
                  <wp:posOffset>5372100</wp:posOffset>
                </wp:positionH>
                <wp:positionV relativeFrom="paragraph">
                  <wp:posOffset>-3175</wp:posOffset>
                </wp:positionV>
                <wp:extent cx="361315" cy="324485"/>
                <wp:effectExtent l="0" t="0" r="635" b="0"/>
                <wp:wrapSquare wrapText="bothSides"/>
                <wp:docPr id="72858671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298818078"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3486613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BADE167" id="Group 20" o:spid="_x0000_s1026" style="position:absolute;margin-left:423pt;margin-top:-.25pt;width:28.45pt;height:25.55pt;z-index:25286144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JdN5ojgAAAACAEAAA8AAABkcnMvZG93bnJldi54&#10;bWxMj0FLw0AUhO+C/2F5grd2N9WENmZTSlFPRbAVxNtr8pqEZt+G7DZJ/73ryR6HGWa+ydaTacVA&#10;vWssa4jmCgRxYcuGKw1fh7fZEoTzyCW2lknDlRys8/u7DNPSjvxJw95XIpSwS1FD7X2XSumKmgy6&#10;ue2Ig3eyvUEfZF/JsscxlJtWLpRKpMGGw0KNHW1rKs77i9HwPuK4eYpeh935tL3+HOKP711EWj8+&#10;TJsXEJ4m/x+GP/yADnlgOtoLl060GpbPSfjiNcxiEMFfqcUKxFFDrBKQeSZvD+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شركة تجزئةٍ كبيرةٍ تستخدم</w:t>
      </w:r>
      <w:r w:rsidR="00BE04A9" w:rsidRPr="00BE04A9">
        <w:rPr>
          <w:rFonts w:ascii="Sakkal Majalla" w:hAnsi="Sakkal Majalla"/>
          <w:sz w:val="34"/>
        </w:rPr>
        <w:t xml:space="preserve"> Power BI </w:t>
      </w:r>
      <w:r w:rsidR="00BE04A9" w:rsidRPr="00BE04A9">
        <w:rPr>
          <w:rFonts w:ascii="Sakkal Majalla" w:hAnsi="Sakkal Majalla"/>
          <w:sz w:val="34"/>
          <w:rtl/>
        </w:rPr>
        <w:t>لتحليل مبيعاتها عبر 50 فرعاً مختلفاً. يتمّ ربط البرنامج بقواعد بيانات المبيعات، وإنشاء لوحة معلوماتٍ تُظهر المبيعات اليوميّة، أكثر المنتجات مبيعاً، وأداء كلّ فرعٍ مقارنةً بالأهداف الموضوعة. المدراء يمكنهم الوصول لهذه اللوحة من هواتفهم المحمولة واتّخاذ قراراتٍ فوريّةٍ</w:t>
      </w:r>
      <w:r w:rsidR="00BE04A9" w:rsidRPr="00BE04A9">
        <w:rPr>
          <w:rFonts w:ascii="Sakkal Majalla" w:hAnsi="Sakkal Majalla"/>
          <w:sz w:val="34"/>
        </w:rPr>
        <w:t>.</w:t>
      </w:r>
    </w:p>
    <w:p w14:paraId="1D4EEADB" w14:textId="37F68288" w:rsidR="007B6943" w:rsidRPr="00BE04A9" w:rsidRDefault="007B6943" w:rsidP="00BE04A9">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06FA7FAA" wp14:editId="520358F8">
                <wp:extent cx="5731510" cy="885190"/>
                <wp:effectExtent l="0" t="0" r="2540" b="10160"/>
                <wp:docPr id="1106024131"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361666285" name="مجموعة 47"/>
                        <wpg:cNvGrpSpPr/>
                        <wpg:grpSpPr>
                          <a:xfrm>
                            <a:off x="-38246" y="0"/>
                            <a:ext cx="5769756" cy="895351"/>
                            <a:chOff x="-39225" y="0"/>
                            <a:chExt cx="5917421" cy="918845"/>
                          </a:xfrm>
                        </wpg:grpSpPr>
                        <wpg:grpSp>
                          <wpg:cNvPr id="585409680" name="مجموعة 48"/>
                          <wpg:cNvGrpSpPr/>
                          <wpg:grpSpPr>
                            <a:xfrm>
                              <a:off x="0" y="0"/>
                              <a:ext cx="5878196" cy="918845"/>
                              <a:chOff x="0" y="0"/>
                              <a:chExt cx="6240348" cy="919070"/>
                            </a:xfrm>
                          </wpg:grpSpPr>
                          <wpg:grpSp>
                            <wpg:cNvPr id="610724001" name="مجموعة 49"/>
                            <wpg:cNvGrpSpPr/>
                            <wpg:grpSpPr>
                              <a:xfrm>
                                <a:off x="0" y="169208"/>
                                <a:ext cx="5433072" cy="580613"/>
                                <a:chOff x="0" y="169208"/>
                                <a:chExt cx="5433072" cy="580613"/>
                              </a:xfrm>
                            </wpg:grpSpPr>
                            <wps:wsp>
                              <wps:cNvPr id="9571252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304269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98997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260599" name="مربع نص 41"/>
                          <wps:cNvSpPr txBox="1"/>
                          <wps:spPr>
                            <a:xfrm>
                              <a:off x="-39225" y="256491"/>
                              <a:ext cx="4950818" cy="373734"/>
                            </a:xfrm>
                            <a:prstGeom prst="rect">
                              <a:avLst/>
                            </a:prstGeom>
                            <a:noFill/>
                          </wps:spPr>
                          <wps:txbx>
                            <w:txbxContent>
                              <w:p w14:paraId="77949053" w14:textId="05A5B9D4"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Google Colab</w:t>
                                </w:r>
                              </w:p>
                            </w:txbxContent>
                          </wps:txbx>
                          <wps:bodyPr wrap="square" rtlCol="1">
                            <a:spAutoFit/>
                          </wps:bodyPr>
                        </wps:wsp>
                      </wpg:grpSp>
                      <pic:pic xmlns:pic="http://schemas.openxmlformats.org/drawingml/2006/picture">
                        <pic:nvPicPr>
                          <pic:cNvPr id="138974438"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6FA7FAA" id="_x0000_s1391"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">
                <v:group id="مجموعة 47" o:spid="_x0000_s1392"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">
                  <v:group id="مجموعة 48" o:spid="_x0000_s13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">
                    <v:group id="مجموعة 49" o:spid="_x0000_s13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">
                      <v:shape id="شكل حر 50" o:spid="_x0000_s13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" fillcolor="#a5a5a5 [2092]" stroked="f" strokeweight="1pt">
                        <v:stroke joinstyle="miter"/>
                      </v:roundrect>
                    </v:group>
                    <v:oval id="شكل بيضاوي 52" o:spid="_x0000_s13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" filled="f" strokecolor="#168489" strokeweight="1pt">
                      <v:stroke joinstyle="miter"/>
                    </v:oval>
                  </v:group>
                  <v:shape id="مربع نص 41" o:spid="_x0000_s1398" type="#_x0000_t202" style="position:absolute;left:-392;top:2564;width:49507;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" filled="f" stroked="f">
                    <v:textbox style="mso-fit-shape-to-text:t">
                      <w:txbxContent>
                        <w:p w14:paraId="77949053" w14:textId="05A5B9D4"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 xml:space="preserve">Google </w:t>
                          </w:r>
                          <w:proofErr w:type="spellStart"/>
                          <w:r w:rsidRPr="007B6943">
                            <w:rPr>
                              <w:rFonts w:eastAsia="Calibri" w:hAnsi="Adobe Arabic" w:cs="Adobe Arabic"/>
                              <w:b/>
                              <w:bCs/>
                              <w:color w:val="FFFFFF"/>
                              <w:kern w:val="24"/>
                              <w:sz w:val="32"/>
                              <w:szCs w:val="32"/>
                              <w:lang w:bidi="ar-EG"/>
                            </w:rPr>
                            <w:t>Colab</w:t>
                          </w:r>
                          <w:proofErr w:type="spellEnd"/>
                        </w:p>
                      </w:txbxContent>
                    </v:textbox>
                  </v:shape>
                </v:group>
                <v:shape id="صورة 54" o:spid="_x0000_s13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">
                  <v:imagedata r:id="rId113" o:title=""/>
                </v:shape>
                <w10:anchorlock/>
              </v:group>
            </w:pict>
          </mc:Fallback>
        </mc:AlternateContent>
      </w:r>
    </w:p>
    <w:p w14:paraId="0DB6666E" w14:textId="64F07D1D" w:rsidR="00BE04A9" w:rsidRPr="00BE04A9" w:rsidRDefault="00BE04A9" w:rsidP="00BE04A9">
      <w:pPr>
        <w:rPr>
          <w:rFonts w:ascii="Sakkal Majalla" w:hAnsi="Sakkal Majalla"/>
          <w:sz w:val="34"/>
        </w:rPr>
      </w:pPr>
      <w:r w:rsidRPr="00BE04A9">
        <w:rPr>
          <w:rFonts w:ascii="Sakkal Majalla" w:hAnsi="Sakkal Majalla"/>
          <w:b/>
          <w:bCs/>
          <w:sz w:val="34"/>
          <w:rtl/>
        </w:rPr>
        <w:t>الوصف</w:t>
      </w:r>
      <w:r w:rsidRPr="00BE04A9">
        <w:rPr>
          <w:rFonts w:ascii="Sakkal Majalla" w:hAnsi="Sakkal Majalla"/>
          <w:b/>
          <w:bCs/>
          <w:sz w:val="34"/>
        </w:rPr>
        <w:t>:</w:t>
      </w:r>
      <w:r w:rsidRPr="00BE04A9">
        <w:rPr>
          <w:rFonts w:ascii="Sakkal Majalla" w:hAnsi="Sakkal Majalla"/>
          <w:sz w:val="34"/>
        </w:rPr>
        <w:t xml:space="preserve"> Google Colaboratory </w:t>
      </w:r>
      <w:r w:rsidRPr="00BE04A9">
        <w:rPr>
          <w:rFonts w:ascii="Sakkal Majalla" w:hAnsi="Sakkal Majalla"/>
          <w:sz w:val="34"/>
          <w:rtl/>
        </w:rPr>
        <w:t>أو</w:t>
      </w:r>
      <w:r w:rsidRPr="00BE04A9">
        <w:rPr>
          <w:rFonts w:ascii="Sakkal Majalla" w:hAnsi="Sakkal Majalla"/>
          <w:sz w:val="34"/>
        </w:rPr>
        <w:t xml:space="preserve"> Colab </w:t>
      </w:r>
      <w:r w:rsidRPr="00BE04A9">
        <w:rPr>
          <w:rFonts w:ascii="Sakkal Majalla" w:hAnsi="Sakkal Majalla"/>
          <w:sz w:val="34"/>
          <w:rtl/>
        </w:rPr>
        <w:t>اختصاراً</w:t>
      </w:r>
      <w:r w:rsidRPr="00BE04A9">
        <w:rPr>
          <w:rFonts w:ascii="Sakkal Majalla" w:hAnsi="Sakkal Majalla"/>
          <w:sz w:val="34"/>
        </w:rPr>
        <w:t xml:space="preserve">) </w:t>
      </w:r>
      <w:r w:rsidRPr="00BE04A9">
        <w:rPr>
          <w:rFonts w:ascii="Sakkal Majalla" w:hAnsi="Sakkal Majalla"/>
          <w:sz w:val="34"/>
          <w:rtl/>
        </w:rPr>
        <w:t>هي بيئة برمجةٍ سحابيّةٍ مجّانيّةٍ تُتيح كتابة وتنفيذ أكواد</w:t>
      </w:r>
      <w:r w:rsidRPr="00BE04A9">
        <w:rPr>
          <w:rFonts w:ascii="Sakkal Majalla" w:hAnsi="Sakkal Majalla"/>
          <w:sz w:val="34"/>
        </w:rPr>
        <w:t xml:space="preserve"> Python</w:t>
      </w:r>
      <w:r w:rsidR="00E05ADE">
        <w:rPr>
          <w:rFonts w:ascii="Sakkal Majalla" w:hAnsi="Sakkal Majalla" w:hint="cs"/>
          <w:sz w:val="34"/>
          <w:rtl/>
        </w:rPr>
        <w:t>)</w:t>
      </w:r>
      <w:r w:rsidRPr="00BE04A9">
        <w:rPr>
          <w:rFonts w:ascii="Sakkal Majalla" w:hAnsi="Sakkal Majalla"/>
          <w:sz w:val="34"/>
        </w:rPr>
        <w:t xml:space="preserve"> </w:t>
      </w:r>
      <w:r w:rsidRPr="00BE04A9">
        <w:rPr>
          <w:rFonts w:ascii="Sakkal Majalla" w:hAnsi="Sakkal Majalla"/>
          <w:sz w:val="34"/>
          <w:rtl/>
        </w:rPr>
        <w:t>تُستخدم على نطاقٍ واسعٍ في تحليل البيانات والتعلّم الآلي، وتوفّر وصولاً مجّانيّاً لوحدات معالجة الرسوميّات</w:t>
      </w:r>
      <w:r w:rsidRPr="00BE04A9">
        <w:rPr>
          <w:rFonts w:ascii="Sakkal Majalla" w:hAnsi="Sakkal Majalla"/>
          <w:sz w:val="34"/>
        </w:rPr>
        <w:t xml:space="preserve"> (GPU) </w:t>
      </w:r>
      <w:r w:rsidRPr="00BE04A9">
        <w:rPr>
          <w:rFonts w:ascii="Sakkal Majalla" w:hAnsi="Sakkal Majalla"/>
          <w:sz w:val="34"/>
          <w:rtl/>
        </w:rPr>
        <w:t>لتسريع العمليّات الحسابيّة</w:t>
      </w:r>
      <w:r w:rsidRPr="00BE04A9">
        <w:rPr>
          <w:rFonts w:ascii="Sakkal Majalla" w:hAnsi="Sakkal Majalla"/>
          <w:sz w:val="34"/>
        </w:rPr>
        <w:t>.</w:t>
      </w:r>
    </w:p>
    <w:p w14:paraId="29843E43" w14:textId="31C152C3" w:rsidR="00BE04A9" w:rsidRPr="00BE04A9" w:rsidRDefault="001E253C" w:rsidP="00BE04A9">
      <w:pPr>
        <w:rPr>
          <w:rFonts w:ascii="Sakkal Majalla" w:hAnsi="Sakkal Majalla"/>
          <w:sz w:val="34"/>
        </w:rPr>
      </w:pPr>
      <w:hyperlink r:id="rId167" w:history="1">
        <w:r w:rsidR="00BE04A9" w:rsidRPr="001E253C">
          <w:rPr>
            <w:rStyle w:val="Hyperlink"/>
            <w:rFonts w:ascii="Sakkal Majalla" w:hAnsi="Sakkal Majalla"/>
            <w:b/>
            <w:bCs/>
            <w:sz w:val="34"/>
            <w:rtl/>
          </w:rPr>
          <w:t>المميّزات الرئيسيّة</w:t>
        </w:r>
        <w:r w:rsidR="00BE04A9" w:rsidRPr="001E253C">
          <w:rPr>
            <w:rStyle w:val="Hyperlink"/>
            <w:rFonts w:ascii="Sakkal Majalla" w:hAnsi="Sakkal Majalla"/>
            <w:b/>
            <w:bCs/>
            <w:sz w:val="34"/>
          </w:rPr>
          <w:t>:</w:t>
        </w:r>
      </w:hyperlink>
    </w:p>
    <w:p w14:paraId="515561F0"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لا يتطلّب تثبيت أيّ برامج، يعمل مباشرةً من المتصفّح</w:t>
      </w:r>
      <w:r w:rsidRPr="00BE04A9">
        <w:rPr>
          <w:rFonts w:ascii="Sakkal Majalla" w:hAnsi="Sakkal Majalla"/>
          <w:sz w:val="34"/>
        </w:rPr>
        <w:t>.</w:t>
      </w:r>
    </w:p>
    <w:p w14:paraId="539B069C"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مجّانيٌّ تماماً مع إمكانيّة الوصول لموارد حوسبةٍ قويّةٍ</w:t>
      </w:r>
      <w:r w:rsidRPr="00BE04A9">
        <w:rPr>
          <w:rFonts w:ascii="Sakkal Majalla" w:hAnsi="Sakkal Majalla"/>
          <w:sz w:val="34"/>
        </w:rPr>
        <w:t>.</w:t>
      </w:r>
    </w:p>
    <w:p w14:paraId="7D596104"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التكامل مع</w:t>
      </w:r>
      <w:r w:rsidRPr="00BE04A9">
        <w:rPr>
          <w:rFonts w:ascii="Sakkal Majalla" w:hAnsi="Sakkal Majalla"/>
          <w:sz w:val="34"/>
        </w:rPr>
        <w:t xml:space="preserve"> Google Drive </w:t>
      </w:r>
      <w:r w:rsidRPr="00BE04A9">
        <w:rPr>
          <w:rFonts w:ascii="Sakkal Majalla" w:hAnsi="Sakkal Majalla"/>
          <w:sz w:val="34"/>
          <w:rtl/>
        </w:rPr>
        <w:t>لحفظ ومشاركة المشاريع</w:t>
      </w:r>
      <w:r w:rsidRPr="00BE04A9">
        <w:rPr>
          <w:rFonts w:ascii="Sakkal Majalla" w:hAnsi="Sakkal Majalla"/>
          <w:sz w:val="34"/>
        </w:rPr>
        <w:t>.</w:t>
      </w:r>
    </w:p>
    <w:p w14:paraId="68EBC831" w14:textId="51F88D15"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دعم مكتبات</w:t>
      </w:r>
      <w:r w:rsidRPr="00BE04A9">
        <w:rPr>
          <w:rFonts w:ascii="Sakkal Majalla" w:hAnsi="Sakkal Majalla"/>
          <w:sz w:val="34"/>
        </w:rPr>
        <w:t xml:space="preserve"> Python </w:t>
      </w:r>
      <w:r w:rsidRPr="00BE04A9">
        <w:rPr>
          <w:rFonts w:ascii="Sakkal Majalla" w:hAnsi="Sakkal Majalla"/>
          <w:sz w:val="34"/>
          <w:rtl/>
        </w:rPr>
        <w:t>الشهيرة</w:t>
      </w:r>
      <w:r w:rsidR="00E05ADE">
        <w:rPr>
          <w:rFonts w:ascii="Sakkal Majalla" w:hAnsi="Sakkal Majalla" w:hint="cs"/>
          <w:sz w:val="34"/>
          <w:rtl/>
        </w:rPr>
        <w:t>(</w:t>
      </w:r>
      <w:r w:rsidRPr="00BE04A9">
        <w:rPr>
          <w:rFonts w:ascii="Sakkal Majalla" w:hAnsi="Sakkal Majalla"/>
          <w:sz w:val="34"/>
        </w:rPr>
        <w:t xml:space="preserve"> Pandas</w:t>
      </w:r>
      <w:r w:rsidRPr="00BE04A9">
        <w:rPr>
          <w:rFonts w:ascii="Sakkal Majalla" w:hAnsi="Sakkal Majalla"/>
          <w:sz w:val="34"/>
          <w:rtl/>
        </w:rPr>
        <w:t xml:space="preserve">، </w:t>
      </w:r>
      <w:r w:rsidRPr="00BE04A9">
        <w:rPr>
          <w:rFonts w:ascii="Sakkal Majalla" w:hAnsi="Sakkal Majalla"/>
          <w:sz w:val="34"/>
        </w:rPr>
        <w:t>NumPy</w:t>
      </w:r>
      <w:r w:rsidRPr="00BE04A9">
        <w:rPr>
          <w:rFonts w:ascii="Sakkal Majalla" w:hAnsi="Sakkal Majalla"/>
          <w:sz w:val="34"/>
          <w:rtl/>
        </w:rPr>
        <w:t xml:space="preserve">، </w:t>
      </w:r>
      <w:r w:rsidRPr="00BE04A9">
        <w:rPr>
          <w:rFonts w:ascii="Sakkal Majalla" w:hAnsi="Sakkal Majalla"/>
          <w:sz w:val="34"/>
        </w:rPr>
        <w:t>Matplotlib</w:t>
      </w:r>
      <w:r w:rsidRPr="00BE04A9">
        <w:rPr>
          <w:rFonts w:ascii="Sakkal Majalla" w:hAnsi="Sakkal Majalla"/>
          <w:sz w:val="34"/>
          <w:rtl/>
        </w:rPr>
        <w:t xml:space="preserve">، </w:t>
      </w:r>
      <w:r w:rsidRPr="00BE04A9">
        <w:rPr>
          <w:rFonts w:ascii="Sakkal Majalla" w:hAnsi="Sakkal Majalla"/>
          <w:sz w:val="34"/>
        </w:rPr>
        <w:t>Scikit-learn</w:t>
      </w:r>
      <w:r w:rsidR="00E05ADE">
        <w:rPr>
          <w:rFonts w:ascii="Sakkal Majalla" w:hAnsi="Sakkal Majalla" w:hint="cs"/>
          <w:sz w:val="34"/>
          <w:rtl/>
        </w:rPr>
        <w:t>).</w:t>
      </w:r>
    </w:p>
    <w:p w14:paraId="386BF5D0" w14:textId="77777777" w:rsidR="00BE04A9" w:rsidRPr="00BE04A9" w:rsidRDefault="00BE04A9">
      <w:pPr>
        <w:numPr>
          <w:ilvl w:val="0"/>
          <w:numId w:val="41"/>
        </w:numPr>
        <w:spacing w:after="160" w:line="259" w:lineRule="auto"/>
        <w:jc w:val="left"/>
        <w:rPr>
          <w:rFonts w:ascii="Sakkal Majalla" w:hAnsi="Sakkal Majalla"/>
          <w:sz w:val="34"/>
        </w:rPr>
      </w:pPr>
      <w:r w:rsidRPr="00BE04A9">
        <w:rPr>
          <w:rFonts w:ascii="Sakkal Majalla" w:hAnsi="Sakkal Majalla"/>
          <w:sz w:val="34"/>
          <w:rtl/>
        </w:rPr>
        <w:t>إمكانيّة التعاون المباشر مع الآخرين على نفس المشروع</w:t>
      </w:r>
      <w:r w:rsidRPr="00BE04A9">
        <w:rPr>
          <w:rFonts w:ascii="Sakkal Majalla" w:hAnsi="Sakkal Majalla"/>
          <w:sz w:val="34"/>
        </w:rPr>
        <w:t>.</w:t>
      </w:r>
    </w:p>
    <w:p w14:paraId="20C209A0" w14:textId="77777777" w:rsidR="00BE04A9" w:rsidRPr="00BE04A9" w:rsidRDefault="00BE04A9" w:rsidP="00BE04A9">
      <w:pPr>
        <w:rPr>
          <w:rFonts w:ascii="Sakkal Majalla" w:hAnsi="Sakkal Majalla"/>
          <w:sz w:val="34"/>
        </w:rPr>
      </w:pPr>
      <w:r w:rsidRPr="00BE04A9">
        <w:rPr>
          <w:rFonts w:ascii="Sakkal Majalla" w:hAnsi="Sakkal Majalla"/>
          <w:b/>
          <w:bCs/>
          <w:sz w:val="34"/>
          <w:rtl/>
        </w:rPr>
        <w:t>الاستخدامات العمليّة</w:t>
      </w:r>
      <w:r w:rsidRPr="00BE04A9">
        <w:rPr>
          <w:rFonts w:ascii="Sakkal Majalla" w:hAnsi="Sakkal Majalla"/>
          <w:b/>
          <w:bCs/>
          <w:sz w:val="34"/>
        </w:rPr>
        <w:t>:</w:t>
      </w:r>
    </w:p>
    <w:p w14:paraId="4EF80987"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تنظيف وتحليل مجموعات البيانات الكبيرة</w:t>
      </w:r>
      <w:r w:rsidRPr="00BE04A9">
        <w:rPr>
          <w:rFonts w:ascii="Sakkal Majalla" w:hAnsi="Sakkal Majalla"/>
          <w:sz w:val="34"/>
        </w:rPr>
        <w:t>.</w:t>
      </w:r>
    </w:p>
    <w:p w14:paraId="1C92680C"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بناء نماذج التعلّم الآلي للتنبّؤ والتصنيف</w:t>
      </w:r>
      <w:r w:rsidRPr="00BE04A9">
        <w:rPr>
          <w:rFonts w:ascii="Sakkal Majalla" w:hAnsi="Sakkal Majalla"/>
          <w:sz w:val="34"/>
        </w:rPr>
        <w:t>.</w:t>
      </w:r>
    </w:p>
    <w:p w14:paraId="37AE4C55"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إنشاء رسومٍ بيانيّةٍ متقدّمةٍ باستخدام مكتبات مثل</w:t>
      </w:r>
      <w:r w:rsidRPr="00BE04A9">
        <w:rPr>
          <w:rFonts w:ascii="Sakkal Majalla" w:hAnsi="Sakkal Majalla"/>
          <w:sz w:val="34"/>
        </w:rPr>
        <w:t xml:space="preserve"> Seaborn </w:t>
      </w:r>
      <w:r w:rsidRPr="00BE04A9">
        <w:rPr>
          <w:rFonts w:ascii="Sakkal Majalla" w:hAnsi="Sakkal Majalla"/>
          <w:sz w:val="34"/>
          <w:rtl/>
        </w:rPr>
        <w:t>و</w:t>
      </w:r>
      <w:r w:rsidRPr="00BE04A9">
        <w:rPr>
          <w:rFonts w:ascii="Sakkal Majalla" w:hAnsi="Sakkal Majalla"/>
          <w:sz w:val="34"/>
        </w:rPr>
        <w:t xml:space="preserve"> Plotly.</w:t>
      </w:r>
    </w:p>
    <w:p w14:paraId="34B326A8" w14:textId="77777777" w:rsidR="00BE04A9" w:rsidRPr="00BE04A9" w:rsidRDefault="00BE04A9">
      <w:pPr>
        <w:numPr>
          <w:ilvl w:val="0"/>
          <w:numId w:val="42"/>
        </w:numPr>
        <w:spacing w:after="160" w:line="259" w:lineRule="auto"/>
        <w:jc w:val="left"/>
        <w:rPr>
          <w:rFonts w:ascii="Sakkal Majalla" w:hAnsi="Sakkal Majalla"/>
          <w:sz w:val="34"/>
        </w:rPr>
      </w:pPr>
      <w:r w:rsidRPr="00BE04A9">
        <w:rPr>
          <w:rFonts w:ascii="Sakkal Majalla" w:hAnsi="Sakkal Majalla"/>
          <w:sz w:val="34"/>
          <w:rtl/>
        </w:rPr>
        <w:t>التدريب على البرمجة وتحليل البيانات بدون تكاليف</w:t>
      </w:r>
      <w:r w:rsidRPr="00BE04A9">
        <w:rPr>
          <w:rFonts w:ascii="Sakkal Majalla" w:hAnsi="Sakkal Majalla"/>
          <w:sz w:val="34"/>
        </w:rPr>
        <w:t>.</w:t>
      </w:r>
    </w:p>
    <w:p w14:paraId="57DEC356" w14:textId="377D5FBD" w:rsidR="00BE04A9" w:rsidRDefault="007D02E3" w:rsidP="00BE04A9">
      <w:pPr>
        <w:rPr>
          <w:rFonts w:ascii="Sakkal Majalla" w:hAnsi="Sakkal Majalla"/>
          <w:sz w:val="34"/>
        </w:rPr>
      </w:pPr>
      <w:r w:rsidRPr="00EC6DCA">
        <w:rPr>
          <w:rFonts w:ascii="Adobe Arabic" w:hAnsi="Adobe Arabic" w:cs="Adobe Arabic"/>
          <w:b/>
          <w:bCs/>
          <w:noProof/>
          <w:color w:val="008080"/>
          <w:sz w:val="36"/>
          <w:szCs w:val="36"/>
        </w:rPr>
        <w:lastRenderedPageBreak/>
        <mc:AlternateContent>
          <mc:Choice Requires="wpg">
            <w:drawing>
              <wp:anchor distT="0" distB="0" distL="114300" distR="114300" simplePos="0" relativeHeight="252862464" behindDoc="0" locked="0" layoutInCell="1" allowOverlap="1" wp14:anchorId="5FCEADD9" wp14:editId="20511FCE">
                <wp:simplePos x="0" y="0"/>
                <wp:positionH relativeFrom="column">
                  <wp:posOffset>5372100</wp:posOffset>
                </wp:positionH>
                <wp:positionV relativeFrom="paragraph">
                  <wp:posOffset>0</wp:posOffset>
                </wp:positionV>
                <wp:extent cx="361315" cy="324485"/>
                <wp:effectExtent l="0" t="0" r="635" b="0"/>
                <wp:wrapSquare wrapText="bothSides"/>
                <wp:docPr id="181983580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606578973"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8326908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62D548B" id="Group 20" o:spid="_x0000_s1026" style="position:absolute;margin-left:423pt;margin-top:0;width:28.45pt;height:25.55pt;z-index:25286246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x3izpt8AAAAHAQAADwAAAGRycy9kb3ducmV2&#10;LnhtbEyPQWvCQBCF74X+h2UKvdXN2ioasxGRticpVAvF25odk2B2NmTXJP77Tk/tZeDxHu99k61H&#10;14geu1B70qAmCQikwtuaSg1fh7enBYgQDVnTeEINNwywzu/vMpNaP9An9vtYCi6hkBoNVYxtKmUo&#10;KnQmTHyLxN7Zd85Ell0pbWcGLneNnCbJXDpTEy9UpsVthcVlf3Ua3gczbJ7Va7+7nLe342H28b1T&#10;qPXjw7hZgYg4xr8w/OIzOuTMdPJXskE0GhYvc/4lauDL9jKZLkGcNMyUApln8j9//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h/TThAMAAGIIAAAOAAAAAAAA&#10;AAAAAAAAADoCAABkcnMvZTJvRG9jLnhtbFBLAQItAAoAAAAAAAAAIQCMnzYb4AoAAOAKAAAUAAAA&#10;AAAAAAAAAAAAAOoFAABkcnMvbWVkaWEvaW1hZ2UxLnBuZ1BLAQItABQABgAIAAAAIQDHeLOm3wAA&#10;AAcBAAAPAAAAAAAAAAAAAAAAAPw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باحثٌ يريد تحليل بيانات مناخيّةٍ لعشر سنواتٍ من محطّاتٍ مختلفةٍ. يستخدم</w:t>
      </w:r>
      <w:r w:rsidR="00BE04A9" w:rsidRPr="00BE04A9">
        <w:rPr>
          <w:rFonts w:ascii="Sakkal Majalla" w:hAnsi="Sakkal Majalla"/>
          <w:sz w:val="34"/>
        </w:rPr>
        <w:t xml:space="preserve"> Google Colab </w:t>
      </w:r>
      <w:r w:rsidR="00BE04A9" w:rsidRPr="00BE04A9">
        <w:rPr>
          <w:rFonts w:ascii="Sakkal Majalla" w:hAnsi="Sakkal Majalla"/>
          <w:sz w:val="34"/>
          <w:rtl/>
        </w:rPr>
        <w:t>لتحميل البيانات من</w:t>
      </w:r>
      <w:r w:rsidR="00BE04A9" w:rsidRPr="00BE04A9">
        <w:rPr>
          <w:rFonts w:ascii="Sakkal Majalla" w:hAnsi="Sakkal Majalla"/>
          <w:sz w:val="34"/>
        </w:rPr>
        <w:t xml:space="preserve"> Google Drive</w:t>
      </w:r>
      <w:r w:rsidR="00BE04A9" w:rsidRPr="00BE04A9">
        <w:rPr>
          <w:rFonts w:ascii="Sakkal Majalla" w:hAnsi="Sakkal Majalla"/>
          <w:sz w:val="34"/>
          <w:rtl/>
        </w:rPr>
        <w:t>، ثمّ يستخدم مكتبة</w:t>
      </w:r>
      <w:r w:rsidR="00BE04A9" w:rsidRPr="00BE04A9">
        <w:rPr>
          <w:rFonts w:ascii="Sakkal Majalla" w:hAnsi="Sakkal Majalla"/>
          <w:sz w:val="34"/>
        </w:rPr>
        <w:t xml:space="preserve"> Pandas </w:t>
      </w:r>
      <w:r w:rsidR="00BE04A9" w:rsidRPr="00BE04A9">
        <w:rPr>
          <w:rFonts w:ascii="Sakkal Majalla" w:hAnsi="Sakkal Majalla"/>
          <w:sz w:val="34"/>
          <w:rtl/>
        </w:rPr>
        <w:t>لتنظيف البيانات، ومكتبة</w:t>
      </w:r>
      <w:r w:rsidR="00BE04A9" w:rsidRPr="00BE04A9">
        <w:rPr>
          <w:rFonts w:ascii="Sakkal Majalla" w:hAnsi="Sakkal Majalla"/>
          <w:sz w:val="34"/>
        </w:rPr>
        <w:t xml:space="preserve"> Matplotlib </w:t>
      </w:r>
      <w:r w:rsidR="00BE04A9" w:rsidRPr="00BE04A9">
        <w:rPr>
          <w:rFonts w:ascii="Sakkal Majalla" w:hAnsi="Sakkal Majalla"/>
          <w:sz w:val="34"/>
          <w:rtl/>
        </w:rPr>
        <w:t>لرسم اتّجاهات درجات الحرارة، وأخيراً يبني نموذج تنبّؤٍ بسيطٍ باستخدام</w:t>
      </w:r>
      <w:r w:rsidR="00BE04A9" w:rsidRPr="00BE04A9">
        <w:rPr>
          <w:rFonts w:ascii="Sakkal Majalla" w:hAnsi="Sakkal Majalla"/>
          <w:sz w:val="34"/>
        </w:rPr>
        <w:t xml:space="preserve"> Scikit-learn. </w:t>
      </w:r>
      <w:r w:rsidR="00BE04A9" w:rsidRPr="00BE04A9">
        <w:rPr>
          <w:rFonts w:ascii="Sakkal Majalla" w:hAnsi="Sakkal Majalla"/>
          <w:sz w:val="34"/>
          <w:rtl/>
        </w:rPr>
        <w:t>كلّ هذا دون الحاجة لشراء برامج أو أجهزة قويّةٍ</w:t>
      </w:r>
      <w:r w:rsidR="00BE04A9" w:rsidRPr="00BE04A9">
        <w:rPr>
          <w:rFonts w:ascii="Sakkal Majalla" w:hAnsi="Sakkal Majalla"/>
          <w:sz w:val="34"/>
        </w:rPr>
        <w:t>.</w:t>
      </w:r>
    </w:p>
    <w:p w14:paraId="6C1E203D" w14:textId="0F3A1DA1" w:rsidR="007B6943" w:rsidRPr="00BE04A9" w:rsidRDefault="007B6943" w:rsidP="00BE04A9">
      <w:pPr>
        <w:rPr>
          <w:rFonts w:ascii="Sakkal Majalla" w:hAnsi="Sakkal Majalla"/>
          <w:sz w:val="34"/>
        </w:rPr>
      </w:pPr>
      <w:r w:rsidRPr="002A078C">
        <w:rPr>
          <w:rFonts w:ascii="Sakkal Majalla" w:hAnsi="Sakkal Majalla"/>
          <w:noProof/>
          <w:sz w:val="34"/>
          <w:lang w:bidi="ar-EG"/>
        </w:rPr>
        <mc:AlternateContent>
          <mc:Choice Requires="wpg">
            <w:drawing>
              <wp:inline distT="0" distB="0" distL="0" distR="0" wp14:anchorId="438F53D3" wp14:editId="54684180">
                <wp:extent cx="5731510" cy="885190"/>
                <wp:effectExtent l="0" t="0" r="2540" b="10160"/>
                <wp:docPr id="1901328068" name="مجموعة 22"/>
                <wp:cNvGraphicFramePr/>
                <a:graphic xmlns:a="http://schemas.openxmlformats.org/drawingml/2006/main">
                  <a:graphicData uri="http://schemas.microsoft.com/office/word/2010/wordprocessingGroup">
                    <wpg:wgp>
                      <wpg:cNvGrpSpPr/>
                      <wpg:grpSpPr>
                        <a:xfrm>
                          <a:off x="0" y="0"/>
                          <a:ext cx="5731510" cy="885190"/>
                          <a:chOff x="-38246" y="0"/>
                          <a:chExt cx="5791702" cy="895351"/>
                        </a:xfrm>
                      </wpg:grpSpPr>
                      <wpg:grpSp>
                        <wpg:cNvPr id="1557057196" name="مجموعة 47"/>
                        <wpg:cNvGrpSpPr/>
                        <wpg:grpSpPr>
                          <a:xfrm>
                            <a:off x="-38246" y="0"/>
                            <a:ext cx="5769756" cy="895351"/>
                            <a:chOff x="-39225" y="0"/>
                            <a:chExt cx="5917421" cy="918845"/>
                          </a:xfrm>
                        </wpg:grpSpPr>
                        <wpg:grpSp>
                          <wpg:cNvPr id="1164132483" name="مجموعة 48"/>
                          <wpg:cNvGrpSpPr/>
                          <wpg:grpSpPr>
                            <a:xfrm>
                              <a:off x="0" y="0"/>
                              <a:ext cx="5878196" cy="918845"/>
                              <a:chOff x="0" y="0"/>
                              <a:chExt cx="6240348" cy="919070"/>
                            </a:xfrm>
                          </wpg:grpSpPr>
                          <wpg:grpSp>
                            <wpg:cNvPr id="1938053130" name="مجموعة 49"/>
                            <wpg:cNvGrpSpPr/>
                            <wpg:grpSpPr>
                              <a:xfrm>
                                <a:off x="0" y="169208"/>
                                <a:ext cx="5433072" cy="580613"/>
                                <a:chOff x="0" y="169208"/>
                                <a:chExt cx="5433072" cy="580613"/>
                              </a:xfrm>
                            </wpg:grpSpPr>
                            <wps:wsp>
                              <wps:cNvPr id="2267369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368581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9227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52168624" name="مربع نص 41"/>
                          <wps:cNvSpPr txBox="1"/>
                          <wps:spPr>
                            <a:xfrm>
                              <a:off x="-39225" y="256491"/>
                              <a:ext cx="4950818" cy="373734"/>
                            </a:xfrm>
                            <a:prstGeom prst="rect">
                              <a:avLst/>
                            </a:prstGeom>
                            <a:noFill/>
                          </wps:spPr>
                          <wps:txbx>
                            <w:txbxContent>
                              <w:p w14:paraId="5AC7A6FD" w14:textId="0FC659F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Tableau</w:t>
                                </w:r>
                              </w:p>
                            </w:txbxContent>
                          </wps:txbx>
                          <wps:bodyPr wrap="square" rtlCol="1">
                            <a:spAutoFit/>
                          </wps:bodyPr>
                        </wps:wsp>
                      </wpg:grpSp>
                      <pic:pic xmlns:pic="http://schemas.openxmlformats.org/drawingml/2006/picture">
                        <pic:nvPicPr>
                          <pic:cNvPr id="1735626787" name="صورة 54"/>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8F53D3" id="_x0000_s1400" style="width:451.3pt;height:69.7pt;mso-position-horizontal-relative:char;mso-position-vertical-relative:line" coordorigin="-382" coordsize="57917,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">
                <v:group id="مجموعة 47" o:spid="_x0000_s1401" style="position:absolute;left:-382;width:57697;height:8953" coordorigin="-392" coordsize="59174,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">
                  <v:group id="مجموعة 48" o:spid="_x0000_s14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">
                    <v:group id="مجموعة 49" o:spid="_x0000_s14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">
                      <v:shape id="شكل حر 50" o:spid="_x0000_s14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" fillcolor="#a5a5a5 [2092]" stroked="f" strokeweight="1pt">
                        <v:stroke joinstyle="miter"/>
                      </v:roundrect>
                    </v:group>
                    <v:oval id="شكل بيضاوي 52" o:spid="_x0000_s14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" filled="f" strokecolor="#168489" strokeweight="1pt">
                      <v:stroke joinstyle="miter"/>
                    </v:oval>
                  </v:group>
                  <v:shape id="مربع نص 41" o:spid="_x0000_s1407" type="#_x0000_t202" style="position:absolute;left:-392;top:2564;width:49507;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" filled="f" stroked="f">
                    <v:textbox style="mso-fit-shape-to-text:t">
                      <w:txbxContent>
                        <w:p w14:paraId="5AC7A6FD" w14:textId="0FC659F8" w:rsidR="007B6943" w:rsidRDefault="007B6943" w:rsidP="007B6943">
                          <w:pPr>
                            <w:rPr>
                              <w:rFonts w:eastAsia="Calibri" w:hAnsi="Adobe Arabic" w:cs="Adobe Arabic"/>
                              <w:b/>
                              <w:bCs/>
                              <w:color w:val="FFFFFF"/>
                              <w:kern w:val="24"/>
                              <w:sz w:val="36"/>
                              <w:szCs w:val="36"/>
                              <w:lang w:bidi="ar-EG"/>
                            </w:rPr>
                          </w:pPr>
                          <w:r w:rsidRPr="007B6943">
                            <w:rPr>
                              <w:rFonts w:eastAsia="Calibri" w:hAnsi="Adobe Arabic" w:cs="Adobe Arabic"/>
                              <w:b/>
                              <w:bCs/>
                              <w:color w:val="FFFFFF"/>
                              <w:kern w:val="24"/>
                              <w:sz w:val="32"/>
                              <w:szCs w:val="32"/>
                              <w:lang w:bidi="ar-EG"/>
                            </w:rPr>
                            <w:t>Tableau</w:t>
                          </w:r>
                        </w:p>
                      </w:txbxContent>
                    </v:textbox>
                  </v:shape>
                </v:group>
                <v:shape id="صورة 54" o:spid="_x0000_s14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">
                  <v:imagedata r:id="rId113" o:title=""/>
                </v:shape>
                <w10:anchorlock/>
              </v:group>
            </w:pict>
          </mc:Fallback>
        </mc:AlternateContent>
      </w:r>
    </w:p>
    <w:p w14:paraId="37F6888D"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الوصف</w:t>
      </w:r>
      <w:r w:rsidRPr="00BE04A9">
        <w:rPr>
          <w:rFonts w:ascii="Sakkal Majalla" w:hAnsi="Sakkal Majalla"/>
          <w:b/>
          <w:bCs/>
          <w:sz w:val="34"/>
        </w:rPr>
        <w:t>:</w:t>
      </w:r>
      <w:r w:rsidRPr="00BE04A9">
        <w:rPr>
          <w:rFonts w:ascii="Sakkal Majalla" w:hAnsi="Sakkal Majalla"/>
          <w:sz w:val="34"/>
        </w:rPr>
        <w:t xml:space="preserve"> Tableau </w:t>
      </w:r>
      <w:r w:rsidRPr="00BE04A9">
        <w:rPr>
          <w:rFonts w:ascii="Sakkal Majalla" w:hAnsi="Sakkal Majalla"/>
          <w:sz w:val="34"/>
          <w:rtl/>
        </w:rPr>
        <w:t>هي منصّة تصوّرٍ وتحليل بياناتٍ رائدةٌ عالميّاً، تشتهر بقدرتها على إنشاء رسومٍ بيانيّةٍ تفاعليّةٍ وجذّابةٍ بصريّاً. تُستخدم في مختلف الصناعات لتحويل البيانات المعقّدة إلى قصصٍ مرئيّةٍ سهلة الفهم</w:t>
      </w:r>
      <w:r w:rsidRPr="00BE04A9">
        <w:rPr>
          <w:rFonts w:ascii="Sakkal Majalla" w:hAnsi="Sakkal Majalla"/>
          <w:sz w:val="34"/>
        </w:rPr>
        <w:t>.</w:t>
      </w:r>
    </w:p>
    <w:p w14:paraId="07E14C83" w14:textId="77777777" w:rsidR="00BE04A9" w:rsidRPr="00BE04A9" w:rsidRDefault="00BE04A9" w:rsidP="00BE04A9">
      <w:pPr>
        <w:rPr>
          <w:rFonts w:ascii="Sakkal Majalla" w:hAnsi="Sakkal Majalla"/>
          <w:sz w:val="34"/>
        </w:rPr>
      </w:pPr>
      <w:r w:rsidRPr="00BE04A9">
        <w:rPr>
          <w:rFonts w:ascii="Sakkal Majalla" w:hAnsi="Sakkal Majalla"/>
          <w:b/>
          <w:bCs/>
          <w:sz w:val="34"/>
          <w:rtl/>
        </w:rPr>
        <w:t>المميّزات الرئيسيّة</w:t>
      </w:r>
      <w:r w:rsidRPr="00BE04A9">
        <w:rPr>
          <w:rFonts w:ascii="Sakkal Majalla" w:hAnsi="Sakkal Majalla"/>
          <w:b/>
          <w:bCs/>
          <w:sz w:val="34"/>
        </w:rPr>
        <w:t>:</w:t>
      </w:r>
    </w:p>
    <w:p w14:paraId="6940F569"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قدرات تصوّرٍ متقدّمةٍ وجماليّاتٌ عاليةٌ في التصميم</w:t>
      </w:r>
      <w:r w:rsidRPr="00BE04A9">
        <w:rPr>
          <w:rFonts w:ascii="Sakkal Majalla" w:hAnsi="Sakkal Majalla"/>
          <w:sz w:val="34"/>
        </w:rPr>
        <w:t>.</w:t>
      </w:r>
    </w:p>
    <w:p w14:paraId="7C13A358"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إمكانيّة ربط مصادر بياناتٍ متعدّدةٍ في تحليلٍ واحدٍ</w:t>
      </w:r>
      <w:r w:rsidRPr="00BE04A9">
        <w:rPr>
          <w:rFonts w:ascii="Sakkal Majalla" w:hAnsi="Sakkal Majalla"/>
          <w:sz w:val="34"/>
        </w:rPr>
        <w:t>.</w:t>
      </w:r>
    </w:p>
    <w:p w14:paraId="186E5DE2" w14:textId="0C95E99F"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ميّزات الذكاء الاصطناعي مثل</w:t>
      </w:r>
      <w:r w:rsidRPr="00BE04A9">
        <w:rPr>
          <w:rFonts w:ascii="Sakkal Majalla" w:hAnsi="Sakkal Majalla"/>
          <w:sz w:val="34"/>
        </w:rPr>
        <w:t xml:space="preserve"> Explain Data </w:t>
      </w:r>
      <w:r w:rsidRPr="00BE04A9">
        <w:rPr>
          <w:rFonts w:ascii="Sakkal Majalla" w:hAnsi="Sakkal Majalla"/>
          <w:sz w:val="34"/>
          <w:rtl/>
        </w:rPr>
        <w:t>و</w:t>
      </w:r>
      <w:r w:rsidRPr="00BE04A9">
        <w:rPr>
          <w:rFonts w:ascii="Sakkal Majalla" w:hAnsi="Sakkal Majalla"/>
          <w:sz w:val="34"/>
        </w:rPr>
        <w:t xml:space="preserve"> Ask Data</w:t>
      </w:r>
      <w:r w:rsidR="002F70CE">
        <w:rPr>
          <w:rFonts w:ascii="Sakkal Majalla" w:hAnsi="Sakkal Majalla" w:hint="cs"/>
          <w:sz w:val="34"/>
          <w:rtl/>
        </w:rPr>
        <w:t>.</w:t>
      </w:r>
    </w:p>
    <w:p w14:paraId="5D1464C4"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مجتمعٌ نشطٌ من المستخدمين يُشاركون لوحات معلوماتٍ جاهزةٍ</w:t>
      </w:r>
      <w:r w:rsidRPr="00BE04A9">
        <w:rPr>
          <w:rFonts w:ascii="Sakkal Majalla" w:hAnsi="Sakkal Majalla"/>
          <w:sz w:val="34"/>
        </w:rPr>
        <w:t>.</w:t>
      </w:r>
    </w:p>
    <w:p w14:paraId="726A9FD9" w14:textId="77777777" w:rsidR="00BE04A9" w:rsidRPr="00BE04A9" w:rsidRDefault="00BE04A9">
      <w:pPr>
        <w:numPr>
          <w:ilvl w:val="0"/>
          <w:numId w:val="43"/>
        </w:numPr>
        <w:spacing w:after="160" w:line="259" w:lineRule="auto"/>
        <w:jc w:val="left"/>
        <w:rPr>
          <w:rFonts w:ascii="Sakkal Majalla" w:hAnsi="Sakkal Majalla"/>
          <w:sz w:val="34"/>
        </w:rPr>
      </w:pPr>
      <w:r w:rsidRPr="00BE04A9">
        <w:rPr>
          <w:rFonts w:ascii="Sakkal Majalla" w:hAnsi="Sakkal Majalla"/>
          <w:sz w:val="34"/>
          <w:rtl/>
        </w:rPr>
        <w:t>قدرات تحليليّةٍ متقدّمةٍ مع دعم الحسابات المعقّدة</w:t>
      </w:r>
      <w:r w:rsidRPr="00BE04A9">
        <w:rPr>
          <w:rFonts w:ascii="Sakkal Majalla" w:hAnsi="Sakkal Majalla"/>
          <w:sz w:val="34"/>
        </w:rPr>
        <w:t>.</w:t>
      </w:r>
    </w:p>
    <w:p w14:paraId="7F833034" w14:textId="77777777" w:rsidR="00BE04A9" w:rsidRPr="00BE04A9" w:rsidRDefault="00BE04A9" w:rsidP="00BE04A9">
      <w:pPr>
        <w:rPr>
          <w:rFonts w:ascii="Sakkal Majalla" w:hAnsi="Sakkal Majalla"/>
          <w:sz w:val="34"/>
        </w:rPr>
      </w:pPr>
      <w:r w:rsidRPr="00BE04A9">
        <w:rPr>
          <w:rFonts w:ascii="Sakkal Majalla" w:hAnsi="Sakkal Majalla"/>
          <w:b/>
          <w:bCs/>
          <w:sz w:val="34"/>
          <w:rtl/>
        </w:rPr>
        <w:t>الاستخدامات العمليّة</w:t>
      </w:r>
      <w:r w:rsidRPr="00BE04A9">
        <w:rPr>
          <w:rFonts w:ascii="Sakkal Majalla" w:hAnsi="Sakkal Majalla"/>
          <w:b/>
          <w:bCs/>
          <w:sz w:val="34"/>
        </w:rPr>
        <w:t>:</w:t>
      </w:r>
    </w:p>
    <w:p w14:paraId="66DD3C24"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إنشاء تقارير سنويّةٍ تفاعليّةٍ للمساهمين والإدارة</w:t>
      </w:r>
      <w:r w:rsidRPr="00BE04A9">
        <w:rPr>
          <w:rFonts w:ascii="Sakkal Majalla" w:hAnsi="Sakkal Majalla"/>
          <w:sz w:val="34"/>
        </w:rPr>
        <w:t>.</w:t>
      </w:r>
    </w:p>
    <w:p w14:paraId="505917A7"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تحليل البيانات الجغرافيّة والمكانيّة باستخدام الخرائط</w:t>
      </w:r>
      <w:r w:rsidRPr="00BE04A9">
        <w:rPr>
          <w:rFonts w:ascii="Sakkal Majalla" w:hAnsi="Sakkal Majalla"/>
          <w:sz w:val="34"/>
        </w:rPr>
        <w:t>.</w:t>
      </w:r>
    </w:p>
    <w:p w14:paraId="04ED5510"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مراقبة أداء الحملات التسويقيّة الرقميّة</w:t>
      </w:r>
      <w:r w:rsidRPr="00BE04A9">
        <w:rPr>
          <w:rFonts w:ascii="Sakkal Majalla" w:hAnsi="Sakkal Majalla"/>
          <w:sz w:val="34"/>
        </w:rPr>
        <w:t>.</w:t>
      </w:r>
    </w:p>
    <w:p w14:paraId="1FE4EFCD" w14:textId="77777777" w:rsidR="00BE04A9" w:rsidRPr="00BE04A9" w:rsidRDefault="00BE04A9">
      <w:pPr>
        <w:numPr>
          <w:ilvl w:val="0"/>
          <w:numId w:val="44"/>
        </w:numPr>
        <w:spacing w:after="160" w:line="259" w:lineRule="auto"/>
        <w:jc w:val="left"/>
        <w:rPr>
          <w:rFonts w:ascii="Sakkal Majalla" w:hAnsi="Sakkal Majalla"/>
          <w:sz w:val="34"/>
        </w:rPr>
      </w:pPr>
      <w:r w:rsidRPr="00BE04A9">
        <w:rPr>
          <w:rFonts w:ascii="Sakkal Majalla" w:hAnsi="Sakkal Majalla"/>
          <w:sz w:val="34"/>
          <w:rtl/>
        </w:rPr>
        <w:t>تحليل سلاسل الإمداد والعمليّات اللوجستيّة</w:t>
      </w:r>
      <w:r w:rsidRPr="00BE04A9">
        <w:rPr>
          <w:rFonts w:ascii="Sakkal Majalla" w:hAnsi="Sakkal Majalla"/>
          <w:sz w:val="34"/>
        </w:rPr>
        <w:t>.</w:t>
      </w:r>
    </w:p>
    <w:p w14:paraId="2CD04CA9" w14:textId="633DDC6E" w:rsidR="00BE04A9" w:rsidRPr="00BE04A9" w:rsidRDefault="007D02E3" w:rsidP="00BE04A9">
      <w:pPr>
        <w:rPr>
          <w:rFonts w:ascii="Sakkal Majalla" w:hAnsi="Sakkal Majalla"/>
          <w:sz w:val="34"/>
        </w:rPr>
      </w:pPr>
      <w:r w:rsidRPr="00EC6DCA">
        <w:rPr>
          <w:rFonts w:ascii="Adobe Arabic" w:hAnsi="Adobe Arabic" w:cs="Adobe Arabic"/>
          <w:b/>
          <w:bCs/>
          <w:noProof/>
          <w:color w:val="008080"/>
          <w:sz w:val="36"/>
          <w:szCs w:val="36"/>
        </w:rPr>
        <mc:AlternateContent>
          <mc:Choice Requires="wpg">
            <w:drawing>
              <wp:anchor distT="0" distB="0" distL="114300" distR="114300" simplePos="0" relativeHeight="252863488" behindDoc="0" locked="0" layoutInCell="1" allowOverlap="1" wp14:anchorId="573E4373" wp14:editId="636DF99D">
                <wp:simplePos x="0" y="0"/>
                <wp:positionH relativeFrom="column">
                  <wp:posOffset>5372100</wp:posOffset>
                </wp:positionH>
                <wp:positionV relativeFrom="paragraph">
                  <wp:posOffset>1905</wp:posOffset>
                </wp:positionV>
                <wp:extent cx="361315" cy="324485"/>
                <wp:effectExtent l="0" t="0" r="635" b="0"/>
                <wp:wrapSquare wrapText="bothSides"/>
                <wp:docPr id="539757575"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486886275"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002658051"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235CF24" id="Group 20" o:spid="_x0000_s1026" style="position:absolute;margin-left:423pt;margin-top:.15pt;width:28.45pt;height:25.55pt;z-index:25286348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0P1VdgQMAAGIIAAAOAAAAAAAAAAAA&#10;AAAAADoCAABkcnMvZTJvRG9jLnhtbFBLAQItAAoAAAAAAAAAIQCMnzYb4AoAAOAKAAAUAAAAAAAA&#10;AAAAAAAAAOcFAABkcnMvbWVkaWEvaW1hZ2UxLnBuZ1BLAQItABQABgAIAAAAIQCDjtn83wAAAAcB&#10;AAAPAAAAAAAAAAAAAAAAAPk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">
                  <v:imagedata r:id="rId122"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" fillcolor="#168489" strokecolor="#168489" strokeweight="1pt">
                  <v:stroke joinstyle="miter"/>
                </v:roundrect>
                <w10:wrap type="square"/>
              </v:group>
            </w:pict>
          </mc:Fallback>
        </mc:AlternateContent>
      </w:r>
      <w:r w:rsidR="00BE04A9" w:rsidRPr="00BE04A9">
        <w:rPr>
          <w:rFonts w:ascii="Sakkal Majalla" w:hAnsi="Sakkal Majalla"/>
          <w:b/>
          <w:bCs/>
          <w:sz w:val="34"/>
          <w:rtl/>
        </w:rPr>
        <w:t>مثال تطبيقي</w:t>
      </w:r>
      <w:r w:rsidR="00BE04A9" w:rsidRPr="00BE04A9">
        <w:rPr>
          <w:rFonts w:ascii="Sakkal Majalla" w:hAnsi="Sakkal Majalla"/>
          <w:b/>
          <w:bCs/>
          <w:sz w:val="34"/>
        </w:rPr>
        <w:t>:</w:t>
      </w:r>
      <w:r w:rsidR="00BE04A9" w:rsidRPr="00BE04A9">
        <w:rPr>
          <w:rFonts w:ascii="Sakkal Majalla" w:hAnsi="Sakkal Majalla"/>
          <w:sz w:val="34"/>
        </w:rPr>
        <w:t xml:space="preserve"> </w:t>
      </w:r>
      <w:r w:rsidR="00BE04A9" w:rsidRPr="00BE04A9">
        <w:rPr>
          <w:rFonts w:ascii="Sakkal Majalla" w:hAnsi="Sakkal Majalla"/>
          <w:sz w:val="34"/>
          <w:rtl/>
        </w:rPr>
        <w:t>مؤسّسةٌ خيريّةٌ تعمل في عدّة دولٍ تستخدم</w:t>
      </w:r>
      <w:r w:rsidR="00BE04A9" w:rsidRPr="00BE04A9">
        <w:rPr>
          <w:rFonts w:ascii="Sakkal Majalla" w:hAnsi="Sakkal Majalla"/>
          <w:sz w:val="34"/>
        </w:rPr>
        <w:t xml:space="preserve"> Tableau </w:t>
      </w:r>
      <w:r w:rsidR="00BE04A9" w:rsidRPr="00BE04A9">
        <w:rPr>
          <w:rFonts w:ascii="Sakkal Majalla" w:hAnsi="Sakkal Majalla"/>
          <w:sz w:val="34"/>
          <w:rtl/>
        </w:rPr>
        <w:t xml:space="preserve">لعرض تأثير برامجها. تُنشئ خريطةً تفاعليّةً تُظهر عدد المستفيدين في كلّ منطقةٍ، مع رسومٍ بيانيّةٍ تُبيّن التطوّر عبر </w:t>
      </w:r>
      <w:r w:rsidR="00BE04A9" w:rsidRPr="00BE04A9">
        <w:rPr>
          <w:rFonts w:ascii="Sakkal Majalla" w:hAnsi="Sakkal Majalla"/>
          <w:sz w:val="34"/>
          <w:rtl/>
        </w:rPr>
        <w:lastRenderedPageBreak/>
        <w:t>السنوات. عند النقر على أيّ دولةٍ، تظهر تفاصيل البرامج والميزانيّات والنتائج. هذا العرض يُساعدهم في جذب المانحين وإظهار شفافيّة العمل</w:t>
      </w:r>
      <w:r w:rsidR="00BE04A9" w:rsidRPr="00BE04A9">
        <w:rPr>
          <w:rFonts w:ascii="Sakkal Majalla" w:hAnsi="Sakkal Majalla"/>
          <w:sz w:val="34"/>
        </w:rPr>
        <w:t>.</w:t>
      </w:r>
    </w:p>
    <w:p w14:paraId="4E19CA48" w14:textId="041C2CBD" w:rsidR="00BE04A9" w:rsidRPr="00BE04A9" w:rsidRDefault="007D02E3" w:rsidP="00BE04A9">
      <w:pPr>
        <w:rPr>
          <w:rFonts w:ascii="Sakkal Majalla" w:hAnsi="Sakkal Majalla"/>
          <w:sz w:val="34"/>
          <w:rtl/>
        </w:rPr>
      </w:pPr>
      <w:r w:rsidRPr="002A078C">
        <w:rPr>
          <w:rFonts w:ascii="Sakkal Majalla" w:hAnsi="Sakkal Majalla"/>
          <w:noProof/>
          <w:color w:val="002060"/>
          <w:sz w:val="34"/>
          <w:lang w:bidi="ar-SY"/>
        </w:rPr>
        <mc:AlternateContent>
          <mc:Choice Requires="wpg">
            <w:drawing>
              <wp:inline distT="0" distB="0" distL="0" distR="0" wp14:anchorId="47ED12EB" wp14:editId="61501314">
                <wp:extent cx="5731510" cy="895350"/>
                <wp:effectExtent l="0" t="0" r="21590" b="19050"/>
                <wp:docPr id="14687448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8111032"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7534014" name="مجموعة 39"/>
                        <wpg:cNvGrpSpPr/>
                        <wpg:grpSpPr>
                          <a:xfrm>
                            <a:off x="0" y="0"/>
                            <a:ext cx="5731510" cy="895350"/>
                            <a:chOff x="0" y="0"/>
                            <a:chExt cx="5878196" cy="918845"/>
                          </a:xfrm>
                        </wpg:grpSpPr>
                        <wpg:grpSp>
                          <wpg:cNvPr id="341293440" name="مجموعة 40"/>
                          <wpg:cNvGrpSpPr/>
                          <wpg:grpSpPr>
                            <a:xfrm>
                              <a:off x="0" y="0"/>
                              <a:ext cx="5878196" cy="918845"/>
                              <a:chOff x="0" y="0"/>
                              <a:chExt cx="6240348" cy="919070"/>
                            </a:xfrm>
                          </wpg:grpSpPr>
                          <wpg:grpSp>
                            <wpg:cNvPr id="2053488912" name="مجموعة 41"/>
                            <wpg:cNvGrpSpPr/>
                            <wpg:grpSpPr>
                              <a:xfrm>
                                <a:off x="0" y="169208"/>
                                <a:ext cx="5433072" cy="580613"/>
                                <a:chOff x="0" y="169208"/>
                                <a:chExt cx="5433072" cy="580613"/>
                              </a:xfrm>
                            </wpg:grpSpPr>
                            <wps:wsp>
                              <wps:cNvPr id="171044901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460321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529300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9593023" name="مربع نص 41"/>
                          <wps:cNvSpPr txBox="1"/>
                          <wps:spPr>
                            <a:xfrm>
                              <a:off x="204484" y="257055"/>
                              <a:ext cx="4616071" cy="387740"/>
                            </a:xfrm>
                            <a:prstGeom prst="rect">
                              <a:avLst/>
                            </a:prstGeom>
                            <a:noFill/>
                          </wps:spPr>
                          <wps:txbx>
                            <w:txbxContent>
                              <w:p w14:paraId="42F3CD07" w14:textId="113B7662" w:rsidR="007D02E3" w:rsidRDefault="007D02E3" w:rsidP="007D02E3">
                                <w:pPr>
                                  <w:rPr>
                                    <w:rFonts w:eastAsia="Calibri" w:hAnsi="Adobe Arabic" w:cs="Adobe Arabic"/>
                                    <w:b/>
                                    <w:bCs/>
                                    <w:color w:val="FFFFFF"/>
                                    <w:kern w:val="24"/>
                                    <w:sz w:val="36"/>
                                    <w:szCs w:val="36"/>
                                    <w:lang w:bidi="ar-EG"/>
                                  </w:rPr>
                                </w:pPr>
                                <w:r w:rsidRPr="007D02E3">
                                  <w:rPr>
                                    <w:rFonts w:eastAsia="Calibri" w:hAnsi="Adobe Arabic" w:cs="Adobe Arabic"/>
                                    <w:b/>
                                    <w:bCs/>
                                    <w:color w:val="FFFFFF"/>
                                    <w:kern w:val="24"/>
                                    <w:sz w:val="36"/>
                                    <w:szCs w:val="36"/>
                                    <w:rtl/>
                                    <w:lang w:bidi="ar-EG"/>
                                  </w:rPr>
                                  <w:t>مقارنة شاملة بين الأدوات</w:t>
                                </w:r>
                              </w:p>
                            </w:txbxContent>
                          </wps:txbx>
                          <wps:bodyPr wrap="square" rtlCol="1">
                            <a:spAutoFit/>
                          </wps:bodyPr>
                        </wps:wsp>
                      </wpg:grpSp>
                    </wpg:wgp>
                  </a:graphicData>
                </a:graphic>
              </wp:inline>
            </w:drawing>
          </mc:Choice>
          <mc:Fallback>
            <w:pict>
              <v:group w14:anchorId="47ED12EB" id="_x0000_s140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">
                <v:shape id="صورة 38" o:spid="_x0000_s141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">
                  <v:imagedata r:id="rId85" o:title=""/>
                </v:shape>
                <v:group id="مجموعة 39" o:spid="_x0000_s14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">
                  <v:group id="مجموعة 40" o:spid="_x0000_s14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">
                    <v:group id="مجموعة 41" o:spid="_x0000_s14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">
                      <v:shape id="شكل حر 42" o:spid="_x0000_s14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" fillcolor="#168489" stroked="f" strokeweight="1pt">
                        <v:stroke joinstyle="miter"/>
                      </v:roundrect>
                    </v:group>
                    <v:oval id="شكل بيضاوي 44" o:spid="_x0000_s14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" filled="f" strokecolor="#a5a5a5 [2092]" strokeweight="1pt">
                      <v:stroke joinstyle="miter"/>
                    </v:oval>
                  </v:group>
                  <v:shape id="مربع نص 41" o:spid="_x0000_s141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" filled="f" stroked="f">
                    <v:textbox style="mso-fit-shape-to-text:t">
                      <w:txbxContent>
                        <w:p w14:paraId="42F3CD07" w14:textId="113B7662" w:rsidR="007D02E3" w:rsidRDefault="007D02E3" w:rsidP="007D02E3">
                          <w:pPr>
                            <w:rPr>
                              <w:rFonts w:eastAsia="Calibri" w:hAnsi="Adobe Arabic" w:cs="Adobe Arabic"/>
                              <w:b/>
                              <w:bCs/>
                              <w:color w:val="FFFFFF"/>
                              <w:kern w:val="24"/>
                              <w:sz w:val="36"/>
                              <w:szCs w:val="36"/>
                              <w:lang w:bidi="ar-EG"/>
                            </w:rPr>
                          </w:pPr>
                          <w:r w:rsidRPr="007D02E3">
                            <w:rPr>
                              <w:rFonts w:eastAsia="Calibri" w:hAnsi="Adobe Arabic" w:cs="Adobe Arabic"/>
                              <w:b/>
                              <w:bCs/>
                              <w:color w:val="FFFFFF"/>
                              <w:kern w:val="24"/>
                              <w:sz w:val="36"/>
                              <w:szCs w:val="36"/>
                              <w:rtl/>
                              <w:lang w:bidi="ar-EG"/>
                            </w:rPr>
                            <w:t>مقارنة شاملة بين الأدوات</w:t>
                          </w:r>
                        </w:p>
                      </w:txbxContent>
                    </v:textbox>
                  </v:shape>
                </v:group>
                <w10:anchorlock/>
              </v:group>
            </w:pict>
          </mc:Fallback>
        </mc:AlternateContent>
      </w:r>
    </w:p>
    <w:p w14:paraId="0942A375" w14:textId="77777777" w:rsidR="00BE04A9" w:rsidRPr="00BE04A9" w:rsidRDefault="00BE04A9" w:rsidP="00BE04A9">
      <w:pPr>
        <w:rPr>
          <w:rFonts w:ascii="Sakkal Majalla" w:hAnsi="Sakkal Majalla"/>
          <w:sz w:val="34"/>
        </w:rPr>
      </w:pPr>
      <w:r w:rsidRPr="00BE04A9">
        <w:rPr>
          <w:rFonts w:ascii="Sakkal Majalla" w:hAnsi="Sakkal Majalla"/>
          <w:sz w:val="34"/>
          <w:rtl/>
        </w:rPr>
        <w:t>لفهم متى نستخدم كلّ أداةٍ، نحتاج لمقارنتها من عدّة زواياٍ رئيسيّةٍ</w:t>
      </w:r>
      <w:r w:rsidRPr="00BE04A9">
        <w:rPr>
          <w:rFonts w:ascii="Sakkal Majalla" w:hAnsi="Sakkal Majalla"/>
          <w:sz w:val="34"/>
        </w:rPr>
        <w:t>.</w:t>
      </w:r>
    </w:p>
    <w:p w14:paraId="5C856C9C" w14:textId="77777777" w:rsidR="00BE04A9" w:rsidRPr="007D02E3" w:rsidRDefault="00BE04A9" w:rsidP="00BE04A9">
      <w:pPr>
        <w:rPr>
          <w:rFonts w:ascii="Sakkal Majalla" w:hAnsi="Sakkal Majalla"/>
          <w:b/>
          <w:bCs/>
          <w:color w:val="008080"/>
          <w:sz w:val="34"/>
        </w:rPr>
      </w:pPr>
      <w:r w:rsidRPr="007D02E3">
        <w:rPr>
          <w:rFonts w:ascii="Sakkal Majalla" w:hAnsi="Sakkal Majalla"/>
          <w:b/>
          <w:bCs/>
          <w:color w:val="008080"/>
          <w:sz w:val="34"/>
          <w:rtl/>
        </w:rPr>
        <w:t>جدول المقارنة الشامل</w:t>
      </w:r>
      <w:r w:rsidRPr="007D02E3">
        <w:rPr>
          <w:rFonts w:ascii="Sakkal Majalla" w:hAnsi="Sakkal Majalla"/>
          <w:b/>
          <w:bCs/>
          <w:color w:val="008080"/>
          <w:sz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25"/>
        <w:gridCol w:w="1990"/>
        <w:gridCol w:w="1692"/>
        <w:gridCol w:w="1971"/>
        <w:gridCol w:w="1738"/>
      </w:tblGrid>
      <w:tr w:rsidR="007D02E3" w:rsidRPr="007D02E3" w14:paraId="04CA65A2" w14:textId="77777777" w:rsidTr="007D02E3">
        <w:trPr>
          <w:tblHeader/>
          <w:tblCellSpacing w:w="15" w:type="dxa"/>
        </w:trPr>
        <w:tc>
          <w:tcPr>
            <w:tcW w:w="0" w:type="auto"/>
            <w:shd w:val="clear" w:color="auto" w:fill="BFBFBF" w:themeFill="background1" w:themeFillShade="BF"/>
            <w:vAlign w:val="center"/>
            <w:hideMark/>
          </w:tcPr>
          <w:p w14:paraId="05A483DA"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tl/>
              </w:rPr>
              <w:t>المعيار</w:t>
            </w:r>
          </w:p>
        </w:tc>
        <w:tc>
          <w:tcPr>
            <w:tcW w:w="0" w:type="auto"/>
            <w:shd w:val="clear" w:color="auto" w:fill="BFBFBF" w:themeFill="background1" w:themeFillShade="BF"/>
            <w:vAlign w:val="center"/>
            <w:hideMark/>
          </w:tcPr>
          <w:p w14:paraId="1362FA3F"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ChatGPT</w:t>
            </w:r>
          </w:p>
        </w:tc>
        <w:tc>
          <w:tcPr>
            <w:tcW w:w="0" w:type="auto"/>
            <w:shd w:val="clear" w:color="auto" w:fill="BFBFBF" w:themeFill="background1" w:themeFillShade="BF"/>
            <w:vAlign w:val="center"/>
            <w:hideMark/>
          </w:tcPr>
          <w:p w14:paraId="5726F144"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Power BI</w:t>
            </w:r>
          </w:p>
        </w:tc>
        <w:tc>
          <w:tcPr>
            <w:tcW w:w="0" w:type="auto"/>
            <w:shd w:val="clear" w:color="auto" w:fill="BFBFBF" w:themeFill="background1" w:themeFillShade="BF"/>
            <w:vAlign w:val="center"/>
            <w:hideMark/>
          </w:tcPr>
          <w:p w14:paraId="0C02A841"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Google Colab</w:t>
            </w:r>
          </w:p>
        </w:tc>
        <w:tc>
          <w:tcPr>
            <w:tcW w:w="0" w:type="auto"/>
            <w:shd w:val="clear" w:color="auto" w:fill="BFBFBF" w:themeFill="background1" w:themeFillShade="BF"/>
            <w:vAlign w:val="center"/>
            <w:hideMark/>
          </w:tcPr>
          <w:p w14:paraId="5CFD8454" w14:textId="77777777" w:rsidR="00BE04A9" w:rsidRPr="007D02E3" w:rsidRDefault="00BE04A9" w:rsidP="009B65FE">
            <w:pPr>
              <w:jc w:val="center"/>
              <w:rPr>
                <w:rFonts w:ascii="Adobe Arabic" w:hAnsi="Adobe Arabic" w:cs="Adobe Arabic"/>
                <w:b/>
                <w:bCs/>
                <w:color w:val="008080"/>
                <w:sz w:val="36"/>
                <w:szCs w:val="36"/>
              </w:rPr>
            </w:pPr>
            <w:r w:rsidRPr="007D02E3">
              <w:rPr>
                <w:rFonts w:ascii="Adobe Arabic" w:hAnsi="Adobe Arabic" w:cs="Adobe Arabic"/>
                <w:b/>
                <w:bCs/>
                <w:color w:val="008080"/>
                <w:sz w:val="36"/>
                <w:szCs w:val="36"/>
              </w:rPr>
              <w:t>Tableau</w:t>
            </w:r>
          </w:p>
        </w:tc>
      </w:tr>
      <w:tr w:rsidR="00BE04A9" w:rsidRPr="00BE04A9" w14:paraId="570EF1A6" w14:textId="77777777" w:rsidTr="009B65FE">
        <w:trPr>
          <w:tblCellSpacing w:w="15" w:type="dxa"/>
        </w:trPr>
        <w:tc>
          <w:tcPr>
            <w:tcW w:w="0" w:type="auto"/>
            <w:vAlign w:val="center"/>
            <w:hideMark/>
          </w:tcPr>
          <w:p w14:paraId="63A9A688"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سهولة الاستخدام</w:t>
            </w:r>
          </w:p>
        </w:tc>
        <w:tc>
          <w:tcPr>
            <w:tcW w:w="0" w:type="auto"/>
            <w:vAlign w:val="center"/>
            <w:hideMark/>
          </w:tcPr>
          <w:p w14:paraId="7E668F76" w14:textId="77777777" w:rsidR="00BE04A9" w:rsidRPr="00BE04A9" w:rsidRDefault="00BE04A9" w:rsidP="009B65FE">
            <w:pPr>
              <w:rPr>
                <w:rFonts w:ascii="Sakkal Majalla" w:hAnsi="Sakkal Majalla"/>
                <w:sz w:val="34"/>
              </w:rPr>
            </w:pPr>
            <w:r w:rsidRPr="00BE04A9">
              <w:rPr>
                <w:rFonts w:ascii="Sakkal Majalla" w:hAnsi="Sakkal Majalla"/>
                <w:sz w:val="34"/>
                <w:rtl/>
              </w:rPr>
              <w:t>سهل جدّاً (محادثة طبيعيّة)</w:t>
            </w:r>
          </w:p>
        </w:tc>
        <w:tc>
          <w:tcPr>
            <w:tcW w:w="0" w:type="auto"/>
            <w:vAlign w:val="center"/>
            <w:hideMark/>
          </w:tcPr>
          <w:p w14:paraId="3F9A9CD3" w14:textId="77777777" w:rsidR="00BE04A9" w:rsidRPr="00BE04A9" w:rsidRDefault="00BE04A9" w:rsidP="009B65FE">
            <w:pPr>
              <w:rPr>
                <w:rFonts w:ascii="Sakkal Majalla" w:hAnsi="Sakkal Majalla"/>
                <w:sz w:val="34"/>
              </w:rPr>
            </w:pPr>
            <w:r w:rsidRPr="00BE04A9">
              <w:rPr>
                <w:rFonts w:ascii="Sakkal Majalla" w:hAnsi="Sakkal Majalla"/>
                <w:sz w:val="34"/>
                <w:rtl/>
              </w:rPr>
              <w:t>متوسّط (واجهة بصريّة)</w:t>
            </w:r>
          </w:p>
        </w:tc>
        <w:tc>
          <w:tcPr>
            <w:tcW w:w="0" w:type="auto"/>
            <w:vAlign w:val="center"/>
            <w:hideMark/>
          </w:tcPr>
          <w:p w14:paraId="297F2757" w14:textId="77777777" w:rsidR="00BE04A9" w:rsidRPr="00BE04A9" w:rsidRDefault="00BE04A9" w:rsidP="009B65FE">
            <w:pPr>
              <w:rPr>
                <w:rFonts w:ascii="Sakkal Majalla" w:hAnsi="Sakkal Majalla"/>
                <w:sz w:val="34"/>
              </w:rPr>
            </w:pPr>
            <w:r w:rsidRPr="00BE04A9">
              <w:rPr>
                <w:rFonts w:ascii="Sakkal Majalla" w:hAnsi="Sakkal Majalla"/>
                <w:sz w:val="34"/>
                <w:rtl/>
              </w:rPr>
              <w:t>صعب نسبيّاً (يحتاج برمجة)</w:t>
            </w:r>
          </w:p>
        </w:tc>
        <w:tc>
          <w:tcPr>
            <w:tcW w:w="0" w:type="auto"/>
            <w:vAlign w:val="center"/>
            <w:hideMark/>
          </w:tcPr>
          <w:p w14:paraId="0E150289" w14:textId="77777777" w:rsidR="00BE04A9" w:rsidRPr="00BE04A9" w:rsidRDefault="00BE04A9" w:rsidP="009B65FE">
            <w:pPr>
              <w:rPr>
                <w:rFonts w:ascii="Sakkal Majalla" w:hAnsi="Sakkal Majalla"/>
                <w:sz w:val="34"/>
              </w:rPr>
            </w:pPr>
            <w:r w:rsidRPr="00BE04A9">
              <w:rPr>
                <w:rFonts w:ascii="Sakkal Majalla" w:hAnsi="Sakkal Majalla"/>
                <w:sz w:val="34"/>
                <w:rtl/>
              </w:rPr>
              <w:t>متوسّط (واجهة بصريّة)</w:t>
            </w:r>
          </w:p>
        </w:tc>
      </w:tr>
      <w:tr w:rsidR="00BE04A9" w:rsidRPr="00BE04A9" w14:paraId="60AF742F" w14:textId="77777777" w:rsidTr="009B65FE">
        <w:trPr>
          <w:tblCellSpacing w:w="15" w:type="dxa"/>
        </w:trPr>
        <w:tc>
          <w:tcPr>
            <w:tcW w:w="0" w:type="auto"/>
            <w:vAlign w:val="center"/>
            <w:hideMark/>
          </w:tcPr>
          <w:p w14:paraId="735949C3"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التكلفة</w:t>
            </w:r>
          </w:p>
        </w:tc>
        <w:tc>
          <w:tcPr>
            <w:tcW w:w="0" w:type="auto"/>
            <w:vAlign w:val="center"/>
            <w:hideMark/>
          </w:tcPr>
          <w:p w14:paraId="436FC396" w14:textId="77777777" w:rsidR="00BE04A9" w:rsidRPr="00BE04A9" w:rsidRDefault="00BE04A9" w:rsidP="009B65FE">
            <w:pPr>
              <w:rPr>
                <w:rFonts w:ascii="Sakkal Majalla" w:hAnsi="Sakkal Majalla"/>
                <w:sz w:val="34"/>
              </w:rPr>
            </w:pPr>
            <w:r w:rsidRPr="00BE04A9">
              <w:rPr>
                <w:rFonts w:ascii="Sakkal Majalla" w:hAnsi="Sakkal Majalla"/>
                <w:sz w:val="34"/>
                <w:rtl/>
              </w:rPr>
              <w:t>مجّاني ومدفوع</w:t>
            </w:r>
          </w:p>
        </w:tc>
        <w:tc>
          <w:tcPr>
            <w:tcW w:w="0" w:type="auto"/>
            <w:vAlign w:val="center"/>
            <w:hideMark/>
          </w:tcPr>
          <w:p w14:paraId="31AF342D" w14:textId="77777777" w:rsidR="00BE04A9" w:rsidRPr="00BE04A9" w:rsidRDefault="00BE04A9" w:rsidP="009B65FE">
            <w:pPr>
              <w:rPr>
                <w:rFonts w:ascii="Sakkal Majalla" w:hAnsi="Sakkal Majalla"/>
                <w:sz w:val="34"/>
              </w:rPr>
            </w:pPr>
            <w:r w:rsidRPr="00BE04A9">
              <w:rPr>
                <w:rFonts w:ascii="Sakkal Majalla" w:hAnsi="Sakkal Majalla"/>
                <w:sz w:val="34"/>
                <w:rtl/>
              </w:rPr>
              <w:t>مجّاني ومدفوع</w:t>
            </w:r>
          </w:p>
        </w:tc>
        <w:tc>
          <w:tcPr>
            <w:tcW w:w="0" w:type="auto"/>
            <w:vAlign w:val="center"/>
            <w:hideMark/>
          </w:tcPr>
          <w:p w14:paraId="29715E4B" w14:textId="77777777" w:rsidR="00BE04A9" w:rsidRPr="00BE04A9" w:rsidRDefault="00BE04A9" w:rsidP="009B65FE">
            <w:pPr>
              <w:rPr>
                <w:rFonts w:ascii="Sakkal Majalla" w:hAnsi="Sakkal Majalla"/>
                <w:sz w:val="34"/>
              </w:rPr>
            </w:pPr>
            <w:r w:rsidRPr="00BE04A9">
              <w:rPr>
                <w:rFonts w:ascii="Sakkal Majalla" w:hAnsi="Sakkal Majalla"/>
                <w:sz w:val="34"/>
                <w:rtl/>
              </w:rPr>
              <w:t>مجّاني</w:t>
            </w:r>
          </w:p>
        </w:tc>
        <w:tc>
          <w:tcPr>
            <w:tcW w:w="0" w:type="auto"/>
            <w:vAlign w:val="center"/>
            <w:hideMark/>
          </w:tcPr>
          <w:p w14:paraId="7D3B22B5" w14:textId="77777777" w:rsidR="00BE04A9" w:rsidRPr="00BE04A9" w:rsidRDefault="00BE04A9" w:rsidP="009B65FE">
            <w:pPr>
              <w:rPr>
                <w:rFonts w:ascii="Sakkal Majalla" w:hAnsi="Sakkal Majalla"/>
                <w:sz w:val="34"/>
              </w:rPr>
            </w:pPr>
            <w:r w:rsidRPr="00BE04A9">
              <w:rPr>
                <w:rFonts w:ascii="Sakkal Majalla" w:hAnsi="Sakkal Majalla"/>
                <w:sz w:val="34"/>
                <w:rtl/>
              </w:rPr>
              <w:t>مجّاني ومدفوع</w:t>
            </w:r>
          </w:p>
        </w:tc>
      </w:tr>
      <w:tr w:rsidR="00BE04A9" w:rsidRPr="00BE04A9" w14:paraId="53E4BB17" w14:textId="77777777" w:rsidTr="009B65FE">
        <w:trPr>
          <w:tblCellSpacing w:w="15" w:type="dxa"/>
        </w:trPr>
        <w:tc>
          <w:tcPr>
            <w:tcW w:w="0" w:type="auto"/>
            <w:vAlign w:val="center"/>
            <w:hideMark/>
          </w:tcPr>
          <w:p w14:paraId="460927C9"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نوع البيانات الأنسب</w:t>
            </w:r>
          </w:p>
        </w:tc>
        <w:tc>
          <w:tcPr>
            <w:tcW w:w="0" w:type="auto"/>
            <w:vAlign w:val="center"/>
            <w:hideMark/>
          </w:tcPr>
          <w:p w14:paraId="68481565" w14:textId="77777777" w:rsidR="00BE04A9" w:rsidRPr="00BE04A9" w:rsidRDefault="00BE04A9" w:rsidP="009B65FE">
            <w:pPr>
              <w:rPr>
                <w:rFonts w:ascii="Sakkal Majalla" w:hAnsi="Sakkal Majalla"/>
                <w:sz w:val="34"/>
              </w:rPr>
            </w:pPr>
            <w:r w:rsidRPr="00BE04A9">
              <w:rPr>
                <w:rFonts w:ascii="Sakkal Majalla" w:hAnsi="Sakkal Majalla"/>
                <w:sz w:val="34"/>
                <w:rtl/>
              </w:rPr>
              <w:t>نصّيّة ومحادثات</w:t>
            </w:r>
          </w:p>
        </w:tc>
        <w:tc>
          <w:tcPr>
            <w:tcW w:w="0" w:type="auto"/>
            <w:vAlign w:val="center"/>
            <w:hideMark/>
          </w:tcPr>
          <w:p w14:paraId="3069B98E" w14:textId="77777777" w:rsidR="00BE04A9" w:rsidRPr="00BE04A9" w:rsidRDefault="00BE04A9" w:rsidP="009B65FE">
            <w:pPr>
              <w:rPr>
                <w:rFonts w:ascii="Sakkal Majalla" w:hAnsi="Sakkal Majalla"/>
                <w:sz w:val="34"/>
              </w:rPr>
            </w:pPr>
            <w:r w:rsidRPr="00BE04A9">
              <w:rPr>
                <w:rFonts w:ascii="Sakkal Majalla" w:hAnsi="Sakkal Majalla"/>
                <w:sz w:val="34"/>
                <w:rtl/>
              </w:rPr>
              <w:t>منظّمة (جداول)</w:t>
            </w:r>
          </w:p>
        </w:tc>
        <w:tc>
          <w:tcPr>
            <w:tcW w:w="0" w:type="auto"/>
            <w:vAlign w:val="center"/>
            <w:hideMark/>
          </w:tcPr>
          <w:p w14:paraId="63004BB5" w14:textId="77777777" w:rsidR="00BE04A9" w:rsidRPr="00BE04A9" w:rsidRDefault="00BE04A9" w:rsidP="009B65FE">
            <w:pPr>
              <w:rPr>
                <w:rFonts w:ascii="Sakkal Majalla" w:hAnsi="Sakkal Majalla"/>
                <w:sz w:val="34"/>
              </w:rPr>
            </w:pPr>
            <w:r w:rsidRPr="00BE04A9">
              <w:rPr>
                <w:rFonts w:ascii="Sakkal Majalla" w:hAnsi="Sakkal Majalla"/>
                <w:sz w:val="34"/>
                <w:rtl/>
              </w:rPr>
              <w:t>جميع الأنواع</w:t>
            </w:r>
          </w:p>
        </w:tc>
        <w:tc>
          <w:tcPr>
            <w:tcW w:w="0" w:type="auto"/>
            <w:vAlign w:val="center"/>
            <w:hideMark/>
          </w:tcPr>
          <w:p w14:paraId="1D6557C4" w14:textId="77777777" w:rsidR="00BE04A9" w:rsidRPr="00BE04A9" w:rsidRDefault="00BE04A9" w:rsidP="009B65FE">
            <w:pPr>
              <w:rPr>
                <w:rFonts w:ascii="Sakkal Majalla" w:hAnsi="Sakkal Majalla"/>
                <w:sz w:val="34"/>
              </w:rPr>
            </w:pPr>
            <w:r w:rsidRPr="00BE04A9">
              <w:rPr>
                <w:rFonts w:ascii="Sakkal Majalla" w:hAnsi="Sakkal Majalla"/>
                <w:sz w:val="34"/>
                <w:rtl/>
              </w:rPr>
              <w:t>منظّمة (جداول)</w:t>
            </w:r>
          </w:p>
        </w:tc>
      </w:tr>
      <w:tr w:rsidR="00BE04A9" w:rsidRPr="00BE04A9" w14:paraId="1D2DB9E3" w14:textId="77777777" w:rsidTr="009B65FE">
        <w:trPr>
          <w:tblCellSpacing w:w="15" w:type="dxa"/>
        </w:trPr>
        <w:tc>
          <w:tcPr>
            <w:tcW w:w="0" w:type="auto"/>
            <w:vAlign w:val="center"/>
            <w:hideMark/>
          </w:tcPr>
          <w:p w14:paraId="08EA46BD"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التصوّر البياني</w:t>
            </w:r>
          </w:p>
        </w:tc>
        <w:tc>
          <w:tcPr>
            <w:tcW w:w="0" w:type="auto"/>
            <w:vAlign w:val="center"/>
            <w:hideMark/>
          </w:tcPr>
          <w:p w14:paraId="1EA86AEC"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c>
          <w:tcPr>
            <w:tcW w:w="0" w:type="auto"/>
            <w:vAlign w:val="center"/>
            <w:hideMark/>
          </w:tcPr>
          <w:p w14:paraId="3E1AA44B"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c>
          <w:tcPr>
            <w:tcW w:w="0" w:type="auto"/>
            <w:vAlign w:val="center"/>
            <w:hideMark/>
          </w:tcPr>
          <w:p w14:paraId="1F1DB2CE" w14:textId="77777777" w:rsidR="00BE04A9" w:rsidRPr="00BE04A9" w:rsidRDefault="00BE04A9" w:rsidP="009B65FE">
            <w:pPr>
              <w:rPr>
                <w:rFonts w:ascii="Sakkal Majalla" w:hAnsi="Sakkal Majalla"/>
                <w:sz w:val="34"/>
              </w:rPr>
            </w:pPr>
            <w:r w:rsidRPr="00BE04A9">
              <w:rPr>
                <w:rFonts w:ascii="Sakkal Majalla" w:hAnsi="Sakkal Majalla"/>
                <w:sz w:val="34"/>
                <w:rtl/>
              </w:rPr>
              <w:t>جيّد (بالبرمجة)</w:t>
            </w:r>
          </w:p>
        </w:tc>
        <w:tc>
          <w:tcPr>
            <w:tcW w:w="0" w:type="auto"/>
            <w:vAlign w:val="center"/>
            <w:hideMark/>
          </w:tcPr>
          <w:p w14:paraId="51614F58" w14:textId="77777777" w:rsidR="00BE04A9" w:rsidRPr="00BE04A9" w:rsidRDefault="00BE04A9" w:rsidP="009B65FE">
            <w:pPr>
              <w:rPr>
                <w:rFonts w:ascii="Sakkal Majalla" w:hAnsi="Sakkal Majalla"/>
                <w:sz w:val="34"/>
              </w:rPr>
            </w:pPr>
            <w:r w:rsidRPr="00BE04A9">
              <w:rPr>
                <w:rFonts w:ascii="Sakkal Majalla" w:hAnsi="Sakkal Majalla"/>
                <w:sz w:val="34"/>
                <w:rtl/>
              </w:rPr>
              <w:t>ممتاز جدّاً</w:t>
            </w:r>
          </w:p>
        </w:tc>
      </w:tr>
      <w:tr w:rsidR="00BE04A9" w:rsidRPr="00BE04A9" w14:paraId="00B2C296" w14:textId="77777777" w:rsidTr="009B65FE">
        <w:trPr>
          <w:tblCellSpacing w:w="15" w:type="dxa"/>
        </w:trPr>
        <w:tc>
          <w:tcPr>
            <w:tcW w:w="0" w:type="auto"/>
            <w:vAlign w:val="center"/>
            <w:hideMark/>
          </w:tcPr>
          <w:p w14:paraId="7E4107E9"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التعلّم الآلي</w:t>
            </w:r>
          </w:p>
        </w:tc>
        <w:tc>
          <w:tcPr>
            <w:tcW w:w="0" w:type="auto"/>
            <w:vAlign w:val="center"/>
            <w:hideMark/>
          </w:tcPr>
          <w:p w14:paraId="1FD97CAB" w14:textId="77777777" w:rsidR="00BE04A9" w:rsidRPr="00BE04A9" w:rsidRDefault="00BE04A9" w:rsidP="009B65FE">
            <w:pPr>
              <w:rPr>
                <w:rFonts w:ascii="Sakkal Majalla" w:hAnsi="Sakkal Majalla"/>
                <w:sz w:val="34"/>
              </w:rPr>
            </w:pPr>
            <w:r w:rsidRPr="00BE04A9">
              <w:rPr>
                <w:rFonts w:ascii="Sakkal Majalla" w:hAnsi="Sakkal Majalla"/>
                <w:sz w:val="34"/>
                <w:rtl/>
              </w:rPr>
              <w:t>توليد أكواد</w:t>
            </w:r>
          </w:p>
        </w:tc>
        <w:tc>
          <w:tcPr>
            <w:tcW w:w="0" w:type="auto"/>
            <w:vAlign w:val="center"/>
            <w:hideMark/>
          </w:tcPr>
          <w:p w14:paraId="75906BE2"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c>
          <w:tcPr>
            <w:tcW w:w="0" w:type="auto"/>
            <w:vAlign w:val="center"/>
            <w:hideMark/>
          </w:tcPr>
          <w:p w14:paraId="4087AD0B"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c>
          <w:tcPr>
            <w:tcW w:w="0" w:type="auto"/>
            <w:vAlign w:val="center"/>
            <w:hideMark/>
          </w:tcPr>
          <w:p w14:paraId="30066739"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r>
      <w:tr w:rsidR="00BE04A9" w:rsidRPr="00BE04A9" w14:paraId="35400118" w14:textId="77777777" w:rsidTr="009B65FE">
        <w:trPr>
          <w:tblCellSpacing w:w="15" w:type="dxa"/>
        </w:trPr>
        <w:tc>
          <w:tcPr>
            <w:tcW w:w="0" w:type="auto"/>
            <w:vAlign w:val="center"/>
            <w:hideMark/>
          </w:tcPr>
          <w:p w14:paraId="64DFB5E7"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التعاون والمشاركة</w:t>
            </w:r>
          </w:p>
        </w:tc>
        <w:tc>
          <w:tcPr>
            <w:tcW w:w="0" w:type="auto"/>
            <w:vAlign w:val="center"/>
            <w:hideMark/>
          </w:tcPr>
          <w:p w14:paraId="75524EB6" w14:textId="77777777" w:rsidR="00BE04A9" w:rsidRPr="00BE04A9" w:rsidRDefault="00BE04A9" w:rsidP="009B65FE">
            <w:pPr>
              <w:rPr>
                <w:rFonts w:ascii="Sakkal Majalla" w:hAnsi="Sakkal Majalla"/>
                <w:sz w:val="34"/>
              </w:rPr>
            </w:pPr>
            <w:r w:rsidRPr="00BE04A9">
              <w:rPr>
                <w:rFonts w:ascii="Sakkal Majalla" w:hAnsi="Sakkal Majalla"/>
                <w:sz w:val="34"/>
                <w:rtl/>
              </w:rPr>
              <w:t>محدود</w:t>
            </w:r>
          </w:p>
        </w:tc>
        <w:tc>
          <w:tcPr>
            <w:tcW w:w="0" w:type="auto"/>
            <w:vAlign w:val="center"/>
            <w:hideMark/>
          </w:tcPr>
          <w:p w14:paraId="71A281B8"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c>
          <w:tcPr>
            <w:tcW w:w="0" w:type="auto"/>
            <w:vAlign w:val="center"/>
            <w:hideMark/>
          </w:tcPr>
          <w:p w14:paraId="02575560" w14:textId="77777777" w:rsidR="00BE04A9" w:rsidRPr="00BE04A9" w:rsidRDefault="00BE04A9" w:rsidP="009B65FE">
            <w:pPr>
              <w:rPr>
                <w:rFonts w:ascii="Sakkal Majalla" w:hAnsi="Sakkal Majalla"/>
                <w:sz w:val="34"/>
              </w:rPr>
            </w:pPr>
            <w:r w:rsidRPr="00BE04A9">
              <w:rPr>
                <w:rFonts w:ascii="Sakkal Majalla" w:hAnsi="Sakkal Majalla"/>
                <w:sz w:val="34"/>
                <w:rtl/>
              </w:rPr>
              <w:t>جيّد</w:t>
            </w:r>
          </w:p>
        </w:tc>
        <w:tc>
          <w:tcPr>
            <w:tcW w:w="0" w:type="auto"/>
            <w:vAlign w:val="center"/>
            <w:hideMark/>
          </w:tcPr>
          <w:p w14:paraId="6B72FC25" w14:textId="77777777" w:rsidR="00BE04A9" w:rsidRPr="00BE04A9" w:rsidRDefault="00BE04A9" w:rsidP="009B65FE">
            <w:pPr>
              <w:rPr>
                <w:rFonts w:ascii="Sakkal Majalla" w:hAnsi="Sakkal Majalla"/>
                <w:sz w:val="34"/>
              </w:rPr>
            </w:pPr>
            <w:r w:rsidRPr="00BE04A9">
              <w:rPr>
                <w:rFonts w:ascii="Sakkal Majalla" w:hAnsi="Sakkal Majalla"/>
                <w:sz w:val="34"/>
                <w:rtl/>
              </w:rPr>
              <w:t>ممتاز</w:t>
            </w:r>
          </w:p>
        </w:tc>
      </w:tr>
      <w:tr w:rsidR="00BE04A9" w:rsidRPr="00BE04A9" w14:paraId="1AACB7CC" w14:textId="77777777" w:rsidTr="009B65FE">
        <w:trPr>
          <w:tblCellSpacing w:w="15" w:type="dxa"/>
        </w:trPr>
        <w:tc>
          <w:tcPr>
            <w:tcW w:w="0" w:type="auto"/>
            <w:vAlign w:val="center"/>
            <w:hideMark/>
          </w:tcPr>
          <w:p w14:paraId="7376C49E"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المعالجة الفوريّة</w:t>
            </w:r>
          </w:p>
        </w:tc>
        <w:tc>
          <w:tcPr>
            <w:tcW w:w="0" w:type="auto"/>
            <w:vAlign w:val="center"/>
            <w:hideMark/>
          </w:tcPr>
          <w:p w14:paraId="2E61C581" w14:textId="77777777" w:rsidR="00BE04A9" w:rsidRPr="00BE04A9" w:rsidRDefault="00BE04A9" w:rsidP="009B65FE">
            <w:pPr>
              <w:rPr>
                <w:rFonts w:ascii="Sakkal Majalla" w:hAnsi="Sakkal Majalla"/>
                <w:sz w:val="34"/>
              </w:rPr>
            </w:pPr>
            <w:r w:rsidRPr="00BE04A9">
              <w:rPr>
                <w:rFonts w:ascii="Sakkal Majalla" w:hAnsi="Sakkal Majalla"/>
                <w:sz w:val="34"/>
                <w:rtl/>
              </w:rPr>
              <w:t>ممتازة</w:t>
            </w:r>
          </w:p>
        </w:tc>
        <w:tc>
          <w:tcPr>
            <w:tcW w:w="0" w:type="auto"/>
            <w:vAlign w:val="center"/>
            <w:hideMark/>
          </w:tcPr>
          <w:p w14:paraId="77E2B31C" w14:textId="77777777" w:rsidR="00BE04A9" w:rsidRPr="00BE04A9" w:rsidRDefault="00BE04A9" w:rsidP="009B65FE">
            <w:pPr>
              <w:rPr>
                <w:rFonts w:ascii="Sakkal Majalla" w:hAnsi="Sakkal Majalla"/>
                <w:sz w:val="34"/>
              </w:rPr>
            </w:pPr>
            <w:r w:rsidRPr="00BE04A9">
              <w:rPr>
                <w:rFonts w:ascii="Sakkal Majalla" w:hAnsi="Sakkal Majalla"/>
                <w:sz w:val="34"/>
                <w:rtl/>
              </w:rPr>
              <w:t>ممتازة</w:t>
            </w:r>
          </w:p>
        </w:tc>
        <w:tc>
          <w:tcPr>
            <w:tcW w:w="0" w:type="auto"/>
            <w:vAlign w:val="center"/>
            <w:hideMark/>
          </w:tcPr>
          <w:p w14:paraId="4EFE43CA" w14:textId="77777777" w:rsidR="00BE04A9" w:rsidRPr="00BE04A9" w:rsidRDefault="00BE04A9" w:rsidP="009B65FE">
            <w:pPr>
              <w:rPr>
                <w:rFonts w:ascii="Sakkal Majalla" w:hAnsi="Sakkal Majalla"/>
                <w:sz w:val="34"/>
              </w:rPr>
            </w:pPr>
            <w:r w:rsidRPr="00BE04A9">
              <w:rPr>
                <w:rFonts w:ascii="Sakkal Majalla" w:hAnsi="Sakkal Majalla"/>
                <w:sz w:val="34"/>
                <w:rtl/>
              </w:rPr>
              <w:t>تعتمد على الكود</w:t>
            </w:r>
          </w:p>
        </w:tc>
        <w:tc>
          <w:tcPr>
            <w:tcW w:w="0" w:type="auto"/>
            <w:vAlign w:val="center"/>
            <w:hideMark/>
          </w:tcPr>
          <w:p w14:paraId="0B7B77B9" w14:textId="77777777" w:rsidR="00BE04A9" w:rsidRPr="00BE04A9" w:rsidRDefault="00BE04A9" w:rsidP="009B65FE">
            <w:pPr>
              <w:rPr>
                <w:rFonts w:ascii="Sakkal Majalla" w:hAnsi="Sakkal Majalla"/>
                <w:sz w:val="34"/>
              </w:rPr>
            </w:pPr>
            <w:r w:rsidRPr="00BE04A9">
              <w:rPr>
                <w:rFonts w:ascii="Sakkal Majalla" w:hAnsi="Sakkal Majalla"/>
                <w:sz w:val="34"/>
                <w:rtl/>
              </w:rPr>
              <w:t>ممتازة</w:t>
            </w:r>
          </w:p>
        </w:tc>
      </w:tr>
      <w:tr w:rsidR="00BE04A9" w:rsidRPr="00BE04A9" w14:paraId="7F4BB948" w14:textId="77777777" w:rsidTr="009B65FE">
        <w:trPr>
          <w:tblCellSpacing w:w="15" w:type="dxa"/>
        </w:trPr>
        <w:tc>
          <w:tcPr>
            <w:tcW w:w="0" w:type="auto"/>
            <w:vAlign w:val="center"/>
            <w:hideMark/>
          </w:tcPr>
          <w:p w14:paraId="6F13BA70" w14:textId="77777777" w:rsidR="00BE04A9" w:rsidRPr="007D02E3" w:rsidRDefault="00BE04A9" w:rsidP="009B65FE">
            <w:pPr>
              <w:rPr>
                <w:rFonts w:ascii="Adobe Arabic" w:hAnsi="Adobe Arabic" w:cs="Adobe Arabic"/>
                <w:sz w:val="36"/>
                <w:szCs w:val="36"/>
              </w:rPr>
            </w:pPr>
            <w:r w:rsidRPr="007D02E3">
              <w:rPr>
                <w:rFonts w:ascii="Adobe Arabic" w:hAnsi="Adobe Arabic" w:cs="Adobe Arabic"/>
                <w:b/>
                <w:bCs/>
                <w:sz w:val="36"/>
                <w:szCs w:val="36"/>
                <w:rtl/>
              </w:rPr>
              <w:t>المرونة والتخصيص</w:t>
            </w:r>
          </w:p>
        </w:tc>
        <w:tc>
          <w:tcPr>
            <w:tcW w:w="0" w:type="auto"/>
            <w:vAlign w:val="center"/>
            <w:hideMark/>
          </w:tcPr>
          <w:p w14:paraId="62E456C4" w14:textId="77777777" w:rsidR="00BE04A9" w:rsidRPr="00BE04A9" w:rsidRDefault="00BE04A9" w:rsidP="009B65FE">
            <w:pPr>
              <w:rPr>
                <w:rFonts w:ascii="Sakkal Majalla" w:hAnsi="Sakkal Majalla"/>
                <w:sz w:val="34"/>
              </w:rPr>
            </w:pPr>
            <w:r w:rsidRPr="00BE04A9">
              <w:rPr>
                <w:rFonts w:ascii="Sakkal Majalla" w:hAnsi="Sakkal Majalla"/>
                <w:sz w:val="34"/>
                <w:rtl/>
              </w:rPr>
              <w:t>متوسّطة</w:t>
            </w:r>
          </w:p>
        </w:tc>
        <w:tc>
          <w:tcPr>
            <w:tcW w:w="0" w:type="auto"/>
            <w:vAlign w:val="center"/>
            <w:hideMark/>
          </w:tcPr>
          <w:p w14:paraId="6CE1959C" w14:textId="77777777" w:rsidR="00BE04A9" w:rsidRPr="00BE04A9" w:rsidRDefault="00BE04A9" w:rsidP="009B65FE">
            <w:pPr>
              <w:rPr>
                <w:rFonts w:ascii="Sakkal Majalla" w:hAnsi="Sakkal Majalla"/>
                <w:sz w:val="34"/>
              </w:rPr>
            </w:pPr>
            <w:r w:rsidRPr="00BE04A9">
              <w:rPr>
                <w:rFonts w:ascii="Sakkal Majalla" w:hAnsi="Sakkal Majalla"/>
                <w:sz w:val="34"/>
                <w:rtl/>
              </w:rPr>
              <w:t>جيّدة</w:t>
            </w:r>
          </w:p>
        </w:tc>
        <w:tc>
          <w:tcPr>
            <w:tcW w:w="0" w:type="auto"/>
            <w:vAlign w:val="center"/>
            <w:hideMark/>
          </w:tcPr>
          <w:p w14:paraId="25357DE8" w14:textId="77777777" w:rsidR="00BE04A9" w:rsidRPr="00BE04A9" w:rsidRDefault="00BE04A9" w:rsidP="009B65FE">
            <w:pPr>
              <w:rPr>
                <w:rFonts w:ascii="Sakkal Majalla" w:hAnsi="Sakkal Majalla"/>
                <w:sz w:val="34"/>
              </w:rPr>
            </w:pPr>
            <w:r w:rsidRPr="00BE04A9">
              <w:rPr>
                <w:rFonts w:ascii="Sakkal Majalla" w:hAnsi="Sakkal Majalla"/>
                <w:sz w:val="34"/>
                <w:rtl/>
              </w:rPr>
              <w:t>ممتازة جدّاً</w:t>
            </w:r>
          </w:p>
        </w:tc>
        <w:tc>
          <w:tcPr>
            <w:tcW w:w="0" w:type="auto"/>
            <w:vAlign w:val="center"/>
            <w:hideMark/>
          </w:tcPr>
          <w:p w14:paraId="102BE70E" w14:textId="77777777" w:rsidR="00BE04A9" w:rsidRPr="00BE04A9" w:rsidRDefault="00BE04A9" w:rsidP="009B65FE">
            <w:pPr>
              <w:rPr>
                <w:rFonts w:ascii="Sakkal Majalla" w:hAnsi="Sakkal Majalla"/>
                <w:sz w:val="34"/>
              </w:rPr>
            </w:pPr>
            <w:r w:rsidRPr="00BE04A9">
              <w:rPr>
                <w:rFonts w:ascii="Sakkal Majalla" w:hAnsi="Sakkal Majalla"/>
                <w:sz w:val="34"/>
                <w:rtl/>
              </w:rPr>
              <w:t>جيّدة جدّاً</w:t>
            </w:r>
          </w:p>
        </w:tc>
      </w:tr>
    </w:tbl>
    <w:p w14:paraId="170FFE03" w14:textId="77777777" w:rsidR="00BE04A9" w:rsidRPr="007D02E3" w:rsidRDefault="00BE04A9" w:rsidP="007D02E3">
      <w:pPr>
        <w:keepNext/>
        <w:pageBreakBefore/>
        <w:rPr>
          <w:rFonts w:ascii="Sakkal Majalla" w:hAnsi="Sakkal Majalla"/>
          <w:b/>
          <w:bCs/>
          <w:color w:val="008080"/>
          <w:sz w:val="34"/>
        </w:rPr>
      </w:pPr>
      <w:r w:rsidRPr="007D02E3">
        <w:rPr>
          <w:rFonts w:ascii="Sakkal Majalla" w:hAnsi="Sakkal Majalla"/>
          <w:b/>
          <w:bCs/>
          <w:color w:val="008080"/>
          <w:sz w:val="34"/>
          <w:rtl/>
        </w:rPr>
        <w:lastRenderedPageBreak/>
        <w:t>المقارنة من حيث الاستخدام والمجالات</w:t>
      </w:r>
      <w:r w:rsidRPr="007D02E3">
        <w:rPr>
          <w:rFonts w:ascii="Sakkal Majalla" w:hAnsi="Sakkal Majalla"/>
          <w:b/>
          <w:bCs/>
          <w:color w:val="008080"/>
          <w:sz w:val="34"/>
        </w:rPr>
        <w:t>:</w:t>
      </w:r>
    </w:p>
    <w:p w14:paraId="31B6162D" w14:textId="7AB7447B" w:rsidR="007D02E3" w:rsidRPr="007D02E3" w:rsidRDefault="001E253C" w:rsidP="007D02E3">
      <w:pPr>
        <w:rPr>
          <w:rFonts w:ascii="Sakkal Majalla" w:hAnsi="Sakkal Majalla"/>
          <w:b/>
          <w:bCs/>
          <w:color w:val="C00000"/>
          <w:sz w:val="34"/>
        </w:rPr>
      </w:pPr>
      <w:hyperlink r:id="rId168" w:history="1">
        <w:r w:rsidR="00BE04A9" w:rsidRPr="001E253C">
          <w:rPr>
            <w:rStyle w:val="Hyperlink"/>
            <w:rFonts w:ascii="Sakkal Majalla" w:hAnsi="Sakkal Majalla"/>
            <w:b/>
            <w:bCs/>
            <w:sz w:val="34"/>
            <w:rtl/>
          </w:rPr>
          <w:t>من حيث المجالات</w:t>
        </w:r>
        <w:r w:rsidR="00BE04A9" w:rsidRPr="001E253C">
          <w:rPr>
            <w:rStyle w:val="Hyperlink"/>
            <w:rFonts w:ascii="Sakkal Majalla" w:hAnsi="Sakkal Majalla"/>
            <w:b/>
            <w:bCs/>
            <w:sz w:val="34"/>
          </w:rPr>
          <w:t>:</w:t>
        </w:r>
      </w:hyperlink>
    </w:p>
    <w:tbl>
      <w:tblPr>
        <w:tblStyle w:val="a6"/>
        <w:bidiVisual/>
        <w:tblW w:w="0" w:type="auto"/>
        <w:tblLook w:val="04A0" w:firstRow="1" w:lastRow="0" w:firstColumn="1" w:lastColumn="0" w:noHBand="0" w:noVBand="1"/>
      </w:tblPr>
      <w:tblGrid>
        <w:gridCol w:w="1825"/>
        <w:gridCol w:w="7191"/>
      </w:tblGrid>
      <w:tr w:rsidR="007D02E3" w:rsidRPr="007D02E3" w14:paraId="2C2F3F75" w14:textId="77777777" w:rsidTr="007D02E3">
        <w:tc>
          <w:tcPr>
            <w:tcW w:w="1825" w:type="dxa"/>
            <w:shd w:val="clear" w:color="auto" w:fill="BFBFBF" w:themeFill="background1" w:themeFillShade="BF"/>
            <w:vAlign w:val="center"/>
          </w:tcPr>
          <w:p w14:paraId="713EEE6A" w14:textId="77777777" w:rsidR="007D02E3" w:rsidRPr="007D02E3" w:rsidRDefault="007D02E3" w:rsidP="007D02E3">
            <w:pPr>
              <w:jc w:val="center"/>
              <w:rPr>
                <w:rFonts w:ascii="Adobe Arabic" w:hAnsi="Adobe Arabic" w:cs="Adobe Arabic"/>
                <w:b/>
                <w:bCs/>
                <w:color w:val="008080"/>
                <w:sz w:val="36"/>
                <w:szCs w:val="36"/>
                <w:rtl/>
              </w:rPr>
            </w:pPr>
          </w:p>
        </w:tc>
        <w:tc>
          <w:tcPr>
            <w:tcW w:w="7191" w:type="dxa"/>
            <w:shd w:val="clear" w:color="auto" w:fill="BFBFBF" w:themeFill="background1" w:themeFillShade="BF"/>
          </w:tcPr>
          <w:p w14:paraId="164D3D24" w14:textId="4228769A" w:rsidR="007D02E3" w:rsidRPr="007D02E3" w:rsidRDefault="007D02E3" w:rsidP="007D02E3">
            <w:pPr>
              <w:jc w:val="center"/>
              <w:rPr>
                <w:rFonts w:ascii="Adobe Arabic" w:hAnsi="Adobe Arabic" w:cs="Adobe Arabic"/>
                <w:b/>
                <w:bCs/>
                <w:color w:val="008080"/>
                <w:sz w:val="36"/>
                <w:szCs w:val="36"/>
                <w:rtl/>
              </w:rPr>
            </w:pPr>
            <w:r w:rsidRPr="007D02E3">
              <w:rPr>
                <w:rFonts w:ascii="Adobe Arabic" w:hAnsi="Adobe Arabic" w:cs="Adobe Arabic"/>
                <w:b/>
                <w:bCs/>
                <w:color w:val="008080"/>
                <w:sz w:val="36"/>
                <w:szCs w:val="36"/>
                <w:rtl/>
              </w:rPr>
              <w:t>يتفوّق في</w:t>
            </w:r>
            <w:r w:rsidRPr="007D02E3">
              <w:rPr>
                <w:rFonts w:ascii="Adobe Arabic" w:hAnsi="Adobe Arabic" w:cs="Adobe Arabic"/>
                <w:b/>
                <w:bCs/>
                <w:color w:val="008080"/>
                <w:sz w:val="36"/>
                <w:szCs w:val="36"/>
              </w:rPr>
              <w:t>:</w:t>
            </w:r>
          </w:p>
        </w:tc>
      </w:tr>
      <w:tr w:rsidR="007D02E3" w14:paraId="7201ADB2" w14:textId="77777777" w:rsidTr="007D02E3">
        <w:tc>
          <w:tcPr>
            <w:tcW w:w="1825" w:type="dxa"/>
            <w:vAlign w:val="center"/>
          </w:tcPr>
          <w:p w14:paraId="2BA239E1" w14:textId="467FC7BE"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ChatGPT</w:t>
            </w:r>
          </w:p>
        </w:tc>
        <w:tc>
          <w:tcPr>
            <w:tcW w:w="7191" w:type="dxa"/>
          </w:tcPr>
          <w:p w14:paraId="4DE283AF" w14:textId="77777777" w:rsidR="007D02E3" w:rsidRPr="00BE04A9" w:rsidRDefault="007D02E3">
            <w:pPr>
              <w:numPr>
                <w:ilvl w:val="0"/>
                <w:numId w:val="45"/>
              </w:numPr>
              <w:spacing w:after="160" w:line="259" w:lineRule="auto"/>
              <w:jc w:val="left"/>
              <w:rPr>
                <w:rFonts w:ascii="Sakkal Majalla" w:hAnsi="Sakkal Majalla"/>
                <w:sz w:val="34"/>
              </w:rPr>
            </w:pPr>
            <w:r w:rsidRPr="00BE04A9">
              <w:rPr>
                <w:rFonts w:ascii="Sakkal Majalla" w:hAnsi="Sakkal Majalla"/>
                <w:sz w:val="34"/>
                <w:rtl/>
              </w:rPr>
              <w:t>تحليل المشاعر والنصوص (مراجعات العملاء، وسائل التواصل الاجتماعي)</w:t>
            </w:r>
            <w:r w:rsidRPr="00BE04A9">
              <w:rPr>
                <w:rFonts w:ascii="Sakkal Majalla" w:hAnsi="Sakkal Majalla"/>
                <w:sz w:val="34"/>
              </w:rPr>
              <w:t>.</w:t>
            </w:r>
          </w:p>
          <w:p w14:paraId="05E2A76C" w14:textId="77777777" w:rsidR="007D02E3" w:rsidRPr="00BE04A9" w:rsidRDefault="007D02E3">
            <w:pPr>
              <w:numPr>
                <w:ilvl w:val="0"/>
                <w:numId w:val="45"/>
              </w:numPr>
              <w:spacing w:after="160" w:line="259" w:lineRule="auto"/>
              <w:jc w:val="left"/>
              <w:rPr>
                <w:rFonts w:ascii="Sakkal Majalla" w:hAnsi="Sakkal Majalla"/>
                <w:sz w:val="34"/>
              </w:rPr>
            </w:pPr>
            <w:r w:rsidRPr="00BE04A9">
              <w:rPr>
                <w:rFonts w:ascii="Sakkal Majalla" w:hAnsi="Sakkal Majalla"/>
                <w:sz w:val="34"/>
                <w:rtl/>
              </w:rPr>
              <w:t>المساعدة في كتابة الأكواد البرمجيّة وتصحيحها</w:t>
            </w:r>
            <w:r w:rsidRPr="00BE04A9">
              <w:rPr>
                <w:rFonts w:ascii="Sakkal Majalla" w:hAnsi="Sakkal Majalla"/>
                <w:sz w:val="34"/>
              </w:rPr>
              <w:t>.</w:t>
            </w:r>
          </w:p>
          <w:p w14:paraId="633D7B5A" w14:textId="77777777" w:rsidR="007D02E3" w:rsidRPr="00BE04A9" w:rsidRDefault="007D02E3">
            <w:pPr>
              <w:numPr>
                <w:ilvl w:val="0"/>
                <w:numId w:val="45"/>
              </w:numPr>
              <w:spacing w:after="160" w:line="259" w:lineRule="auto"/>
              <w:jc w:val="left"/>
              <w:rPr>
                <w:rFonts w:ascii="Sakkal Majalla" w:hAnsi="Sakkal Majalla"/>
                <w:sz w:val="34"/>
              </w:rPr>
            </w:pPr>
            <w:r w:rsidRPr="00BE04A9">
              <w:rPr>
                <w:rFonts w:ascii="Sakkal Majalla" w:hAnsi="Sakkal Majalla"/>
                <w:sz w:val="34"/>
                <w:rtl/>
              </w:rPr>
              <w:t>الإجابة على أسئلةٍ معقّدةٍ حول البيانات بلغةٍ طبيعيّةٍ</w:t>
            </w:r>
            <w:r w:rsidRPr="00BE04A9">
              <w:rPr>
                <w:rFonts w:ascii="Sakkal Majalla" w:hAnsi="Sakkal Majalla"/>
                <w:sz w:val="34"/>
              </w:rPr>
              <w:t>.</w:t>
            </w:r>
          </w:p>
          <w:p w14:paraId="0993466E" w14:textId="086FE4C5" w:rsidR="007D02E3" w:rsidRPr="007D02E3" w:rsidRDefault="007D02E3">
            <w:pPr>
              <w:numPr>
                <w:ilvl w:val="0"/>
                <w:numId w:val="45"/>
              </w:numPr>
              <w:spacing w:after="160" w:line="259" w:lineRule="auto"/>
              <w:jc w:val="left"/>
              <w:rPr>
                <w:rFonts w:ascii="Sakkal Majalla" w:hAnsi="Sakkal Majalla"/>
                <w:sz w:val="34"/>
                <w:rtl/>
              </w:rPr>
            </w:pPr>
            <w:r w:rsidRPr="00BE04A9">
              <w:rPr>
                <w:rFonts w:ascii="Sakkal Majalla" w:hAnsi="Sakkal Majalla"/>
                <w:sz w:val="34"/>
                <w:rtl/>
              </w:rPr>
              <w:t>توليد أفكارٍ وفرضيّاتٍ للتحليل</w:t>
            </w:r>
            <w:r w:rsidRPr="00BE04A9">
              <w:rPr>
                <w:rFonts w:ascii="Sakkal Majalla" w:hAnsi="Sakkal Majalla"/>
                <w:sz w:val="34"/>
              </w:rPr>
              <w:t>.</w:t>
            </w:r>
          </w:p>
        </w:tc>
      </w:tr>
      <w:tr w:rsidR="007D02E3" w14:paraId="2237AAA9" w14:textId="77777777" w:rsidTr="007D02E3">
        <w:tc>
          <w:tcPr>
            <w:tcW w:w="1825" w:type="dxa"/>
            <w:vAlign w:val="center"/>
          </w:tcPr>
          <w:p w14:paraId="4571674C" w14:textId="7EBB9B91"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Power BI</w:t>
            </w:r>
          </w:p>
        </w:tc>
        <w:tc>
          <w:tcPr>
            <w:tcW w:w="7191" w:type="dxa"/>
          </w:tcPr>
          <w:p w14:paraId="3001E606" w14:textId="77777777" w:rsidR="007D02E3" w:rsidRPr="00BE04A9" w:rsidRDefault="007D02E3">
            <w:pPr>
              <w:numPr>
                <w:ilvl w:val="0"/>
                <w:numId w:val="46"/>
              </w:numPr>
              <w:spacing w:after="160" w:line="259" w:lineRule="auto"/>
              <w:jc w:val="left"/>
              <w:rPr>
                <w:rFonts w:ascii="Sakkal Majalla" w:hAnsi="Sakkal Majalla"/>
                <w:sz w:val="34"/>
              </w:rPr>
            </w:pPr>
            <w:r w:rsidRPr="00BE04A9">
              <w:rPr>
                <w:rFonts w:ascii="Sakkal Majalla" w:hAnsi="Sakkal Majalla"/>
                <w:sz w:val="34"/>
                <w:rtl/>
              </w:rPr>
              <w:t>بيئات الأعمال المؤسّسيّة (خصوصاً التي تستخدم منتجات مايكروسوفت)</w:t>
            </w:r>
            <w:r w:rsidRPr="00BE04A9">
              <w:rPr>
                <w:rFonts w:ascii="Sakkal Majalla" w:hAnsi="Sakkal Majalla"/>
                <w:sz w:val="34"/>
              </w:rPr>
              <w:t>.</w:t>
            </w:r>
          </w:p>
          <w:p w14:paraId="53E24BD8" w14:textId="77777777" w:rsidR="007D02E3" w:rsidRPr="00BE04A9" w:rsidRDefault="007D02E3">
            <w:pPr>
              <w:numPr>
                <w:ilvl w:val="0"/>
                <w:numId w:val="46"/>
              </w:numPr>
              <w:spacing w:after="160" w:line="259" w:lineRule="auto"/>
              <w:jc w:val="left"/>
              <w:rPr>
                <w:rFonts w:ascii="Sakkal Majalla" w:hAnsi="Sakkal Majalla"/>
                <w:sz w:val="34"/>
              </w:rPr>
            </w:pPr>
            <w:r w:rsidRPr="00BE04A9">
              <w:rPr>
                <w:rFonts w:ascii="Sakkal Majalla" w:hAnsi="Sakkal Majalla"/>
                <w:sz w:val="34"/>
                <w:rtl/>
              </w:rPr>
              <w:t>التقارير الماليّة والإداريّة</w:t>
            </w:r>
            <w:r w:rsidRPr="00BE04A9">
              <w:rPr>
                <w:rFonts w:ascii="Sakkal Majalla" w:hAnsi="Sakkal Majalla"/>
                <w:sz w:val="34"/>
              </w:rPr>
              <w:t>.</w:t>
            </w:r>
          </w:p>
          <w:p w14:paraId="2B848B3E" w14:textId="77777777" w:rsidR="007D02E3" w:rsidRPr="00BE04A9" w:rsidRDefault="007D02E3">
            <w:pPr>
              <w:numPr>
                <w:ilvl w:val="0"/>
                <w:numId w:val="46"/>
              </w:numPr>
              <w:spacing w:after="160" w:line="259" w:lineRule="auto"/>
              <w:jc w:val="left"/>
              <w:rPr>
                <w:rFonts w:ascii="Sakkal Majalla" w:hAnsi="Sakkal Majalla"/>
                <w:sz w:val="34"/>
              </w:rPr>
            </w:pPr>
            <w:r w:rsidRPr="00BE04A9">
              <w:rPr>
                <w:rFonts w:ascii="Sakkal Majalla" w:hAnsi="Sakkal Majalla"/>
                <w:sz w:val="34"/>
                <w:rtl/>
              </w:rPr>
              <w:t>مراقبة الأداء اليومي والأسبوعي</w:t>
            </w:r>
            <w:r w:rsidRPr="00BE04A9">
              <w:rPr>
                <w:rFonts w:ascii="Sakkal Majalla" w:hAnsi="Sakkal Majalla"/>
                <w:sz w:val="34"/>
              </w:rPr>
              <w:t>.</w:t>
            </w:r>
          </w:p>
          <w:p w14:paraId="2A949C29" w14:textId="13E624FA" w:rsidR="007D02E3" w:rsidRPr="007D02E3" w:rsidRDefault="007D02E3">
            <w:pPr>
              <w:numPr>
                <w:ilvl w:val="0"/>
                <w:numId w:val="46"/>
              </w:numPr>
              <w:spacing w:after="160" w:line="259" w:lineRule="auto"/>
              <w:jc w:val="left"/>
              <w:rPr>
                <w:rFonts w:ascii="Sakkal Majalla" w:hAnsi="Sakkal Majalla"/>
                <w:sz w:val="34"/>
                <w:rtl/>
              </w:rPr>
            </w:pPr>
            <w:r w:rsidRPr="00BE04A9">
              <w:rPr>
                <w:rFonts w:ascii="Sakkal Majalla" w:hAnsi="Sakkal Majalla"/>
                <w:sz w:val="34"/>
                <w:rtl/>
              </w:rPr>
              <w:t>التكامل مع قواعد البيانات الكبيرة</w:t>
            </w:r>
            <w:r w:rsidRPr="00BE04A9">
              <w:rPr>
                <w:rFonts w:ascii="Sakkal Majalla" w:hAnsi="Sakkal Majalla"/>
                <w:sz w:val="34"/>
              </w:rPr>
              <w:t>.</w:t>
            </w:r>
          </w:p>
        </w:tc>
      </w:tr>
      <w:tr w:rsidR="007D02E3" w14:paraId="044E2113" w14:textId="77777777" w:rsidTr="007D02E3">
        <w:tc>
          <w:tcPr>
            <w:tcW w:w="1825" w:type="dxa"/>
            <w:vAlign w:val="center"/>
          </w:tcPr>
          <w:p w14:paraId="4C9AE019" w14:textId="7A68F7DA"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Google Colab</w:t>
            </w:r>
          </w:p>
        </w:tc>
        <w:tc>
          <w:tcPr>
            <w:tcW w:w="7191" w:type="dxa"/>
          </w:tcPr>
          <w:p w14:paraId="405A5833" w14:textId="77777777" w:rsidR="007D02E3" w:rsidRPr="00BE04A9" w:rsidRDefault="007D02E3">
            <w:pPr>
              <w:numPr>
                <w:ilvl w:val="0"/>
                <w:numId w:val="47"/>
              </w:numPr>
              <w:spacing w:after="160" w:line="259" w:lineRule="auto"/>
              <w:jc w:val="left"/>
              <w:rPr>
                <w:rFonts w:ascii="Sakkal Majalla" w:hAnsi="Sakkal Majalla"/>
                <w:sz w:val="34"/>
              </w:rPr>
            </w:pPr>
            <w:r w:rsidRPr="00BE04A9">
              <w:rPr>
                <w:rFonts w:ascii="Sakkal Majalla" w:hAnsi="Sakkal Majalla"/>
                <w:sz w:val="34"/>
                <w:rtl/>
              </w:rPr>
              <w:t>المشاريع البحثيّة والأكاديميّة</w:t>
            </w:r>
            <w:r w:rsidRPr="00BE04A9">
              <w:rPr>
                <w:rFonts w:ascii="Sakkal Majalla" w:hAnsi="Sakkal Majalla"/>
                <w:sz w:val="34"/>
              </w:rPr>
              <w:t>.</w:t>
            </w:r>
          </w:p>
          <w:p w14:paraId="64F66DF9" w14:textId="77777777" w:rsidR="007D02E3" w:rsidRPr="00BE04A9" w:rsidRDefault="007D02E3">
            <w:pPr>
              <w:numPr>
                <w:ilvl w:val="0"/>
                <w:numId w:val="47"/>
              </w:numPr>
              <w:spacing w:after="160" w:line="259" w:lineRule="auto"/>
              <w:jc w:val="left"/>
              <w:rPr>
                <w:rFonts w:ascii="Sakkal Majalla" w:hAnsi="Sakkal Majalla"/>
                <w:sz w:val="34"/>
              </w:rPr>
            </w:pPr>
            <w:r w:rsidRPr="00BE04A9">
              <w:rPr>
                <w:rFonts w:ascii="Sakkal Majalla" w:hAnsi="Sakkal Majalla"/>
                <w:sz w:val="34"/>
                <w:rtl/>
              </w:rPr>
              <w:t>بناء نماذج التعلّم الآلي والذكاء الاصطناعي</w:t>
            </w:r>
            <w:r w:rsidRPr="00BE04A9">
              <w:rPr>
                <w:rFonts w:ascii="Sakkal Majalla" w:hAnsi="Sakkal Majalla"/>
                <w:sz w:val="34"/>
              </w:rPr>
              <w:t>.</w:t>
            </w:r>
          </w:p>
          <w:p w14:paraId="5CE5D44E" w14:textId="77777777" w:rsidR="007D02E3" w:rsidRPr="00BE04A9" w:rsidRDefault="007D02E3">
            <w:pPr>
              <w:numPr>
                <w:ilvl w:val="0"/>
                <w:numId w:val="47"/>
              </w:numPr>
              <w:spacing w:after="160" w:line="259" w:lineRule="auto"/>
              <w:jc w:val="left"/>
              <w:rPr>
                <w:rFonts w:ascii="Sakkal Majalla" w:hAnsi="Sakkal Majalla"/>
                <w:sz w:val="34"/>
              </w:rPr>
            </w:pPr>
            <w:r w:rsidRPr="00BE04A9">
              <w:rPr>
                <w:rFonts w:ascii="Sakkal Majalla" w:hAnsi="Sakkal Majalla"/>
                <w:sz w:val="34"/>
                <w:rtl/>
              </w:rPr>
              <w:t>التحليلات المخصّصة والمعقّدة</w:t>
            </w:r>
            <w:r w:rsidRPr="00BE04A9">
              <w:rPr>
                <w:rFonts w:ascii="Sakkal Majalla" w:hAnsi="Sakkal Majalla"/>
                <w:sz w:val="34"/>
              </w:rPr>
              <w:t>.</w:t>
            </w:r>
          </w:p>
          <w:p w14:paraId="6C93FC97" w14:textId="7D02DA51" w:rsidR="007D02E3" w:rsidRPr="007D02E3" w:rsidRDefault="007D02E3">
            <w:pPr>
              <w:numPr>
                <w:ilvl w:val="0"/>
                <w:numId w:val="47"/>
              </w:numPr>
              <w:spacing w:after="160" w:line="259" w:lineRule="auto"/>
              <w:jc w:val="left"/>
              <w:rPr>
                <w:rFonts w:ascii="Sakkal Majalla" w:hAnsi="Sakkal Majalla"/>
                <w:sz w:val="34"/>
                <w:rtl/>
              </w:rPr>
            </w:pPr>
            <w:r w:rsidRPr="00BE04A9">
              <w:rPr>
                <w:rFonts w:ascii="Sakkal Majalla" w:hAnsi="Sakkal Majalla"/>
                <w:sz w:val="34"/>
                <w:rtl/>
              </w:rPr>
              <w:t>التجريب والتعلّم دون تكاليف</w:t>
            </w:r>
            <w:r w:rsidRPr="00BE04A9">
              <w:rPr>
                <w:rFonts w:ascii="Sakkal Majalla" w:hAnsi="Sakkal Majalla"/>
                <w:sz w:val="34"/>
              </w:rPr>
              <w:t>.</w:t>
            </w:r>
          </w:p>
        </w:tc>
      </w:tr>
      <w:tr w:rsidR="007D02E3" w14:paraId="34D91E58" w14:textId="77777777" w:rsidTr="007D02E3">
        <w:tc>
          <w:tcPr>
            <w:tcW w:w="1825" w:type="dxa"/>
            <w:vAlign w:val="center"/>
          </w:tcPr>
          <w:p w14:paraId="44577EE3" w14:textId="0D8AF77C" w:rsidR="007D02E3" w:rsidRDefault="007D02E3" w:rsidP="007D02E3">
            <w:pPr>
              <w:jc w:val="center"/>
              <w:rPr>
                <w:rFonts w:ascii="Sakkal Majalla" w:hAnsi="Sakkal Majalla"/>
                <w:b/>
                <w:bCs/>
                <w:color w:val="C00000"/>
                <w:sz w:val="34"/>
                <w:rtl/>
              </w:rPr>
            </w:pPr>
            <w:r w:rsidRPr="00BE04A9">
              <w:rPr>
                <w:rFonts w:ascii="Sakkal Majalla" w:hAnsi="Sakkal Majalla"/>
                <w:b/>
                <w:bCs/>
                <w:sz w:val="34"/>
              </w:rPr>
              <w:t>Tableau</w:t>
            </w:r>
          </w:p>
        </w:tc>
        <w:tc>
          <w:tcPr>
            <w:tcW w:w="7191" w:type="dxa"/>
          </w:tcPr>
          <w:p w14:paraId="6156482D" w14:textId="77777777" w:rsidR="007D02E3" w:rsidRPr="00BE04A9" w:rsidRDefault="007D02E3">
            <w:pPr>
              <w:numPr>
                <w:ilvl w:val="0"/>
                <w:numId w:val="48"/>
              </w:numPr>
              <w:spacing w:after="160" w:line="259" w:lineRule="auto"/>
              <w:jc w:val="left"/>
              <w:rPr>
                <w:rFonts w:ascii="Sakkal Majalla" w:hAnsi="Sakkal Majalla"/>
                <w:sz w:val="34"/>
              </w:rPr>
            </w:pPr>
            <w:r w:rsidRPr="00BE04A9">
              <w:rPr>
                <w:rFonts w:ascii="Sakkal Majalla" w:hAnsi="Sakkal Majalla"/>
                <w:sz w:val="34"/>
                <w:rtl/>
              </w:rPr>
              <w:t>العروض التقديميّة والتقارير المرئيّة الاحترافيّة</w:t>
            </w:r>
            <w:r w:rsidRPr="00BE04A9">
              <w:rPr>
                <w:rFonts w:ascii="Sakkal Majalla" w:hAnsi="Sakkal Majalla"/>
                <w:sz w:val="34"/>
              </w:rPr>
              <w:t>.</w:t>
            </w:r>
          </w:p>
          <w:p w14:paraId="461BC73B" w14:textId="77777777" w:rsidR="007D02E3" w:rsidRPr="00BE04A9" w:rsidRDefault="007D02E3">
            <w:pPr>
              <w:numPr>
                <w:ilvl w:val="0"/>
                <w:numId w:val="48"/>
              </w:numPr>
              <w:spacing w:after="160" w:line="259" w:lineRule="auto"/>
              <w:jc w:val="left"/>
              <w:rPr>
                <w:rFonts w:ascii="Sakkal Majalla" w:hAnsi="Sakkal Majalla"/>
                <w:sz w:val="34"/>
              </w:rPr>
            </w:pPr>
            <w:r w:rsidRPr="00BE04A9">
              <w:rPr>
                <w:rFonts w:ascii="Sakkal Majalla" w:hAnsi="Sakkal Majalla"/>
                <w:sz w:val="34"/>
                <w:rtl/>
              </w:rPr>
              <w:t>تحليل البيانات الجغرافيّة والمكانيّة</w:t>
            </w:r>
            <w:r w:rsidRPr="00BE04A9">
              <w:rPr>
                <w:rFonts w:ascii="Sakkal Majalla" w:hAnsi="Sakkal Majalla"/>
                <w:sz w:val="34"/>
              </w:rPr>
              <w:t>.</w:t>
            </w:r>
          </w:p>
          <w:p w14:paraId="32B6F6F4" w14:textId="77777777" w:rsidR="007D02E3" w:rsidRPr="00BE04A9" w:rsidRDefault="007D02E3">
            <w:pPr>
              <w:numPr>
                <w:ilvl w:val="0"/>
                <w:numId w:val="48"/>
              </w:numPr>
              <w:spacing w:after="160" w:line="259" w:lineRule="auto"/>
              <w:jc w:val="left"/>
              <w:rPr>
                <w:rFonts w:ascii="Sakkal Majalla" w:hAnsi="Sakkal Majalla"/>
                <w:sz w:val="34"/>
              </w:rPr>
            </w:pPr>
            <w:r w:rsidRPr="00BE04A9">
              <w:rPr>
                <w:rFonts w:ascii="Sakkal Majalla" w:hAnsi="Sakkal Majalla"/>
                <w:sz w:val="34"/>
                <w:rtl/>
              </w:rPr>
              <w:t>القطاعات التي تحتاج جماليّاتٍ عاليةً (التسويق، العلاقات العامّة)</w:t>
            </w:r>
            <w:r w:rsidRPr="00BE04A9">
              <w:rPr>
                <w:rFonts w:ascii="Sakkal Majalla" w:hAnsi="Sakkal Majalla"/>
                <w:sz w:val="34"/>
              </w:rPr>
              <w:t>.</w:t>
            </w:r>
          </w:p>
          <w:p w14:paraId="6BABB203" w14:textId="7899337C" w:rsidR="007D02E3" w:rsidRPr="007D02E3" w:rsidRDefault="007D02E3">
            <w:pPr>
              <w:numPr>
                <w:ilvl w:val="0"/>
                <w:numId w:val="48"/>
              </w:numPr>
              <w:spacing w:after="160" w:line="259" w:lineRule="auto"/>
              <w:jc w:val="left"/>
              <w:rPr>
                <w:rFonts w:ascii="Sakkal Majalla" w:hAnsi="Sakkal Majalla"/>
                <w:sz w:val="34"/>
                <w:rtl/>
              </w:rPr>
            </w:pPr>
            <w:r w:rsidRPr="00BE04A9">
              <w:rPr>
                <w:rFonts w:ascii="Sakkal Majalla" w:hAnsi="Sakkal Majalla"/>
                <w:sz w:val="34"/>
                <w:rtl/>
              </w:rPr>
              <w:t>استكشاف البيانات بشكلٍ تفاعليٍّ</w:t>
            </w:r>
            <w:r w:rsidRPr="00BE04A9">
              <w:rPr>
                <w:rFonts w:ascii="Sakkal Majalla" w:hAnsi="Sakkal Majalla"/>
                <w:sz w:val="34"/>
              </w:rPr>
              <w:t>.</w:t>
            </w:r>
          </w:p>
        </w:tc>
      </w:tr>
    </w:tbl>
    <w:p w14:paraId="661905C9" w14:textId="40BD1AB3" w:rsidR="007D02E3" w:rsidRPr="007D02E3" w:rsidRDefault="007D02E3" w:rsidP="007D02E3">
      <w:pPr>
        <w:rPr>
          <w:rFonts w:ascii="Sakkal Majalla" w:hAnsi="Sakkal Majalla"/>
          <w:b/>
          <w:bCs/>
          <w:color w:val="C00000"/>
          <w:sz w:val="34"/>
        </w:rPr>
      </w:pPr>
    </w:p>
    <w:p w14:paraId="3078089B" w14:textId="77777777" w:rsidR="00BE04A9" w:rsidRPr="007D02E3" w:rsidRDefault="00BE04A9" w:rsidP="00BE04A9">
      <w:pPr>
        <w:rPr>
          <w:rFonts w:ascii="Sakkal Majalla" w:hAnsi="Sakkal Majalla"/>
          <w:color w:val="008080"/>
          <w:sz w:val="34"/>
        </w:rPr>
      </w:pPr>
      <w:r w:rsidRPr="007D02E3">
        <w:rPr>
          <w:rFonts w:ascii="Sakkal Majalla" w:hAnsi="Sakkal Majalla"/>
          <w:b/>
          <w:bCs/>
          <w:color w:val="008080"/>
          <w:sz w:val="34"/>
          <w:rtl/>
        </w:rPr>
        <w:lastRenderedPageBreak/>
        <w:t>من حيث مستوى الخبرة المطلوب</w:t>
      </w:r>
      <w:r w:rsidRPr="007D02E3">
        <w:rPr>
          <w:rFonts w:ascii="Sakkal Majalla" w:hAnsi="Sakkal Majalla"/>
          <w:b/>
          <w:bCs/>
          <w:color w:val="008080"/>
          <w:sz w:val="34"/>
        </w:rPr>
        <w:t>:</w:t>
      </w:r>
    </w:p>
    <w:p w14:paraId="4E5A243F" w14:textId="77777777" w:rsidR="00A12EF1" w:rsidRDefault="00BE04A9" w:rsidP="00BE04A9">
      <w:pPr>
        <w:rPr>
          <w:rFonts w:ascii="Sakkal Majalla" w:hAnsi="Sakkal Majalla"/>
          <w:sz w:val="34"/>
          <w:rtl/>
        </w:rPr>
      </w:pPr>
      <w:r w:rsidRPr="00BE04A9">
        <w:rPr>
          <w:rFonts w:ascii="Sakkal Majalla" w:hAnsi="Sakkal Majalla"/>
          <w:sz w:val="34"/>
          <w:rtl/>
        </w:rPr>
        <w:t>وفقاً لدراسةٍ أجراها موقع</w:t>
      </w:r>
      <w:r w:rsidRPr="00BE04A9">
        <w:rPr>
          <w:rFonts w:ascii="Sakkal Majalla" w:hAnsi="Sakkal Majalla"/>
          <w:sz w:val="34"/>
        </w:rPr>
        <w:t xml:space="preserve"> DataCamp </w:t>
      </w:r>
      <w:r w:rsidRPr="00BE04A9">
        <w:rPr>
          <w:rFonts w:ascii="Sakkal Majalla" w:hAnsi="Sakkal Majalla"/>
          <w:sz w:val="34"/>
          <w:rtl/>
        </w:rPr>
        <w:t xml:space="preserve">عام 2024، </w:t>
      </w:r>
    </w:p>
    <w:p w14:paraId="3CF6E3D7" w14:textId="77777777" w:rsidR="00A12EF1" w:rsidRDefault="00BE04A9" w:rsidP="00BE04A9">
      <w:pPr>
        <w:rPr>
          <w:rFonts w:ascii="Sakkal Majalla" w:hAnsi="Sakkal Majalla"/>
          <w:sz w:val="34"/>
          <w:rtl/>
        </w:rPr>
      </w:pPr>
      <w:r w:rsidRPr="00BE04A9">
        <w:rPr>
          <w:rFonts w:ascii="Sakkal Majalla" w:hAnsi="Sakkal Majalla"/>
          <w:sz w:val="34"/>
          <w:rtl/>
        </w:rPr>
        <w:t>فإنّ 78% من المبتدئين يفضّلون الأدوات البصريّة مثل</w:t>
      </w:r>
    </w:p>
    <w:p w14:paraId="546C5E58" w14:textId="77777777" w:rsidR="00A12EF1" w:rsidRDefault="00BE04A9" w:rsidP="00BE04A9">
      <w:pPr>
        <w:rPr>
          <w:rFonts w:ascii="Sakkal Majalla" w:hAnsi="Sakkal Majalla"/>
          <w:sz w:val="34"/>
          <w:rtl/>
        </w:rPr>
      </w:pPr>
      <w:r w:rsidRPr="00BE04A9">
        <w:rPr>
          <w:rFonts w:ascii="Sakkal Majalla" w:hAnsi="Sakkal Majalla"/>
          <w:sz w:val="34"/>
        </w:rPr>
        <w:t xml:space="preserve"> Power BI </w:t>
      </w:r>
    </w:p>
    <w:p w14:paraId="1C4177BC" w14:textId="169B1E13" w:rsidR="00A12EF1" w:rsidRDefault="00BE04A9" w:rsidP="00BE04A9">
      <w:pPr>
        <w:rPr>
          <w:rFonts w:ascii="Sakkal Majalla" w:hAnsi="Sakkal Majalla"/>
          <w:sz w:val="34"/>
          <w:rtl/>
        </w:rPr>
      </w:pPr>
      <w:r w:rsidRPr="00BE04A9">
        <w:rPr>
          <w:rFonts w:ascii="Sakkal Majalla" w:hAnsi="Sakkal Majalla"/>
          <w:sz w:val="34"/>
        </w:rPr>
        <w:t xml:space="preserve">Tableau </w:t>
      </w:r>
    </w:p>
    <w:p w14:paraId="5E6F3A63" w14:textId="77777777" w:rsidR="00A12EF1" w:rsidRDefault="00A12EF1" w:rsidP="00BE04A9">
      <w:pPr>
        <w:rPr>
          <w:rFonts w:ascii="Sakkal Majalla" w:hAnsi="Sakkal Majalla"/>
          <w:sz w:val="34"/>
          <w:rtl/>
        </w:rPr>
      </w:pPr>
      <w:r>
        <w:rPr>
          <w:rFonts w:ascii="Sakkal Majalla" w:hAnsi="Sakkal Majalla" w:hint="cs"/>
          <w:sz w:val="34"/>
          <w:rtl/>
        </w:rPr>
        <w:t>ل</w:t>
      </w:r>
      <w:r w:rsidR="00BE04A9" w:rsidRPr="00BE04A9">
        <w:rPr>
          <w:rFonts w:ascii="Sakkal Majalla" w:hAnsi="Sakkal Majalla"/>
          <w:sz w:val="34"/>
          <w:rtl/>
        </w:rPr>
        <w:t xml:space="preserve">سهولة استخدامها، </w:t>
      </w:r>
    </w:p>
    <w:p w14:paraId="07EEEF30" w14:textId="3F288C87" w:rsidR="00BE04A9" w:rsidRDefault="00BE04A9" w:rsidP="00A12EF1">
      <w:pPr>
        <w:rPr>
          <w:rFonts w:ascii="Sakkal Majalla" w:hAnsi="Sakkal Majalla"/>
          <w:sz w:val="34"/>
          <w:rtl/>
        </w:rPr>
      </w:pPr>
      <w:r w:rsidRPr="00BE04A9">
        <w:rPr>
          <w:rFonts w:ascii="Sakkal Majalla" w:hAnsi="Sakkal Majalla"/>
          <w:sz w:val="34"/>
          <w:rtl/>
        </w:rPr>
        <w:t>بينما يتّجه 65% من المحلّلين المتقدّمين لاستخدام أدوات البرمجة مثل</w:t>
      </w:r>
      <w:r w:rsidRPr="00BE04A9">
        <w:rPr>
          <w:rFonts w:ascii="Sakkal Majalla" w:hAnsi="Sakkal Majalla"/>
          <w:sz w:val="34"/>
        </w:rPr>
        <w:t xml:space="preserve"> Google Colab </w:t>
      </w:r>
      <w:r w:rsidRPr="00BE04A9">
        <w:rPr>
          <w:rFonts w:ascii="Sakkal Majalla" w:hAnsi="Sakkal Majalla"/>
          <w:sz w:val="34"/>
          <w:rtl/>
        </w:rPr>
        <w:t>للحصول على مرونةٍ أكبر</w:t>
      </w:r>
      <w:r w:rsidRPr="00BE04A9">
        <w:rPr>
          <w:rFonts w:ascii="Sakkal Majalla" w:hAnsi="Sakkal Majalla"/>
          <w:sz w:val="34"/>
        </w:rPr>
        <w:t>.</w:t>
      </w:r>
    </w:p>
    <w:p w14:paraId="578F83A6" w14:textId="77777777" w:rsidR="000D7AAA" w:rsidRDefault="000D7AAA" w:rsidP="00A12EF1">
      <w:pPr>
        <w:rPr>
          <w:rFonts w:ascii="Sakkal Majalla" w:hAnsi="Sakkal Majalla"/>
          <w:sz w:val="34"/>
          <w:rtl/>
        </w:rPr>
      </w:pPr>
    </w:p>
    <w:tbl>
      <w:tblPr>
        <w:tblStyle w:val="a6"/>
        <w:bidiVisual/>
        <w:tblW w:w="0" w:type="auto"/>
        <w:tblLook w:val="04A0" w:firstRow="1" w:lastRow="0" w:firstColumn="1" w:lastColumn="0" w:noHBand="0" w:noVBand="1"/>
      </w:tblPr>
      <w:tblGrid>
        <w:gridCol w:w="1735"/>
        <w:gridCol w:w="7281"/>
      </w:tblGrid>
      <w:tr w:rsidR="00A12EF1" w:rsidRPr="00A12EF1" w14:paraId="005D448C" w14:textId="77777777" w:rsidTr="00A12EF1">
        <w:tc>
          <w:tcPr>
            <w:tcW w:w="1735" w:type="dxa"/>
            <w:shd w:val="clear" w:color="auto" w:fill="BFBFBF" w:themeFill="background1" w:themeFillShade="BF"/>
          </w:tcPr>
          <w:p w14:paraId="62B21CA8" w14:textId="5D25A3DA" w:rsidR="00A12EF1" w:rsidRPr="00A12EF1" w:rsidRDefault="00A12EF1" w:rsidP="00A12EF1">
            <w:pPr>
              <w:jc w:val="center"/>
              <w:rPr>
                <w:rFonts w:ascii="Adobe Arabic" w:hAnsi="Adobe Arabic" w:cs="Adobe Arabic"/>
                <w:b/>
                <w:bCs/>
                <w:color w:val="008080"/>
                <w:sz w:val="36"/>
                <w:szCs w:val="36"/>
                <w:rtl/>
              </w:rPr>
            </w:pPr>
            <w:r w:rsidRPr="00A12EF1">
              <w:rPr>
                <w:rFonts w:ascii="Adobe Arabic" w:hAnsi="Adobe Arabic" w:cs="Adobe Arabic"/>
                <w:b/>
                <w:bCs/>
                <w:color w:val="008080"/>
                <w:sz w:val="36"/>
                <w:szCs w:val="36"/>
                <w:rtl/>
              </w:rPr>
              <w:t>المستوى</w:t>
            </w:r>
          </w:p>
        </w:tc>
        <w:tc>
          <w:tcPr>
            <w:tcW w:w="7281" w:type="dxa"/>
            <w:shd w:val="clear" w:color="auto" w:fill="BFBFBF" w:themeFill="background1" w:themeFillShade="BF"/>
          </w:tcPr>
          <w:p w14:paraId="660246A6" w14:textId="57368094" w:rsidR="00A12EF1" w:rsidRPr="00A12EF1" w:rsidRDefault="00A12EF1" w:rsidP="00A12EF1">
            <w:pPr>
              <w:jc w:val="center"/>
              <w:rPr>
                <w:rFonts w:ascii="Adobe Arabic" w:hAnsi="Adobe Arabic" w:cs="Adobe Arabic"/>
                <w:b/>
                <w:bCs/>
                <w:color w:val="008080"/>
                <w:sz w:val="36"/>
                <w:szCs w:val="36"/>
                <w:rtl/>
              </w:rPr>
            </w:pPr>
            <w:r w:rsidRPr="00A12EF1">
              <w:rPr>
                <w:rFonts w:ascii="Adobe Arabic" w:hAnsi="Adobe Arabic" w:cs="Adobe Arabic"/>
                <w:b/>
                <w:bCs/>
                <w:color w:val="008080"/>
                <w:sz w:val="36"/>
                <w:szCs w:val="36"/>
                <w:rtl/>
              </w:rPr>
              <w:t>الأدوات المناسبة</w:t>
            </w:r>
          </w:p>
        </w:tc>
      </w:tr>
      <w:tr w:rsidR="00A12EF1" w14:paraId="53D5B78A" w14:textId="77777777" w:rsidTr="00A12EF1">
        <w:tc>
          <w:tcPr>
            <w:tcW w:w="1735" w:type="dxa"/>
          </w:tcPr>
          <w:p w14:paraId="151B541A" w14:textId="66CA45D0" w:rsidR="00A12EF1" w:rsidRDefault="00A12EF1" w:rsidP="00A12EF1">
            <w:pPr>
              <w:rPr>
                <w:rFonts w:ascii="Sakkal Majalla" w:hAnsi="Sakkal Majalla"/>
                <w:sz w:val="34"/>
                <w:rtl/>
              </w:rPr>
            </w:pPr>
            <w:r w:rsidRPr="00BE04A9">
              <w:rPr>
                <w:rFonts w:ascii="Sakkal Majalla" w:hAnsi="Sakkal Majalla"/>
                <w:b/>
                <w:bCs/>
                <w:sz w:val="34"/>
                <w:rtl/>
              </w:rPr>
              <w:t>مبتدئون</w:t>
            </w:r>
          </w:p>
        </w:tc>
        <w:tc>
          <w:tcPr>
            <w:tcW w:w="7281" w:type="dxa"/>
          </w:tcPr>
          <w:p w14:paraId="5476277D" w14:textId="380DE027" w:rsidR="00A12EF1" w:rsidRDefault="00A12EF1" w:rsidP="00A12EF1">
            <w:pPr>
              <w:rPr>
                <w:rFonts w:ascii="Sakkal Majalla" w:hAnsi="Sakkal Majalla"/>
                <w:sz w:val="34"/>
                <w:rtl/>
              </w:rPr>
            </w:pPr>
            <w:r w:rsidRPr="00A12EF1">
              <w:rPr>
                <w:rFonts w:ascii="Sakkal Majalla" w:hAnsi="Sakkal Majalla"/>
                <w:sz w:val="34"/>
              </w:rPr>
              <w:t>ChatGPT</w:t>
            </w:r>
            <w:r w:rsidRPr="00A12EF1">
              <w:rPr>
                <w:rFonts w:ascii="Sakkal Majalla" w:hAnsi="Sakkal Majalla"/>
                <w:sz w:val="34"/>
                <w:rtl/>
              </w:rPr>
              <w:t xml:space="preserve">، </w:t>
            </w:r>
            <w:r w:rsidRPr="00A12EF1">
              <w:rPr>
                <w:rFonts w:ascii="Sakkal Majalla" w:hAnsi="Sakkal Majalla"/>
                <w:sz w:val="34"/>
              </w:rPr>
              <w:t>Power BI / Tableau</w:t>
            </w:r>
          </w:p>
        </w:tc>
      </w:tr>
      <w:tr w:rsidR="00A12EF1" w14:paraId="68762BC0" w14:textId="77777777" w:rsidTr="00A12EF1">
        <w:tc>
          <w:tcPr>
            <w:tcW w:w="1735" w:type="dxa"/>
          </w:tcPr>
          <w:p w14:paraId="48EEFFF9" w14:textId="31825BF9" w:rsidR="00A12EF1" w:rsidRDefault="00A12EF1" w:rsidP="00A12EF1">
            <w:pPr>
              <w:rPr>
                <w:rFonts w:ascii="Sakkal Majalla" w:hAnsi="Sakkal Majalla"/>
                <w:sz w:val="34"/>
                <w:rtl/>
              </w:rPr>
            </w:pPr>
            <w:r w:rsidRPr="00BE04A9">
              <w:rPr>
                <w:rFonts w:ascii="Sakkal Majalla" w:hAnsi="Sakkal Majalla"/>
                <w:b/>
                <w:bCs/>
                <w:sz w:val="34"/>
                <w:rtl/>
              </w:rPr>
              <w:t>متوسّطون</w:t>
            </w:r>
          </w:p>
        </w:tc>
        <w:tc>
          <w:tcPr>
            <w:tcW w:w="7281" w:type="dxa"/>
          </w:tcPr>
          <w:p w14:paraId="13DEE14E" w14:textId="61BAB6D0" w:rsidR="00A12EF1" w:rsidRDefault="00A12EF1" w:rsidP="00A12EF1">
            <w:pPr>
              <w:rPr>
                <w:rFonts w:ascii="Sakkal Majalla" w:hAnsi="Sakkal Majalla"/>
                <w:sz w:val="34"/>
                <w:rtl/>
              </w:rPr>
            </w:pPr>
            <w:r w:rsidRPr="00A12EF1">
              <w:rPr>
                <w:rFonts w:ascii="Sakkal Majalla" w:hAnsi="Sakkal Majalla"/>
                <w:sz w:val="34"/>
              </w:rPr>
              <w:t>Power BI</w:t>
            </w:r>
            <w:r>
              <w:rPr>
                <w:rFonts w:ascii="Sakkal Majalla" w:hAnsi="Sakkal Majalla" w:hint="cs"/>
                <w:sz w:val="34"/>
                <w:rtl/>
              </w:rPr>
              <w:t xml:space="preserve"> </w:t>
            </w:r>
            <w:r w:rsidRPr="00A12EF1">
              <w:rPr>
                <w:rFonts w:ascii="Sakkal Majalla" w:hAnsi="Sakkal Majalla"/>
                <w:sz w:val="34"/>
              </w:rPr>
              <w:t xml:space="preserve"> </w:t>
            </w:r>
            <w:r w:rsidRPr="00A12EF1">
              <w:rPr>
                <w:rFonts w:ascii="Sakkal Majalla" w:hAnsi="Sakkal Majalla"/>
                <w:sz w:val="34"/>
                <w:rtl/>
              </w:rPr>
              <w:t>و</w:t>
            </w:r>
            <w:r w:rsidRPr="00A12EF1">
              <w:rPr>
                <w:rFonts w:ascii="Sakkal Majalla" w:hAnsi="Sakkal Majalla"/>
                <w:sz w:val="34"/>
              </w:rPr>
              <w:t xml:space="preserve"> Tableau </w:t>
            </w:r>
            <w:r w:rsidRPr="00A12EF1">
              <w:rPr>
                <w:rFonts w:ascii="Sakkal Majalla" w:hAnsi="Sakkal Majalla"/>
                <w:sz w:val="34"/>
                <w:rtl/>
              </w:rPr>
              <w:t>(بشكل أعمق) مع البدء بتعلّم</w:t>
            </w:r>
            <w:r>
              <w:rPr>
                <w:rFonts w:ascii="Sakkal Majalla" w:hAnsi="Sakkal Majalla" w:hint="cs"/>
                <w:sz w:val="34"/>
                <w:rtl/>
              </w:rPr>
              <w:t xml:space="preserve"> </w:t>
            </w:r>
            <w:r w:rsidRPr="00A12EF1">
              <w:rPr>
                <w:rFonts w:ascii="Sakkal Majalla" w:hAnsi="Sakkal Majalla"/>
                <w:sz w:val="34"/>
              </w:rPr>
              <w:t xml:space="preserve"> Google Colab</w:t>
            </w:r>
          </w:p>
        </w:tc>
      </w:tr>
      <w:tr w:rsidR="00A12EF1" w14:paraId="57141D44" w14:textId="77777777" w:rsidTr="00A12EF1">
        <w:tc>
          <w:tcPr>
            <w:tcW w:w="1735" w:type="dxa"/>
          </w:tcPr>
          <w:p w14:paraId="18794A5B" w14:textId="183FA0A9" w:rsidR="00A12EF1" w:rsidRDefault="00A12EF1" w:rsidP="00A12EF1">
            <w:pPr>
              <w:rPr>
                <w:rFonts w:ascii="Sakkal Majalla" w:hAnsi="Sakkal Majalla"/>
                <w:sz w:val="34"/>
                <w:rtl/>
              </w:rPr>
            </w:pPr>
            <w:r w:rsidRPr="00BE04A9">
              <w:rPr>
                <w:rFonts w:ascii="Sakkal Majalla" w:hAnsi="Sakkal Majalla"/>
                <w:b/>
                <w:bCs/>
                <w:sz w:val="34"/>
                <w:rtl/>
              </w:rPr>
              <w:t>متقدّمون</w:t>
            </w:r>
          </w:p>
        </w:tc>
        <w:tc>
          <w:tcPr>
            <w:tcW w:w="7281" w:type="dxa"/>
          </w:tcPr>
          <w:p w14:paraId="0026443A" w14:textId="11F77990" w:rsidR="00A12EF1" w:rsidRDefault="00A12EF1" w:rsidP="00A12EF1">
            <w:pPr>
              <w:rPr>
                <w:rFonts w:ascii="Sakkal Majalla" w:hAnsi="Sakkal Majalla"/>
                <w:sz w:val="34"/>
                <w:rtl/>
              </w:rPr>
            </w:pPr>
            <w:r w:rsidRPr="00A12EF1">
              <w:rPr>
                <w:rFonts w:ascii="Sakkal Majalla" w:hAnsi="Sakkal Majalla"/>
                <w:sz w:val="34"/>
              </w:rPr>
              <w:t>Google Colab</w:t>
            </w:r>
            <w:r>
              <w:rPr>
                <w:rFonts w:ascii="Sakkal Majalla" w:hAnsi="Sakkal Majalla" w:hint="cs"/>
                <w:sz w:val="34"/>
                <w:rtl/>
              </w:rPr>
              <w:t xml:space="preserve"> </w:t>
            </w:r>
            <w:r w:rsidRPr="00A12EF1">
              <w:rPr>
                <w:rFonts w:ascii="Sakkal Majalla" w:hAnsi="Sakkal Majalla"/>
                <w:sz w:val="34"/>
              </w:rPr>
              <w:t xml:space="preserve"> </w:t>
            </w:r>
            <w:r w:rsidRPr="00A12EF1">
              <w:rPr>
                <w:rFonts w:ascii="Sakkal Majalla" w:hAnsi="Sakkal Majalla"/>
                <w:sz w:val="34"/>
                <w:rtl/>
              </w:rPr>
              <w:t>كأساس مع أدوات أخرى للعرض</w:t>
            </w:r>
          </w:p>
        </w:tc>
      </w:tr>
    </w:tbl>
    <w:p w14:paraId="5987FDD5" w14:textId="77777777" w:rsidR="00A12EF1" w:rsidRPr="00BE04A9" w:rsidRDefault="00A12EF1" w:rsidP="00A12EF1">
      <w:pPr>
        <w:rPr>
          <w:rFonts w:ascii="Sakkal Majalla" w:hAnsi="Sakkal Majalla"/>
          <w:sz w:val="34"/>
        </w:rPr>
      </w:pPr>
    </w:p>
    <w:p w14:paraId="6EF1E8E2" w14:textId="77777777" w:rsidR="00BE04A9" w:rsidRPr="00BE04A9" w:rsidRDefault="00BE04A9" w:rsidP="00BE04A9">
      <w:pPr>
        <w:rPr>
          <w:rFonts w:ascii="Sakkal Majalla" w:hAnsi="Sakkal Majalla"/>
          <w:b/>
          <w:bCs/>
          <w:sz w:val="34"/>
          <w:rtl/>
        </w:rPr>
      </w:pPr>
    </w:p>
    <w:p w14:paraId="5180155F" w14:textId="12A60B37" w:rsidR="00BE04A9" w:rsidRPr="00BE04A9" w:rsidRDefault="00A12EF1" w:rsidP="00A12EF1">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71631788" wp14:editId="53AE506C">
                <wp:extent cx="5731510" cy="895350"/>
                <wp:effectExtent l="0" t="0" r="21590" b="19050"/>
                <wp:docPr id="110572749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50833196"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53777067" name="مجموعة 39"/>
                        <wpg:cNvGrpSpPr/>
                        <wpg:grpSpPr>
                          <a:xfrm>
                            <a:off x="0" y="0"/>
                            <a:ext cx="5731510" cy="895350"/>
                            <a:chOff x="0" y="0"/>
                            <a:chExt cx="5878196" cy="918845"/>
                          </a:xfrm>
                        </wpg:grpSpPr>
                        <wpg:grpSp>
                          <wpg:cNvPr id="775198906" name="مجموعة 40"/>
                          <wpg:cNvGrpSpPr/>
                          <wpg:grpSpPr>
                            <a:xfrm>
                              <a:off x="0" y="0"/>
                              <a:ext cx="5878196" cy="918845"/>
                              <a:chOff x="0" y="0"/>
                              <a:chExt cx="6240348" cy="919070"/>
                            </a:xfrm>
                          </wpg:grpSpPr>
                          <wpg:grpSp>
                            <wpg:cNvPr id="227668109" name="مجموعة 41"/>
                            <wpg:cNvGrpSpPr/>
                            <wpg:grpSpPr>
                              <a:xfrm>
                                <a:off x="0" y="169208"/>
                                <a:ext cx="5433072" cy="580613"/>
                                <a:chOff x="0" y="169208"/>
                                <a:chExt cx="5433072" cy="580613"/>
                              </a:xfrm>
                            </wpg:grpSpPr>
                            <wps:wsp>
                              <wps:cNvPr id="5619951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9795912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4357358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8600282" name="مربع نص 41"/>
                          <wps:cNvSpPr txBox="1"/>
                          <wps:spPr>
                            <a:xfrm>
                              <a:off x="204484" y="257055"/>
                              <a:ext cx="4616071" cy="387740"/>
                            </a:xfrm>
                            <a:prstGeom prst="rect">
                              <a:avLst/>
                            </a:prstGeom>
                            <a:noFill/>
                          </wps:spPr>
                          <wps:txbx>
                            <w:txbxContent>
                              <w:p w14:paraId="2F3E392E" w14:textId="162E8B63" w:rsidR="00A12EF1" w:rsidRDefault="00A12EF1" w:rsidP="00A12EF1">
                                <w:pPr>
                                  <w:rPr>
                                    <w:rFonts w:eastAsia="Calibri" w:hAnsi="Adobe Arabic" w:cs="Adobe Arabic"/>
                                    <w:b/>
                                    <w:bCs/>
                                    <w:color w:val="FFFFFF"/>
                                    <w:kern w:val="24"/>
                                    <w:sz w:val="36"/>
                                    <w:szCs w:val="36"/>
                                    <w:lang w:bidi="ar-EG"/>
                                  </w:rPr>
                                </w:pPr>
                                <w:r w:rsidRPr="00A12EF1">
                                  <w:rPr>
                                    <w:rFonts w:eastAsia="Calibri" w:hAnsi="Adobe Arabic" w:cs="Adobe Arabic"/>
                                    <w:b/>
                                    <w:bCs/>
                                    <w:color w:val="FFFFFF"/>
                                    <w:kern w:val="24"/>
                                    <w:sz w:val="36"/>
                                    <w:szCs w:val="36"/>
                                    <w:rtl/>
                                    <w:lang w:bidi="ar-EG"/>
                                  </w:rPr>
                                  <w:t>كيفيّة اختيار الأداة الأنسب بحسب نوع البيانات</w:t>
                                </w:r>
                              </w:p>
                            </w:txbxContent>
                          </wps:txbx>
                          <wps:bodyPr wrap="square" rtlCol="1">
                            <a:spAutoFit/>
                          </wps:bodyPr>
                        </wps:wsp>
                      </wpg:grpSp>
                    </wpg:wgp>
                  </a:graphicData>
                </a:graphic>
              </wp:inline>
            </w:drawing>
          </mc:Choice>
          <mc:Fallback>
            <w:pict>
              <v:group w14:anchorId="71631788" id="_x0000_s141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0DdHnKkHAAC0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141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">
                  <v:imagedata r:id="rId85" o:title=""/>
                </v:shape>
                <v:group id="مجموعة 39" o:spid="_x0000_s14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">
                  <v:group id="مجموعة 40" o:spid="_x0000_s14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">
                    <v:group id="مجموعة 41" o:spid="_x0000_s14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">
                      <v:shape id="شكل حر 42" o:spid="_x0000_s14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" fillcolor="#168489" stroked="f" strokeweight="1pt">
                        <v:stroke joinstyle="miter"/>
                      </v:roundrect>
                    </v:group>
                    <v:oval id="شكل بيضاوي 44" o:spid="_x0000_s14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" filled="f" strokecolor="#a5a5a5 [2092]" strokeweight="1pt">
                      <v:stroke joinstyle="miter"/>
                    </v:oval>
                  </v:group>
                  <v:shape id="مربع نص 41" o:spid="_x0000_s142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" filled="f" stroked="f">
                    <v:textbox style="mso-fit-shape-to-text:t">
                      <w:txbxContent>
                        <w:p w14:paraId="2F3E392E" w14:textId="162E8B63" w:rsidR="00A12EF1" w:rsidRDefault="00A12EF1" w:rsidP="00A12EF1">
                          <w:pPr>
                            <w:rPr>
                              <w:rFonts w:eastAsia="Calibri" w:hAnsi="Adobe Arabic" w:cs="Adobe Arabic"/>
                              <w:b/>
                              <w:bCs/>
                              <w:color w:val="FFFFFF"/>
                              <w:kern w:val="24"/>
                              <w:sz w:val="36"/>
                              <w:szCs w:val="36"/>
                              <w:lang w:bidi="ar-EG"/>
                            </w:rPr>
                          </w:pPr>
                          <w:r w:rsidRPr="00A12EF1">
                            <w:rPr>
                              <w:rFonts w:eastAsia="Calibri" w:hAnsi="Adobe Arabic" w:cs="Adobe Arabic"/>
                              <w:b/>
                              <w:bCs/>
                              <w:color w:val="FFFFFF"/>
                              <w:kern w:val="24"/>
                              <w:sz w:val="36"/>
                              <w:szCs w:val="36"/>
                              <w:rtl/>
                              <w:lang w:bidi="ar-EG"/>
                            </w:rPr>
                            <w:t>كيفيّة اختيار الأداة الأنسب بحسب نوع البيانات</w:t>
                          </w:r>
                        </w:p>
                      </w:txbxContent>
                    </v:textbox>
                  </v:shape>
                </v:group>
                <w10:anchorlock/>
              </v:group>
            </w:pict>
          </mc:Fallback>
        </mc:AlternateContent>
      </w:r>
    </w:p>
    <w:p w14:paraId="39C0AD50" w14:textId="77777777" w:rsidR="00BE04A9" w:rsidRPr="00BE04A9" w:rsidRDefault="00BE04A9" w:rsidP="00BE04A9">
      <w:pPr>
        <w:rPr>
          <w:rFonts w:ascii="Sakkal Majalla" w:hAnsi="Sakkal Majalla"/>
          <w:sz w:val="34"/>
        </w:rPr>
      </w:pPr>
      <w:r w:rsidRPr="00BE04A9">
        <w:rPr>
          <w:rFonts w:ascii="Sakkal Majalla" w:hAnsi="Sakkal Majalla"/>
          <w:sz w:val="34"/>
          <w:rtl/>
        </w:rPr>
        <w:t>اختيار الأداة المناسبة ليس قراراً عشوائيّاً، بل يعتمد على معاييرَ واضحةٍ ومنهجيّةٍ. إليكم إطار عملٍ شاملٍ لاتّخاذ هذا القرار.</w:t>
      </w:r>
    </w:p>
    <w:p w14:paraId="732D1043" w14:textId="212ECE46" w:rsidR="00A12EF1" w:rsidRPr="00A12EF1" w:rsidRDefault="00BE04A9" w:rsidP="000D6231">
      <w:pPr>
        <w:rPr>
          <w:rFonts w:ascii="Sakkal Majalla" w:hAnsi="Sakkal Majalla"/>
          <w:b/>
          <w:bCs/>
          <w:color w:val="008080"/>
          <w:sz w:val="34"/>
        </w:rPr>
      </w:pPr>
      <w:r w:rsidRPr="00A12EF1">
        <w:rPr>
          <w:rFonts w:ascii="Sakkal Majalla" w:hAnsi="Sakkal Majalla"/>
          <w:b/>
          <w:bCs/>
          <w:color w:val="008080"/>
          <w:sz w:val="34"/>
          <w:rtl/>
        </w:rPr>
        <w:t>المعايير الخمسة الأساسيّة لاختيار الأداة:</w:t>
      </w:r>
    </w:p>
    <w:p w14:paraId="4ACC8730" w14:textId="77777777" w:rsidR="00BE04A9" w:rsidRPr="000D6231" w:rsidRDefault="00BE04A9" w:rsidP="00BE04A9">
      <w:pPr>
        <w:rPr>
          <w:rFonts w:ascii="Sakkal Majalla" w:hAnsi="Sakkal Majalla"/>
          <w:b/>
          <w:bCs/>
          <w:color w:val="C00000"/>
          <w:sz w:val="34"/>
        </w:rPr>
      </w:pPr>
      <w:r w:rsidRPr="000D6231">
        <w:rPr>
          <w:rFonts w:ascii="Sakkal Majalla" w:hAnsi="Sakkal Majalla"/>
          <w:b/>
          <w:bCs/>
          <w:color w:val="C00000"/>
          <w:sz w:val="34"/>
          <w:rtl/>
        </w:rPr>
        <w:t>المعيار الأوّل: نوع البيانات</w:t>
      </w:r>
    </w:p>
    <w:p w14:paraId="236B2530" w14:textId="77777777" w:rsidR="00BE04A9" w:rsidRDefault="00BE04A9" w:rsidP="00BE04A9">
      <w:pPr>
        <w:rPr>
          <w:rFonts w:ascii="Sakkal Majalla" w:hAnsi="Sakkal Majalla"/>
          <w:sz w:val="34"/>
          <w:rtl/>
        </w:rPr>
      </w:pPr>
      <w:r w:rsidRPr="00BE04A9">
        <w:rPr>
          <w:rFonts w:ascii="Sakkal Majalla" w:hAnsi="Sakkal Majalla"/>
          <w:sz w:val="34"/>
          <w:rtl/>
        </w:rPr>
        <w:t>تختلف الأدوات في قدرتها على التعامل مع أنواع البيانات المختلفة.</w:t>
      </w:r>
    </w:p>
    <w:tbl>
      <w:tblPr>
        <w:tblStyle w:val="a6"/>
        <w:bidiVisual/>
        <w:tblW w:w="0" w:type="auto"/>
        <w:tblLook w:val="04A0" w:firstRow="1" w:lastRow="0" w:firstColumn="1" w:lastColumn="0" w:noHBand="0" w:noVBand="1"/>
      </w:tblPr>
      <w:tblGrid>
        <w:gridCol w:w="2254"/>
        <w:gridCol w:w="2254"/>
        <w:gridCol w:w="2254"/>
        <w:gridCol w:w="2254"/>
      </w:tblGrid>
      <w:tr w:rsidR="000D6231" w:rsidRPr="000D6231" w14:paraId="10774AF3" w14:textId="77777777" w:rsidTr="000D6231">
        <w:tc>
          <w:tcPr>
            <w:tcW w:w="2254" w:type="dxa"/>
            <w:shd w:val="clear" w:color="auto" w:fill="BFBFBF" w:themeFill="background1" w:themeFillShade="BF"/>
          </w:tcPr>
          <w:p w14:paraId="39851BF1" w14:textId="77777777" w:rsidR="000D6231" w:rsidRPr="000D6231" w:rsidRDefault="000D6231" w:rsidP="000D6231">
            <w:pPr>
              <w:jc w:val="center"/>
              <w:rPr>
                <w:rFonts w:ascii="Adobe Arabic" w:hAnsi="Adobe Arabic" w:cs="Adobe Arabic"/>
                <w:b/>
                <w:bCs/>
                <w:color w:val="008080"/>
                <w:sz w:val="36"/>
                <w:szCs w:val="36"/>
                <w:rtl/>
              </w:rPr>
            </w:pPr>
          </w:p>
        </w:tc>
        <w:tc>
          <w:tcPr>
            <w:tcW w:w="2254" w:type="dxa"/>
            <w:shd w:val="clear" w:color="auto" w:fill="BFBFBF" w:themeFill="background1" w:themeFillShade="BF"/>
          </w:tcPr>
          <w:p w14:paraId="428DC62A" w14:textId="5628C286" w:rsidR="000D6231" w:rsidRPr="000D6231" w:rsidRDefault="000D6231" w:rsidP="000D6231">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الخيار الأفضل</w:t>
            </w:r>
          </w:p>
        </w:tc>
        <w:tc>
          <w:tcPr>
            <w:tcW w:w="2254" w:type="dxa"/>
            <w:shd w:val="clear" w:color="auto" w:fill="BFBFBF" w:themeFill="background1" w:themeFillShade="BF"/>
          </w:tcPr>
          <w:p w14:paraId="53F81C63" w14:textId="5C6E9009" w:rsidR="000D6231" w:rsidRPr="000D6231" w:rsidRDefault="000D6231" w:rsidP="000D6231">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السبب</w:t>
            </w:r>
          </w:p>
        </w:tc>
        <w:tc>
          <w:tcPr>
            <w:tcW w:w="2254" w:type="dxa"/>
            <w:shd w:val="clear" w:color="auto" w:fill="BFBFBF" w:themeFill="background1" w:themeFillShade="BF"/>
          </w:tcPr>
          <w:p w14:paraId="7065E7B7" w14:textId="2B7FEAC8" w:rsidR="000D6231" w:rsidRPr="000D6231" w:rsidRDefault="000D6231" w:rsidP="000D6231">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مثال</w:t>
            </w:r>
          </w:p>
        </w:tc>
      </w:tr>
      <w:tr w:rsidR="000D6231" w14:paraId="3AE9EF29" w14:textId="77777777" w:rsidTr="000D6231">
        <w:tc>
          <w:tcPr>
            <w:tcW w:w="2254" w:type="dxa"/>
          </w:tcPr>
          <w:p w14:paraId="4B82FC4E" w14:textId="4074336B"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البيانات النصّيّة (نصوص، مستندات، تعليقات)</w:t>
            </w:r>
          </w:p>
        </w:tc>
        <w:tc>
          <w:tcPr>
            <w:tcW w:w="2254" w:type="dxa"/>
          </w:tcPr>
          <w:p w14:paraId="7B1626BB" w14:textId="75D5F0FA" w:rsidR="000D6231" w:rsidRDefault="000D6231" w:rsidP="00BE04A9">
            <w:pPr>
              <w:rPr>
                <w:rFonts w:ascii="Sakkal Majalla" w:hAnsi="Sakkal Majalla"/>
                <w:sz w:val="34"/>
                <w:rtl/>
              </w:rPr>
            </w:pPr>
            <w:r w:rsidRPr="00BE04A9">
              <w:rPr>
                <w:rFonts w:ascii="Sakkal Majalla" w:hAnsi="Sakkal Majalla"/>
                <w:sz w:val="34"/>
              </w:rPr>
              <w:t>ChatGPT</w:t>
            </w:r>
          </w:p>
        </w:tc>
        <w:tc>
          <w:tcPr>
            <w:tcW w:w="2254" w:type="dxa"/>
          </w:tcPr>
          <w:p w14:paraId="1BD8D171" w14:textId="22F90651" w:rsidR="000D6231" w:rsidRDefault="000D6231" w:rsidP="00BE04A9">
            <w:pPr>
              <w:rPr>
                <w:rFonts w:ascii="Sakkal Majalla" w:hAnsi="Sakkal Majalla"/>
                <w:sz w:val="34"/>
                <w:rtl/>
              </w:rPr>
            </w:pPr>
            <w:r w:rsidRPr="00BE04A9">
              <w:rPr>
                <w:rFonts w:ascii="Sakkal Majalla" w:hAnsi="Sakkal Majalla"/>
                <w:sz w:val="34"/>
                <w:rtl/>
              </w:rPr>
              <w:t>متخصّصٌ في معالجة اللغة الطبيعيّة وفهم السياق</w:t>
            </w:r>
            <w:r>
              <w:rPr>
                <w:rFonts w:ascii="Sakkal Majalla" w:hAnsi="Sakkal Majalla" w:hint="cs"/>
                <w:sz w:val="34"/>
                <w:rtl/>
              </w:rPr>
              <w:t>.</w:t>
            </w:r>
          </w:p>
        </w:tc>
        <w:tc>
          <w:tcPr>
            <w:tcW w:w="2254" w:type="dxa"/>
          </w:tcPr>
          <w:p w14:paraId="67E7991D" w14:textId="679B57F1" w:rsidR="000D6231" w:rsidRPr="000D6231" w:rsidRDefault="000D6231" w:rsidP="000D6231">
            <w:pPr>
              <w:rPr>
                <w:rFonts w:ascii="Sakkal Majalla" w:hAnsi="Sakkal Majalla"/>
                <w:b/>
                <w:bCs/>
                <w:sz w:val="34"/>
                <w:rtl/>
              </w:rPr>
            </w:pPr>
            <w:r w:rsidRPr="00BE04A9">
              <w:rPr>
                <w:rFonts w:ascii="Sakkal Majalla" w:hAnsi="Sakkal Majalla"/>
                <w:sz w:val="34"/>
                <w:rtl/>
              </w:rPr>
              <w:t>تحليل آراء العملاء من استبيانٍ مفتوحٍ.</w:t>
            </w:r>
          </w:p>
        </w:tc>
      </w:tr>
      <w:tr w:rsidR="000D6231" w14:paraId="2590D034" w14:textId="77777777" w:rsidTr="000D6231">
        <w:tc>
          <w:tcPr>
            <w:tcW w:w="2254" w:type="dxa"/>
          </w:tcPr>
          <w:p w14:paraId="3B88DAE0" w14:textId="298454AB"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 xml:space="preserve">البيانات الرقميّة المنظّمة (جداول </w:t>
            </w:r>
            <w:r w:rsidRPr="000D6231">
              <w:rPr>
                <w:rFonts w:ascii="Adobe Arabic" w:hAnsi="Adobe Arabic" w:cs="Adobe Arabic"/>
                <w:b/>
                <w:bCs/>
                <w:sz w:val="36"/>
                <w:szCs w:val="36"/>
              </w:rPr>
              <w:t>Excel</w:t>
            </w:r>
            <w:r w:rsidRPr="000D6231">
              <w:rPr>
                <w:rFonts w:ascii="Adobe Arabic" w:hAnsi="Adobe Arabic" w:cs="Adobe Arabic"/>
                <w:b/>
                <w:bCs/>
                <w:sz w:val="36"/>
                <w:szCs w:val="36"/>
                <w:rtl/>
              </w:rPr>
              <w:t xml:space="preserve">، قواعد بيانات </w:t>
            </w:r>
            <w:r w:rsidRPr="000D6231">
              <w:rPr>
                <w:rFonts w:ascii="Adobe Arabic" w:hAnsi="Adobe Arabic" w:cs="Adobe Arabic"/>
                <w:b/>
                <w:bCs/>
                <w:sz w:val="36"/>
                <w:szCs w:val="36"/>
              </w:rPr>
              <w:t>SQL</w:t>
            </w:r>
            <w:r w:rsidRPr="000D6231">
              <w:rPr>
                <w:rFonts w:ascii="Adobe Arabic" w:hAnsi="Adobe Arabic" w:cs="Adobe Arabic"/>
                <w:b/>
                <w:bCs/>
                <w:sz w:val="36"/>
                <w:szCs w:val="36"/>
                <w:rtl/>
              </w:rPr>
              <w:t>)</w:t>
            </w:r>
          </w:p>
        </w:tc>
        <w:tc>
          <w:tcPr>
            <w:tcW w:w="2254" w:type="dxa"/>
          </w:tcPr>
          <w:p w14:paraId="0C419B32" w14:textId="12C6004D" w:rsidR="000D6231" w:rsidRPr="000D6231" w:rsidRDefault="000D6231" w:rsidP="000D6231">
            <w:pPr>
              <w:rPr>
                <w:rFonts w:ascii="Sakkal Majalla" w:hAnsi="Sakkal Majalla"/>
                <w:b/>
                <w:bCs/>
                <w:sz w:val="34"/>
                <w:rtl/>
              </w:rPr>
            </w:pPr>
            <w:r w:rsidRPr="00BE04A9">
              <w:rPr>
                <w:rFonts w:ascii="Sakkal Majalla" w:hAnsi="Sakkal Majalla"/>
                <w:sz w:val="34"/>
              </w:rPr>
              <w:t>Power BI</w:t>
            </w:r>
            <w:r w:rsidRPr="00BE04A9">
              <w:rPr>
                <w:rFonts w:ascii="Sakkal Majalla" w:hAnsi="Sakkal Majalla"/>
                <w:sz w:val="34"/>
                <w:rtl/>
              </w:rPr>
              <w:t xml:space="preserve"> أو </w:t>
            </w:r>
            <w:r w:rsidRPr="00BE04A9">
              <w:rPr>
                <w:rFonts w:ascii="Sakkal Majalla" w:hAnsi="Sakkal Majalla"/>
                <w:sz w:val="34"/>
              </w:rPr>
              <w:t>Tableau</w:t>
            </w:r>
          </w:p>
        </w:tc>
        <w:tc>
          <w:tcPr>
            <w:tcW w:w="2254" w:type="dxa"/>
          </w:tcPr>
          <w:p w14:paraId="4BEB7C25" w14:textId="4F2D94C3" w:rsidR="000D6231" w:rsidRPr="000D6231" w:rsidRDefault="000D6231" w:rsidP="000D6231">
            <w:pPr>
              <w:rPr>
                <w:rFonts w:ascii="Sakkal Majalla" w:hAnsi="Sakkal Majalla"/>
                <w:b/>
                <w:bCs/>
                <w:sz w:val="34"/>
                <w:rtl/>
              </w:rPr>
            </w:pPr>
            <w:r w:rsidRPr="00BE04A9">
              <w:rPr>
                <w:rFonts w:ascii="Sakkal Majalla" w:hAnsi="Sakkal Majalla"/>
                <w:sz w:val="34"/>
                <w:rtl/>
              </w:rPr>
              <w:t>مصمّمة للتعامل مع البيانات الجدوليّة وإنشاء تقاريرَ سريعةٍ.</w:t>
            </w:r>
          </w:p>
        </w:tc>
        <w:tc>
          <w:tcPr>
            <w:tcW w:w="2254" w:type="dxa"/>
          </w:tcPr>
          <w:p w14:paraId="24066D03" w14:textId="4C178741" w:rsidR="000D6231" w:rsidRPr="000D6231" w:rsidRDefault="000D6231" w:rsidP="000D6231">
            <w:pPr>
              <w:rPr>
                <w:rFonts w:ascii="Sakkal Majalla" w:hAnsi="Sakkal Majalla"/>
                <w:b/>
                <w:bCs/>
                <w:sz w:val="34"/>
                <w:rtl/>
              </w:rPr>
            </w:pPr>
            <w:r w:rsidRPr="00BE04A9">
              <w:rPr>
                <w:rFonts w:ascii="Sakkal Majalla" w:hAnsi="Sakkal Majalla"/>
                <w:sz w:val="34"/>
                <w:rtl/>
              </w:rPr>
              <w:t>تحليل بيانات المبيعات الشهريّة لشركةٍ</w:t>
            </w:r>
          </w:p>
        </w:tc>
      </w:tr>
      <w:tr w:rsidR="000D6231" w14:paraId="3F47CF79" w14:textId="77777777" w:rsidTr="000D6231">
        <w:tc>
          <w:tcPr>
            <w:tcW w:w="2254" w:type="dxa"/>
          </w:tcPr>
          <w:p w14:paraId="3F9012A3" w14:textId="37982B38"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البيانات المعقّدة أو غير المنظّمة (صور، صوتيّات، بياناتٌ متعدّدة المصادر)</w:t>
            </w:r>
          </w:p>
        </w:tc>
        <w:tc>
          <w:tcPr>
            <w:tcW w:w="2254" w:type="dxa"/>
          </w:tcPr>
          <w:p w14:paraId="1527D674" w14:textId="21B61B44" w:rsidR="000D6231" w:rsidRDefault="000D6231" w:rsidP="00BE04A9">
            <w:pPr>
              <w:rPr>
                <w:rFonts w:ascii="Sakkal Majalla" w:hAnsi="Sakkal Majalla"/>
                <w:sz w:val="34"/>
                <w:rtl/>
              </w:rPr>
            </w:pPr>
            <w:r w:rsidRPr="00BE04A9">
              <w:rPr>
                <w:rFonts w:ascii="Sakkal Majalla" w:hAnsi="Sakkal Majalla"/>
                <w:sz w:val="34"/>
              </w:rPr>
              <w:t>Google Colab</w:t>
            </w:r>
          </w:p>
        </w:tc>
        <w:tc>
          <w:tcPr>
            <w:tcW w:w="2254" w:type="dxa"/>
          </w:tcPr>
          <w:p w14:paraId="345ACE73" w14:textId="187F9547" w:rsidR="000D6231" w:rsidRPr="000D6231" w:rsidRDefault="000D6231" w:rsidP="000D6231">
            <w:pPr>
              <w:rPr>
                <w:rFonts w:ascii="Sakkal Majalla" w:hAnsi="Sakkal Majalla"/>
                <w:b/>
                <w:bCs/>
                <w:sz w:val="34"/>
                <w:rtl/>
              </w:rPr>
            </w:pPr>
            <w:r w:rsidRPr="00BE04A9">
              <w:rPr>
                <w:rFonts w:ascii="Sakkal Majalla" w:hAnsi="Sakkal Majalla"/>
                <w:sz w:val="34"/>
                <w:rtl/>
              </w:rPr>
              <w:t>يتيح استخدام مكتباتٍ متخصّصةٍ لكلّ نوعٍ من البيانات.</w:t>
            </w:r>
          </w:p>
        </w:tc>
        <w:tc>
          <w:tcPr>
            <w:tcW w:w="2254" w:type="dxa"/>
          </w:tcPr>
          <w:p w14:paraId="1AAECEFF" w14:textId="295411D9" w:rsidR="000D6231" w:rsidRPr="000D6231" w:rsidRDefault="000D6231" w:rsidP="000D6231">
            <w:pPr>
              <w:rPr>
                <w:rFonts w:ascii="Sakkal Majalla" w:hAnsi="Sakkal Majalla"/>
                <w:b/>
                <w:bCs/>
                <w:sz w:val="34"/>
                <w:rtl/>
              </w:rPr>
            </w:pPr>
            <w:r w:rsidRPr="00BE04A9">
              <w:rPr>
                <w:rFonts w:ascii="Sakkal Majalla" w:hAnsi="Sakkal Majalla"/>
                <w:sz w:val="34"/>
                <w:rtl/>
              </w:rPr>
              <w:t>تحليل صور الأشعّة الطبّيّة باستخدام التعلّم العميق.</w:t>
            </w:r>
          </w:p>
        </w:tc>
      </w:tr>
      <w:tr w:rsidR="000D6231" w14:paraId="0E77AFAD" w14:textId="77777777" w:rsidTr="000D6231">
        <w:tc>
          <w:tcPr>
            <w:tcW w:w="2254" w:type="dxa"/>
          </w:tcPr>
          <w:p w14:paraId="40EF2FB2" w14:textId="6FC814F4" w:rsidR="000D6231" w:rsidRPr="000D6231" w:rsidRDefault="000D6231" w:rsidP="000D6231">
            <w:pPr>
              <w:jc w:val="center"/>
              <w:rPr>
                <w:rFonts w:ascii="Adobe Arabic" w:hAnsi="Adobe Arabic" w:cs="Adobe Arabic"/>
                <w:b/>
                <w:bCs/>
                <w:sz w:val="36"/>
                <w:szCs w:val="36"/>
                <w:rtl/>
              </w:rPr>
            </w:pPr>
            <w:r w:rsidRPr="000D6231">
              <w:rPr>
                <w:rFonts w:ascii="Adobe Arabic" w:hAnsi="Adobe Arabic" w:cs="Adobe Arabic"/>
                <w:b/>
                <w:bCs/>
                <w:sz w:val="36"/>
                <w:szCs w:val="36"/>
                <w:rtl/>
              </w:rPr>
              <w:t>البيانات الجغرافيّة (إحداثيّاتٌ، مواقعُ، خرائط)</w:t>
            </w:r>
          </w:p>
        </w:tc>
        <w:tc>
          <w:tcPr>
            <w:tcW w:w="2254" w:type="dxa"/>
          </w:tcPr>
          <w:p w14:paraId="3305983B" w14:textId="654743A4" w:rsidR="000D6231" w:rsidRDefault="000D6231" w:rsidP="00BE04A9">
            <w:pPr>
              <w:rPr>
                <w:rFonts w:ascii="Sakkal Majalla" w:hAnsi="Sakkal Majalla"/>
                <w:sz w:val="34"/>
                <w:rtl/>
              </w:rPr>
            </w:pPr>
            <w:r w:rsidRPr="00BE04A9">
              <w:rPr>
                <w:rFonts w:ascii="Sakkal Majalla" w:hAnsi="Sakkal Majalla"/>
                <w:sz w:val="34"/>
              </w:rPr>
              <w:t>Tableau</w:t>
            </w:r>
          </w:p>
        </w:tc>
        <w:tc>
          <w:tcPr>
            <w:tcW w:w="2254" w:type="dxa"/>
          </w:tcPr>
          <w:p w14:paraId="78ADDDBB" w14:textId="2FAD1E5C" w:rsidR="000D6231" w:rsidRPr="000D6231" w:rsidRDefault="000D6231" w:rsidP="000D6231">
            <w:pPr>
              <w:rPr>
                <w:rFonts w:ascii="Sakkal Majalla" w:hAnsi="Sakkal Majalla"/>
                <w:sz w:val="34"/>
                <w:rtl/>
              </w:rPr>
            </w:pPr>
            <w:r w:rsidRPr="00BE04A9">
              <w:rPr>
                <w:rFonts w:ascii="Sakkal Majalla" w:hAnsi="Sakkal Majalla"/>
                <w:sz w:val="34"/>
                <w:rtl/>
              </w:rPr>
              <w:t>قدراتٌ استثنائيّةٌ في التصوّر الجغرافي.</w:t>
            </w:r>
          </w:p>
        </w:tc>
        <w:tc>
          <w:tcPr>
            <w:tcW w:w="2254" w:type="dxa"/>
          </w:tcPr>
          <w:p w14:paraId="41204805" w14:textId="10B59025" w:rsidR="000D6231" w:rsidRPr="000D6231" w:rsidRDefault="000D6231" w:rsidP="000D6231">
            <w:pPr>
              <w:rPr>
                <w:rFonts w:ascii="Sakkal Majalla" w:hAnsi="Sakkal Majalla"/>
                <w:b/>
                <w:bCs/>
                <w:sz w:val="34"/>
                <w:rtl/>
              </w:rPr>
            </w:pPr>
            <w:r w:rsidRPr="00BE04A9">
              <w:rPr>
                <w:rFonts w:ascii="Sakkal Majalla" w:hAnsi="Sakkal Majalla"/>
                <w:sz w:val="34"/>
                <w:rtl/>
              </w:rPr>
              <w:t>عرض انتشار فروع شركةٍ على خريطةٍ تفاعليّةٍ.</w:t>
            </w:r>
          </w:p>
        </w:tc>
      </w:tr>
    </w:tbl>
    <w:p w14:paraId="48F3CCE8" w14:textId="77777777" w:rsidR="000D6231" w:rsidRPr="00BE04A9" w:rsidRDefault="000D6231" w:rsidP="00BE04A9">
      <w:pPr>
        <w:rPr>
          <w:rFonts w:ascii="Sakkal Majalla" w:hAnsi="Sakkal Majalla"/>
          <w:sz w:val="34"/>
        </w:rPr>
      </w:pPr>
    </w:p>
    <w:p w14:paraId="4364055D" w14:textId="77777777" w:rsidR="00BE04A9" w:rsidRDefault="00BE04A9" w:rsidP="000D6231">
      <w:pPr>
        <w:keepNext/>
        <w:pageBreakBefore/>
        <w:rPr>
          <w:rFonts w:ascii="Sakkal Majalla" w:hAnsi="Sakkal Majalla"/>
          <w:b/>
          <w:bCs/>
          <w:color w:val="C00000"/>
          <w:sz w:val="34"/>
          <w:rtl/>
        </w:rPr>
      </w:pPr>
      <w:r w:rsidRPr="000D6231">
        <w:rPr>
          <w:rFonts w:ascii="Sakkal Majalla" w:hAnsi="Sakkal Majalla"/>
          <w:b/>
          <w:bCs/>
          <w:color w:val="C00000"/>
          <w:sz w:val="34"/>
          <w:rtl/>
        </w:rPr>
        <w:lastRenderedPageBreak/>
        <w:t>المعيار الثاني: هدف التحليل</w:t>
      </w:r>
    </w:p>
    <w:tbl>
      <w:tblPr>
        <w:tblStyle w:val="a6"/>
        <w:bidiVisual/>
        <w:tblW w:w="9129" w:type="dxa"/>
        <w:tblLook w:val="04A0" w:firstRow="1" w:lastRow="0" w:firstColumn="1" w:lastColumn="0" w:noHBand="0" w:noVBand="1"/>
      </w:tblPr>
      <w:tblGrid>
        <w:gridCol w:w="3762"/>
        <w:gridCol w:w="2416"/>
        <w:gridCol w:w="2951"/>
      </w:tblGrid>
      <w:tr w:rsidR="000D6231" w:rsidRPr="000D6231" w14:paraId="5C026853" w14:textId="77777777" w:rsidTr="000D6231">
        <w:tc>
          <w:tcPr>
            <w:tcW w:w="3762" w:type="dxa"/>
            <w:shd w:val="clear" w:color="auto" w:fill="BFBFBF" w:themeFill="background1" w:themeFillShade="BF"/>
          </w:tcPr>
          <w:p w14:paraId="40213998" w14:textId="77777777" w:rsidR="000D6231" w:rsidRPr="000D6231" w:rsidRDefault="000D6231" w:rsidP="009B65FE">
            <w:pPr>
              <w:jc w:val="center"/>
              <w:rPr>
                <w:rFonts w:ascii="Adobe Arabic" w:hAnsi="Adobe Arabic" w:cs="Adobe Arabic"/>
                <w:b/>
                <w:bCs/>
                <w:color w:val="008080"/>
                <w:sz w:val="36"/>
                <w:szCs w:val="36"/>
                <w:rtl/>
              </w:rPr>
            </w:pPr>
          </w:p>
        </w:tc>
        <w:tc>
          <w:tcPr>
            <w:tcW w:w="2416" w:type="dxa"/>
            <w:shd w:val="clear" w:color="auto" w:fill="BFBFBF" w:themeFill="background1" w:themeFillShade="BF"/>
          </w:tcPr>
          <w:p w14:paraId="55AB46B2" w14:textId="77777777" w:rsidR="000D6231" w:rsidRPr="000D6231" w:rsidRDefault="000D6231" w:rsidP="009B65FE">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الخيار الأفضل</w:t>
            </w:r>
          </w:p>
        </w:tc>
        <w:tc>
          <w:tcPr>
            <w:tcW w:w="2951" w:type="dxa"/>
            <w:shd w:val="clear" w:color="auto" w:fill="BFBFBF" w:themeFill="background1" w:themeFillShade="BF"/>
          </w:tcPr>
          <w:p w14:paraId="49B26611" w14:textId="77777777" w:rsidR="000D6231" w:rsidRPr="000D6231" w:rsidRDefault="000D6231" w:rsidP="009B65FE">
            <w:pPr>
              <w:jc w:val="center"/>
              <w:rPr>
                <w:rFonts w:ascii="Adobe Arabic" w:hAnsi="Adobe Arabic" w:cs="Adobe Arabic"/>
                <w:color w:val="008080"/>
                <w:sz w:val="36"/>
                <w:szCs w:val="36"/>
                <w:rtl/>
              </w:rPr>
            </w:pPr>
            <w:r w:rsidRPr="000D6231">
              <w:rPr>
                <w:rFonts w:ascii="Adobe Arabic" w:hAnsi="Adobe Arabic" w:cs="Adobe Arabic"/>
                <w:b/>
                <w:bCs/>
                <w:color w:val="008080"/>
                <w:sz w:val="36"/>
                <w:szCs w:val="36"/>
                <w:rtl/>
              </w:rPr>
              <w:t>مثال</w:t>
            </w:r>
          </w:p>
        </w:tc>
      </w:tr>
      <w:tr w:rsidR="000D6231" w14:paraId="193B874E" w14:textId="77777777" w:rsidTr="000D6231">
        <w:tc>
          <w:tcPr>
            <w:tcW w:w="3762" w:type="dxa"/>
          </w:tcPr>
          <w:p w14:paraId="6369234C" w14:textId="35705C16"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الاستكشاف الأوّلي للبيانات</w:t>
            </w:r>
          </w:p>
        </w:tc>
        <w:tc>
          <w:tcPr>
            <w:tcW w:w="2416" w:type="dxa"/>
          </w:tcPr>
          <w:p w14:paraId="537C1112" w14:textId="6FD4BF89" w:rsidR="000D6231" w:rsidRDefault="000D6231" w:rsidP="009B65FE">
            <w:pPr>
              <w:rPr>
                <w:rFonts w:ascii="Sakkal Majalla" w:hAnsi="Sakkal Majalla"/>
                <w:sz w:val="34"/>
                <w:rtl/>
              </w:rPr>
            </w:pPr>
            <w:r w:rsidRPr="000D6231">
              <w:rPr>
                <w:rFonts w:ascii="Sakkal Majalla" w:hAnsi="Sakkal Majalla"/>
                <w:sz w:val="34"/>
              </w:rPr>
              <w:t>Power BI</w:t>
            </w:r>
            <w:r w:rsidRPr="000D6231">
              <w:rPr>
                <w:rFonts w:ascii="Sakkal Majalla" w:hAnsi="Sakkal Majalla"/>
                <w:sz w:val="34"/>
                <w:rtl/>
              </w:rPr>
              <w:t xml:space="preserve"> أو </w:t>
            </w:r>
            <w:r w:rsidRPr="000D6231">
              <w:rPr>
                <w:rFonts w:ascii="Sakkal Majalla" w:hAnsi="Sakkal Majalla"/>
                <w:sz w:val="34"/>
              </w:rPr>
              <w:t>Tableau</w:t>
            </w:r>
            <w:r w:rsidRPr="000D6231">
              <w:rPr>
                <w:rFonts w:ascii="Sakkal Majalla" w:hAnsi="Sakkal Majalla"/>
                <w:sz w:val="34"/>
                <w:rtl/>
              </w:rPr>
              <w:t xml:space="preserve"> (للبيانات المنظّمة) أو </w:t>
            </w:r>
            <w:r w:rsidRPr="000D6231">
              <w:rPr>
                <w:rFonts w:ascii="Sakkal Majalla" w:hAnsi="Sakkal Majalla"/>
                <w:sz w:val="34"/>
              </w:rPr>
              <w:t>ChatGPT</w:t>
            </w:r>
            <w:r w:rsidRPr="000D6231">
              <w:rPr>
                <w:rFonts w:ascii="Sakkal Majalla" w:hAnsi="Sakkal Majalla"/>
                <w:sz w:val="34"/>
                <w:rtl/>
              </w:rPr>
              <w:t xml:space="preserve"> (للأسئلة العامّة).</w:t>
            </w:r>
          </w:p>
        </w:tc>
        <w:tc>
          <w:tcPr>
            <w:tcW w:w="2951" w:type="dxa"/>
          </w:tcPr>
          <w:p w14:paraId="137F6467" w14:textId="775B7407" w:rsidR="000D6231" w:rsidRPr="000D6231" w:rsidRDefault="00C43756" w:rsidP="009B65FE">
            <w:pPr>
              <w:rPr>
                <w:rFonts w:ascii="Sakkal Majalla" w:hAnsi="Sakkal Majalla"/>
                <w:b/>
                <w:bCs/>
                <w:sz w:val="34"/>
                <w:rtl/>
              </w:rPr>
            </w:pPr>
            <w:r w:rsidRPr="00C43756">
              <w:rPr>
                <w:rFonts w:ascii="Sakkal Majalla" w:hAnsi="Sakkal Majalla"/>
                <w:sz w:val="34"/>
                <w:rtl/>
              </w:rPr>
              <w:t>"ما هي الاتّجاهات العامّة في بيانات المبيعات؟"</w:t>
            </w:r>
          </w:p>
        </w:tc>
      </w:tr>
      <w:tr w:rsidR="000D6231" w14:paraId="48DA6F85" w14:textId="77777777" w:rsidTr="000D6231">
        <w:tc>
          <w:tcPr>
            <w:tcW w:w="3762" w:type="dxa"/>
          </w:tcPr>
          <w:p w14:paraId="1BC2848B" w14:textId="5C52E3A7"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التحليل العميق وبناء النماذج التنبّؤيّة</w:t>
            </w:r>
          </w:p>
        </w:tc>
        <w:tc>
          <w:tcPr>
            <w:tcW w:w="2416" w:type="dxa"/>
          </w:tcPr>
          <w:p w14:paraId="10638DBC" w14:textId="435EBA44" w:rsidR="000D6231" w:rsidRPr="000D6231" w:rsidRDefault="00C43756" w:rsidP="009B65FE">
            <w:pPr>
              <w:rPr>
                <w:rFonts w:ascii="Sakkal Majalla" w:hAnsi="Sakkal Majalla"/>
                <w:b/>
                <w:bCs/>
                <w:sz w:val="34"/>
                <w:rtl/>
              </w:rPr>
            </w:pPr>
            <w:r w:rsidRPr="00C43756">
              <w:rPr>
                <w:rFonts w:ascii="Sakkal Majalla" w:hAnsi="Sakkal Majalla"/>
                <w:sz w:val="34"/>
              </w:rPr>
              <w:t>Google Colab</w:t>
            </w:r>
          </w:p>
        </w:tc>
        <w:tc>
          <w:tcPr>
            <w:tcW w:w="2951" w:type="dxa"/>
          </w:tcPr>
          <w:p w14:paraId="196EC078" w14:textId="689D17DB" w:rsidR="000D6231" w:rsidRPr="000D6231" w:rsidRDefault="00C43756" w:rsidP="009B65FE">
            <w:pPr>
              <w:rPr>
                <w:rFonts w:ascii="Sakkal Majalla" w:hAnsi="Sakkal Majalla"/>
                <w:b/>
                <w:bCs/>
                <w:sz w:val="34"/>
                <w:rtl/>
              </w:rPr>
            </w:pPr>
            <w:r w:rsidRPr="00C43756">
              <w:rPr>
                <w:rFonts w:ascii="Sakkal Majalla" w:hAnsi="Sakkal Majalla"/>
                <w:sz w:val="34"/>
                <w:rtl/>
              </w:rPr>
              <w:t>بناء نموذجٍ للتنبّؤ بمعدّلات التسرّب للعملاء (</w:t>
            </w:r>
            <w:r w:rsidRPr="00C43756">
              <w:rPr>
                <w:rFonts w:ascii="Sakkal Majalla" w:hAnsi="Sakkal Majalla"/>
                <w:sz w:val="34"/>
              </w:rPr>
              <w:t>Customer Churn</w:t>
            </w:r>
            <w:r w:rsidRPr="00C43756">
              <w:rPr>
                <w:rFonts w:ascii="Sakkal Majalla" w:hAnsi="Sakkal Majalla"/>
                <w:sz w:val="34"/>
                <w:rtl/>
              </w:rPr>
              <w:t>).</w:t>
            </w:r>
          </w:p>
        </w:tc>
      </w:tr>
      <w:tr w:rsidR="000D6231" w14:paraId="6A0DFBFF" w14:textId="77777777" w:rsidTr="000D6231">
        <w:tc>
          <w:tcPr>
            <w:tcW w:w="3762" w:type="dxa"/>
          </w:tcPr>
          <w:p w14:paraId="7EF5166E" w14:textId="391548D0"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إنشاء تقاريرَ للإدارة أو العملاء</w:t>
            </w:r>
          </w:p>
        </w:tc>
        <w:tc>
          <w:tcPr>
            <w:tcW w:w="2416" w:type="dxa"/>
          </w:tcPr>
          <w:p w14:paraId="1B6A875A" w14:textId="778B33C8" w:rsidR="000D6231" w:rsidRDefault="00C43756" w:rsidP="009B65FE">
            <w:pPr>
              <w:rPr>
                <w:rFonts w:ascii="Sakkal Majalla" w:hAnsi="Sakkal Majalla"/>
                <w:sz w:val="34"/>
                <w:rtl/>
              </w:rPr>
            </w:pPr>
            <w:r w:rsidRPr="00C43756">
              <w:rPr>
                <w:rFonts w:ascii="Sakkal Majalla" w:hAnsi="Sakkal Majalla"/>
                <w:sz w:val="34"/>
              </w:rPr>
              <w:t>Power BI</w:t>
            </w:r>
            <w:r w:rsidRPr="00C43756">
              <w:rPr>
                <w:rFonts w:ascii="Sakkal Majalla" w:hAnsi="Sakkal Majalla"/>
                <w:sz w:val="34"/>
                <w:rtl/>
              </w:rPr>
              <w:t xml:space="preserve"> أو </w:t>
            </w:r>
            <w:r w:rsidRPr="00C43756">
              <w:rPr>
                <w:rFonts w:ascii="Sakkal Majalla" w:hAnsi="Sakkal Majalla"/>
                <w:sz w:val="34"/>
              </w:rPr>
              <w:t>Tableau</w:t>
            </w:r>
          </w:p>
        </w:tc>
        <w:tc>
          <w:tcPr>
            <w:tcW w:w="2951" w:type="dxa"/>
          </w:tcPr>
          <w:p w14:paraId="4061267A" w14:textId="26536DD9" w:rsidR="000D6231" w:rsidRPr="000D6231" w:rsidRDefault="00C43756" w:rsidP="009B65FE">
            <w:pPr>
              <w:rPr>
                <w:rFonts w:ascii="Sakkal Majalla" w:hAnsi="Sakkal Majalla"/>
                <w:b/>
                <w:bCs/>
                <w:sz w:val="34"/>
                <w:rtl/>
              </w:rPr>
            </w:pPr>
            <w:r w:rsidRPr="00C43756">
              <w:rPr>
                <w:rFonts w:ascii="Sakkal Majalla" w:hAnsi="Sakkal Majalla"/>
                <w:sz w:val="34"/>
                <w:rtl/>
              </w:rPr>
              <w:t>تقريرٌ ربع سنويٍّ يُعرض على مجلس الإدارة.</w:t>
            </w:r>
          </w:p>
        </w:tc>
      </w:tr>
      <w:tr w:rsidR="000D6231" w14:paraId="1CA271EC" w14:textId="77777777" w:rsidTr="000D6231">
        <w:tc>
          <w:tcPr>
            <w:tcW w:w="3762" w:type="dxa"/>
          </w:tcPr>
          <w:p w14:paraId="35895222" w14:textId="0359157D" w:rsidR="000D6231" w:rsidRPr="000D6231" w:rsidRDefault="000D6231" w:rsidP="009B65FE">
            <w:pPr>
              <w:jc w:val="center"/>
              <w:rPr>
                <w:rFonts w:ascii="Adobe Arabic" w:hAnsi="Adobe Arabic" w:cs="Adobe Arabic"/>
                <w:b/>
                <w:bCs/>
                <w:sz w:val="36"/>
                <w:szCs w:val="36"/>
                <w:rtl/>
              </w:rPr>
            </w:pPr>
            <w:r w:rsidRPr="000D6231">
              <w:rPr>
                <w:rFonts w:ascii="Adobe Arabic" w:hAnsi="Adobe Arabic" w:cs="Adobe Arabic"/>
                <w:b/>
                <w:bCs/>
                <w:sz w:val="36"/>
                <w:szCs w:val="36"/>
                <w:rtl/>
              </w:rPr>
              <w:t>التفاعل السريع مع البيانات بالأسئلة</w:t>
            </w:r>
          </w:p>
        </w:tc>
        <w:tc>
          <w:tcPr>
            <w:tcW w:w="2416" w:type="dxa"/>
          </w:tcPr>
          <w:p w14:paraId="7020BCCA" w14:textId="603E3DCC" w:rsidR="000D6231" w:rsidRDefault="00C43756" w:rsidP="009B65FE">
            <w:pPr>
              <w:rPr>
                <w:rFonts w:ascii="Sakkal Majalla" w:hAnsi="Sakkal Majalla"/>
                <w:sz w:val="34"/>
                <w:rtl/>
              </w:rPr>
            </w:pPr>
            <w:r w:rsidRPr="00C43756">
              <w:rPr>
                <w:rFonts w:ascii="Sakkal Majalla" w:hAnsi="Sakkal Majalla"/>
                <w:sz w:val="34"/>
              </w:rPr>
              <w:t>ChatGPT</w:t>
            </w:r>
            <w:r w:rsidRPr="00C43756">
              <w:rPr>
                <w:rFonts w:ascii="Sakkal Majalla" w:hAnsi="Sakkal Majalla"/>
                <w:sz w:val="34"/>
                <w:rtl/>
              </w:rPr>
              <w:t xml:space="preserve"> (مع تقنيّات </w:t>
            </w:r>
            <w:r w:rsidRPr="00C43756">
              <w:rPr>
                <w:rFonts w:ascii="Sakkal Majalla" w:hAnsi="Sakkal Majalla"/>
                <w:sz w:val="34"/>
              </w:rPr>
              <w:t>Code Interpreter</w:t>
            </w:r>
            <w:r w:rsidRPr="00C43756">
              <w:rPr>
                <w:rFonts w:ascii="Sakkal Majalla" w:hAnsi="Sakkal Majalla"/>
                <w:sz w:val="34"/>
                <w:rtl/>
              </w:rPr>
              <w:t xml:space="preserve">) أو ميّزات الأسئلة في </w:t>
            </w:r>
            <w:r w:rsidRPr="00C43756">
              <w:rPr>
                <w:rFonts w:ascii="Sakkal Majalla" w:hAnsi="Sakkal Majalla"/>
                <w:sz w:val="34"/>
              </w:rPr>
              <w:t>Power BI/Tableau</w:t>
            </w:r>
            <w:r w:rsidRPr="00C43756">
              <w:rPr>
                <w:rFonts w:ascii="Sakkal Majalla" w:hAnsi="Sakkal Majalla"/>
                <w:sz w:val="34"/>
                <w:rtl/>
              </w:rPr>
              <w:t>.</w:t>
            </w:r>
          </w:p>
        </w:tc>
        <w:tc>
          <w:tcPr>
            <w:tcW w:w="2951" w:type="dxa"/>
          </w:tcPr>
          <w:p w14:paraId="5A3ACB9F" w14:textId="220915E7" w:rsidR="000D6231" w:rsidRPr="000D6231" w:rsidRDefault="00C43756" w:rsidP="009B65FE">
            <w:pPr>
              <w:rPr>
                <w:rFonts w:ascii="Sakkal Majalla" w:hAnsi="Sakkal Majalla"/>
                <w:b/>
                <w:bCs/>
                <w:sz w:val="34"/>
                <w:rtl/>
              </w:rPr>
            </w:pPr>
            <w:r w:rsidRPr="00C43756">
              <w:rPr>
                <w:rFonts w:ascii="Sakkal Majalla" w:hAnsi="Sakkal Majalla"/>
                <w:sz w:val="34"/>
                <w:rtl/>
              </w:rPr>
              <w:t>"كم كانت المبيعات في الربع الثاني مقارنةً بالأوّل؟"</w:t>
            </w:r>
          </w:p>
        </w:tc>
      </w:tr>
    </w:tbl>
    <w:p w14:paraId="3E4A7168" w14:textId="77777777" w:rsidR="000D6231" w:rsidRPr="000D6231" w:rsidRDefault="000D6231" w:rsidP="00BE04A9">
      <w:pPr>
        <w:rPr>
          <w:rFonts w:ascii="Sakkal Majalla" w:hAnsi="Sakkal Majalla"/>
          <w:b/>
          <w:bCs/>
          <w:color w:val="C00000"/>
          <w:sz w:val="34"/>
        </w:rPr>
      </w:pPr>
    </w:p>
    <w:p w14:paraId="2881FA58" w14:textId="05228CA2" w:rsidR="00C43756" w:rsidRDefault="00BE04A9" w:rsidP="00C43756">
      <w:pPr>
        <w:keepNext/>
        <w:pageBreakBefore/>
        <w:rPr>
          <w:rFonts w:ascii="Sakkal Majalla" w:hAnsi="Sakkal Majalla"/>
          <w:b/>
          <w:bCs/>
          <w:color w:val="C00000"/>
          <w:sz w:val="34"/>
          <w:rtl/>
        </w:rPr>
      </w:pPr>
      <w:r w:rsidRPr="00C43756">
        <w:rPr>
          <w:rFonts w:ascii="Sakkal Majalla" w:hAnsi="Sakkal Majalla"/>
          <w:b/>
          <w:bCs/>
          <w:color w:val="C00000"/>
          <w:sz w:val="34"/>
          <w:rtl/>
        </w:rPr>
        <w:lastRenderedPageBreak/>
        <w:t>المعيار الثالث: حجم البيانات</w:t>
      </w:r>
    </w:p>
    <w:tbl>
      <w:tblPr>
        <w:tblStyle w:val="a6"/>
        <w:bidiVisual/>
        <w:tblW w:w="9129" w:type="dxa"/>
        <w:tblLook w:val="04A0" w:firstRow="1" w:lastRow="0" w:firstColumn="1" w:lastColumn="0" w:noHBand="0" w:noVBand="1"/>
      </w:tblPr>
      <w:tblGrid>
        <w:gridCol w:w="4586"/>
        <w:gridCol w:w="4543"/>
      </w:tblGrid>
      <w:tr w:rsidR="00C43756" w:rsidRPr="00C43756" w14:paraId="74F4AAEE" w14:textId="77777777" w:rsidTr="00C43756">
        <w:tc>
          <w:tcPr>
            <w:tcW w:w="4586" w:type="dxa"/>
            <w:shd w:val="clear" w:color="auto" w:fill="BFBFBF" w:themeFill="background1" w:themeFillShade="BF"/>
            <w:vAlign w:val="center"/>
          </w:tcPr>
          <w:p w14:paraId="7D24B13E" w14:textId="77777777" w:rsidR="00C43756" w:rsidRPr="00C43756" w:rsidRDefault="00C43756" w:rsidP="00C43756">
            <w:pPr>
              <w:jc w:val="center"/>
              <w:rPr>
                <w:rFonts w:ascii="Adobe Arabic" w:hAnsi="Adobe Arabic" w:cs="Adobe Arabic"/>
                <w:b/>
                <w:bCs/>
                <w:color w:val="008080"/>
                <w:sz w:val="36"/>
                <w:szCs w:val="36"/>
                <w:rtl/>
              </w:rPr>
            </w:pPr>
          </w:p>
        </w:tc>
        <w:tc>
          <w:tcPr>
            <w:tcW w:w="4543" w:type="dxa"/>
            <w:shd w:val="clear" w:color="auto" w:fill="BFBFBF" w:themeFill="background1" w:themeFillShade="BF"/>
          </w:tcPr>
          <w:p w14:paraId="03B0A1FF" w14:textId="1D175774" w:rsidR="00C43756" w:rsidRPr="00C43756" w:rsidRDefault="00C43756" w:rsidP="00C43756">
            <w:pPr>
              <w:jc w:val="center"/>
              <w:rPr>
                <w:rFonts w:ascii="Adobe Arabic" w:hAnsi="Adobe Arabic" w:cs="Adobe Arabic"/>
                <w:b/>
                <w:bCs/>
                <w:color w:val="008080"/>
                <w:sz w:val="36"/>
                <w:szCs w:val="36"/>
                <w:rtl/>
              </w:rPr>
            </w:pPr>
            <w:r w:rsidRPr="00C43756">
              <w:rPr>
                <w:rFonts w:ascii="Adobe Arabic" w:hAnsi="Adobe Arabic" w:cs="Adobe Arabic"/>
                <w:b/>
                <w:bCs/>
                <w:color w:val="008080"/>
                <w:sz w:val="36"/>
                <w:szCs w:val="36"/>
                <w:rtl/>
              </w:rPr>
              <w:t>الخيار الأفضل</w:t>
            </w:r>
          </w:p>
        </w:tc>
      </w:tr>
      <w:tr w:rsidR="00C43756" w14:paraId="5B5C3876" w14:textId="77777777" w:rsidTr="00C43756">
        <w:tc>
          <w:tcPr>
            <w:tcW w:w="4586" w:type="dxa"/>
            <w:vAlign w:val="center"/>
          </w:tcPr>
          <w:p w14:paraId="694E6E02" w14:textId="6EEFF7F2" w:rsidR="00C43756" w:rsidRPr="00C43756" w:rsidRDefault="00C43756" w:rsidP="00C43756">
            <w:pPr>
              <w:jc w:val="center"/>
              <w:rPr>
                <w:rFonts w:ascii="Adobe Arabic" w:hAnsi="Adobe Arabic" w:cs="Adobe Arabic"/>
                <w:b/>
                <w:bCs/>
                <w:sz w:val="36"/>
                <w:szCs w:val="36"/>
                <w:rtl/>
              </w:rPr>
            </w:pPr>
            <w:r w:rsidRPr="00C43756">
              <w:rPr>
                <w:rFonts w:ascii="Adobe Arabic" w:hAnsi="Adobe Arabic" w:cs="Adobe Arabic"/>
                <w:b/>
                <w:bCs/>
                <w:sz w:val="36"/>
                <w:szCs w:val="36"/>
                <w:rtl/>
              </w:rPr>
              <w:t>بياناتٌ صغيرة إلى متوسّطة (آلاف الصفوف)</w:t>
            </w:r>
          </w:p>
        </w:tc>
        <w:tc>
          <w:tcPr>
            <w:tcW w:w="4543" w:type="dxa"/>
          </w:tcPr>
          <w:p w14:paraId="00DF452E" w14:textId="24FC8A51" w:rsidR="00C43756" w:rsidRPr="00C43756" w:rsidRDefault="00C43756" w:rsidP="00C43756">
            <w:pPr>
              <w:rPr>
                <w:rFonts w:ascii="Sakkal Majalla" w:hAnsi="Sakkal Majalla"/>
                <w:sz w:val="34"/>
                <w:rtl/>
              </w:rPr>
            </w:pPr>
            <w:r w:rsidRPr="00C43756">
              <w:rPr>
                <w:rFonts w:ascii="Sakkal Majalla" w:hAnsi="Sakkal Majalla"/>
                <w:sz w:val="34"/>
                <w:rtl/>
              </w:rPr>
              <w:t>جميع الأدوات مناسبةٌ، الاختيار يعتمد على المعايير الأخرى.</w:t>
            </w:r>
          </w:p>
        </w:tc>
      </w:tr>
      <w:tr w:rsidR="00C43756" w14:paraId="0535584E" w14:textId="77777777" w:rsidTr="00C43756">
        <w:tc>
          <w:tcPr>
            <w:tcW w:w="4586" w:type="dxa"/>
            <w:vAlign w:val="center"/>
          </w:tcPr>
          <w:p w14:paraId="7BEEEBD4" w14:textId="75069F9F" w:rsidR="00C43756" w:rsidRPr="00C43756" w:rsidRDefault="00C43756" w:rsidP="00C43756">
            <w:pPr>
              <w:jc w:val="center"/>
              <w:rPr>
                <w:rFonts w:ascii="Adobe Arabic" w:hAnsi="Adobe Arabic" w:cs="Adobe Arabic"/>
                <w:b/>
                <w:bCs/>
                <w:sz w:val="36"/>
                <w:szCs w:val="36"/>
                <w:rtl/>
              </w:rPr>
            </w:pPr>
            <w:r w:rsidRPr="00C43756">
              <w:rPr>
                <w:rFonts w:ascii="Adobe Arabic" w:hAnsi="Adobe Arabic" w:cs="Adobe Arabic"/>
                <w:b/>
                <w:bCs/>
                <w:sz w:val="36"/>
                <w:szCs w:val="36"/>
                <w:rtl/>
              </w:rPr>
              <w:t>بياناتٌ كبيرة (ملايين الصفوف)</w:t>
            </w:r>
          </w:p>
        </w:tc>
        <w:tc>
          <w:tcPr>
            <w:tcW w:w="4543" w:type="dxa"/>
          </w:tcPr>
          <w:p w14:paraId="6EA7D44C" w14:textId="77777777" w:rsidR="00C43756" w:rsidRPr="00BE04A9" w:rsidRDefault="00C43756" w:rsidP="00C43756">
            <w:pPr>
              <w:rPr>
                <w:rFonts w:ascii="Sakkal Majalla" w:hAnsi="Sakkal Majalla"/>
                <w:sz w:val="34"/>
              </w:rPr>
            </w:pPr>
            <w:r w:rsidRPr="00BE04A9">
              <w:rPr>
                <w:rFonts w:ascii="Sakkal Majalla" w:hAnsi="Sakkal Majalla"/>
                <w:sz w:val="34"/>
              </w:rPr>
              <w:t>Power BI</w:t>
            </w:r>
            <w:r w:rsidRPr="00BE04A9">
              <w:rPr>
                <w:rFonts w:ascii="Sakkal Majalla" w:hAnsi="Sakkal Majalla"/>
                <w:sz w:val="34"/>
                <w:rtl/>
              </w:rPr>
              <w:t xml:space="preserve"> (مع الاتّصال بقواعد البيانات) أو </w:t>
            </w:r>
            <w:r w:rsidRPr="00BE04A9">
              <w:rPr>
                <w:rFonts w:ascii="Sakkal Majalla" w:hAnsi="Sakkal Majalla"/>
                <w:sz w:val="34"/>
              </w:rPr>
              <w:t>Google Colab</w:t>
            </w:r>
            <w:r w:rsidRPr="00BE04A9">
              <w:rPr>
                <w:rFonts w:ascii="Sakkal Majalla" w:hAnsi="Sakkal Majalla"/>
                <w:sz w:val="34"/>
                <w:rtl/>
              </w:rPr>
              <w:t xml:space="preserve"> (باستخدام معالجةٍ موزّعةٍ).</w:t>
            </w:r>
          </w:p>
          <w:p w14:paraId="17DA2E30" w14:textId="6CCE5F5D" w:rsidR="00C43756" w:rsidRPr="00C43756" w:rsidRDefault="00C43756" w:rsidP="00C43756">
            <w:pPr>
              <w:rPr>
                <w:rFonts w:ascii="Sakkal Majalla" w:hAnsi="Sakkal Majalla"/>
                <w:b/>
                <w:bCs/>
                <w:sz w:val="34"/>
                <w:rtl/>
              </w:rPr>
            </w:pPr>
            <w:r w:rsidRPr="00C43756">
              <w:rPr>
                <w:rFonts w:ascii="Sakkal Majalla" w:hAnsi="Sakkal Majalla"/>
                <w:sz w:val="34"/>
              </w:rPr>
              <w:t>ChatGPT</w:t>
            </w:r>
            <w:r w:rsidRPr="00BE04A9">
              <w:rPr>
                <w:rFonts w:ascii="Sakkal Majalla" w:hAnsi="Sakkal Majalla"/>
                <w:b/>
                <w:bCs/>
                <w:sz w:val="34"/>
                <w:rtl/>
              </w:rPr>
              <w:t xml:space="preserve">: </w:t>
            </w:r>
            <w:r w:rsidRPr="00BE04A9">
              <w:rPr>
                <w:rFonts w:ascii="Sakkal Majalla" w:hAnsi="Sakkal Majalla"/>
                <w:sz w:val="34"/>
                <w:rtl/>
              </w:rPr>
              <w:t>محدودٌ في حجم البيانات التي يمكن معالجتها مباشرةً.</w:t>
            </w:r>
          </w:p>
        </w:tc>
      </w:tr>
      <w:tr w:rsidR="00C43756" w14:paraId="206DE642" w14:textId="77777777" w:rsidTr="00C43756">
        <w:tc>
          <w:tcPr>
            <w:tcW w:w="4586" w:type="dxa"/>
            <w:vAlign w:val="center"/>
          </w:tcPr>
          <w:p w14:paraId="6A895BA9" w14:textId="16EEA50C" w:rsidR="00C43756" w:rsidRPr="00C43756" w:rsidRDefault="00C43756" w:rsidP="00C43756">
            <w:pPr>
              <w:jc w:val="center"/>
              <w:rPr>
                <w:rFonts w:ascii="Adobe Arabic" w:hAnsi="Adobe Arabic" w:cs="Adobe Arabic"/>
                <w:b/>
                <w:bCs/>
                <w:sz w:val="36"/>
                <w:szCs w:val="36"/>
                <w:rtl/>
              </w:rPr>
            </w:pPr>
            <w:r w:rsidRPr="00C43756">
              <w:rPr>
                <w:rFonts w:ascii="Adobe Arabic" w:hAnsi="Adobe Arabic" w:cs="Adobe Arabic"/>
                <w:b/>
                <w:bCs/>
                <w:sz w:val="36"/>
                <w:szCs w:val="36"/>
                <w:rtl/>
              </w:rPr>
              <w:t>بياناتٌ ضخمة (</w:t>
            </w:r>
            <w:r w:rsidRPr="00C43756">
              <w:rPr>
                <w:rFonts w:ascii="Adobe Arabic" w:hAnsi="Adobe Arabic" w:cs="Adobe Arabic"/>
                <w:b/>
                <w:bCs/>
                <w:sz w:val="36"/>
                <w:szCs w:val="36"/>
              </w:rPr>
              <w:t>Big Data</w:t>
            </w:r>
            <w:r w:rsidRPr="00C43756">
              <w:rPr>
                <w:rFonts w:ascii="Adobe Arabic" w:hAnsi="Adobe Arabic" w:cs="Adobe Arabic"/>
                <w:b/>
                <w:bCs/>
                <w:sz w:val="36"/>
                <w:szCs w:val="36"/>
                <w:rtl/>
              </w:rPr>
              <w:t>)</w:t>
            </w:r>
          </w:p>
        </w:tc>
        <w:tc>
          <w:tcPr>
            <w:tcW w:w="4543" w:type="dxa"/>
          </w:tcPr>
          <w:p w14:paraId="328E4C7E" w14:textId="2D1DF65F" w:rsidR="00C43756" w:rsidRDefault="00C43756" w:rsidP="00C43756">
            <w:pPr>
              <w:rPr>
                <w:rFonts w:ascii="Sakkal Majalla" w:hAnsi="Sakkal Majalla"/>
                <w:b/>
                <w:bCs/>
                <w:color w:val="C00000"/>
                <w:sz w:val="34"/>
                <w:rtl/>
              </w:rPr>
            </w:pPr>
            <w:r w:rsidRPr="00BE04A9">
              <w:rPr>
                <w:rFonts w:ascii="Sakkal Majalla" w:hAnsi="Sakkal Majalla"/>
                <w:sz w:val="34"/>
              </w:rPr>
              <w:t>Google Colab</w:t>
            </w:r>
            <w:r w:rsidRPr="00BE04A9">
              <w:rPr>
                <w:rFonts w:ascii="Sakkal Majalla" w:hAnsi="Sakkal Majalla"/>
                <w:sz w:val="34"/>
                <w:rtl/>
              </w:rPr>
              <w:t xml:space="preserve"> مع تكاملٍ مع خدمات السحابة (</w:t>
            </w:r>
            <w:r w:rsidRPr="00BE04A9">
              <w:rPr>
                <w:rFonts w:ascii="Sakkal Majalla" w:hAnsi="Sakkal Majalla"/>
                <w:sz w:val="34"/>
              </w:rPr>
              <w:t>Google BigQuery</w:t>
            </w:r>
            <w:r w:rsidRPr="00BE04A9">
              <w:rPr>
                <w:rFonts w:ascii="Sakkal Majalla" w:hAnsi="Sakkal Majalla"/>
                <w:sz w:val="34"/>
                <w:rtl/>
              </w:rPr>
              <w:t xml:space="preserve">، </w:t>
            </w:r>
            <w:r w:rsidRPr="00BE04A9">
              <w:rPr>
                <w:rFonts w:ascii="Sakkal Majalla" w:hAnsi="Sakkal Majalla"/>
                <w:sz w:val="34"/>
              </w:rPr>
              <w:t>AWS</w:t>
            </w:r>
            <w:r w:rsidRPr="00BE04A9">
              <w:rPr>
                <w:rFonts w:ascii="Sakkal Majalla" w:hAnsi="Sakkal Majalla"/>
                <w:sz w:val="34"/>
                <w:rtl/>
              </w:rPr>
              <w:t>).</w:t>
            </w:r>
          </w:p>
        </w:tc>
      </w:tr>
    </w:tbl>
    <w:p w14:paraId="70AD56DE" w14:textId="77777777" w:rsidR="00C43756" w:rsidRPr="00C43756" w:rsidRDefault="00C43756" w:rsidP="00C43756">
      <w:pPr>
        <w:rPr>
          <w:rFonts w:ascii="Sakkal Majalla" w:hAnsi="Sakkal Majalla"/>
          <w:b/>
          <w:bCs/>
          <w:color w:val="C00000"/>
          <w:sz w:val="34"/>
        </w:rPr>
      </w:pPr>
    </w:p>
    <w:p w14:paraId="296A9A13" w14:textId="79A59C1F" w:rsidR="00C43756" w:rsidRDefault="00BE04A9" w:rsidP="00C43756">
      <w:pPr>
        <w:rPr>
          <w:rFonts w:ascii="Sakkal Majalla" w:hAnsi="Sakkal Majalla"/>
          <w:b/>
          <w:bCs/>
          <w:color w:val="C00000"/>
          <w:sz w:val="34"/>
          <w:rtl/>
        </w:rPr>
      </w:pPr>
      <w:r w:rsidRPr="00C43756">
        <w:rPr>
          <w:rFonts w:ascii="Sakkal Majalla" w:hAnsi="Sakkal Majalla"/>
          <w:b/>
          <w:bCs/>
          <w:color w:val="C00000"/>
          <w:sz w:val="34"/>
          <w:rtl/>
        </w:rPr>
        <w:t>المعيار الرابع: الميزانيّة والموارد المتاحة</w:t>
      </w:r>
    </w:p>
    <w:tbl>
      <w:tblPr>
        <w:tblStyle w:val="a6"/>
        <w:bidiVisual/>
        <w:tblW w:w="0" w:type="auto"/>
        <w:tblLook w:val="04A0" w:firstRow="1" w:lastRow="0" w:firstColumn="1" w:lastColumn="0" w:noHBand="0" w:noVBand="1"/>
      </w:tblPr>
      <w:tblGrid>
        <w:gridCol w:w="4508"/>
        <w:gridCol w:w="4508"/>
      </w:tblGrid>
      <w:tr w:rsidR="00C43756" w14:paraId="5E437FD5" w14:textId="77777777" w:rsidTr="00C43756">
        <w:tc>
          <w:tcPr>
            <w:tcW w:w="4508" w:type="dxa"/>
            <w:shd w:val="clear" w:color="auto" w:fill="BFBFBF" w:themeFill="background1" w:themeFillShade="BF"/>
          </w:tcPr>
          <w:p w14:paraId="43A09109" w14:textId="77777777" w:rsidR="00C43756" w:rsidRDefault="00C43756" w:rsidP="00C43756">
            <w:pPr>
              <w:jc w:val="center"/>
              <w:rPr>
                <w:rFonts w:ascii="Sakkal Majalla" w:hAnsi="Sakkal Majalla"/>
                <w:b/>
                <w:bCs/>
                <w:color w:val="C00000"/>
                <w:sz w:val="34"/>
                <w:rtl/>
              </w:rPr>
            </w:pPr>
          </w:p>
        </w:tc>
        <w:tc>
          <w:tcPr>
            <w:tcW w:w="4508" w:type="dxa"/>
            <w:shd w:val="clear" w:color="auto" w:fill="BFBFBF" w:themeFill="background1" w:themeFillShade="BF"/>
          </w:tcPr>
          <w:p w14:paraId="01E8E26F" w14:textId="4A6BE2F5" w:rsidR="00C43756" w:rsidRDefault="00C43756" w:rsidP="00C43756">
            <w:pPr>
              <w:jc w:val="center"/>
              <w:rPr>
                <w:rFonts w:ascii="Sakkal Majalla" w:hAnsi="Sakkal Majalla"/>
                <w:b/>
                <w:bCs/>
                <w:color w:val="C00000"/>
                <w:sz w:val="34"/>
                <w:rtl/>
              </w:rPr>
            </w:pPr>
            <w:r w:rsidRPr="00C43756">
              <w:rPr>
                <w:rFonts w:ascii="Adobe Arabic" w:hAnsi="Adobe Arabic" w:cs="Adobe Arabic"/>
                <w:b/>
                <w:bCs/>
                <w:color w:val="008080"/>
                <w:sz w:val="36"/>
                <w:szCs w:val="36"/>
                <w:rtl/>
              </w:rPr>
              <w:t>الخيار الأفضل</w:t>
            </w:r>
          </w:p>
        </w:tc>
      </w:tr>
      <w:tr w:rsidR="00C43756" w14:paraId="640B164B" w14:textId="77777777" w:rsidTr="00C43756">
        <w:tc>
          <w:tcPr>
            <w:tcW w:w="4508" w:type="dxa"/>
          </w:tcPr>
          <w:p w14:paraId="5E8C0178" w14:textId="1E82862F" w:rsidR="00C43756" w:rsidRPr="00C43756" w:rsidRDefault="00C43756" w:rsidP="00C43756">
            <w:pPr>
              <w:rPr>
                <w:rFonts w:ascii="Sakkal Majalla" w:hAnsi="Sakkal Majalla"/>
                <w:b/>
                <w:bCs/>
                <w:sz w:val="34"/>
                <w:rtl/>
              </w:rPr>
            </w:pPr>
            <w:r w:rsidRPr="00BE04A9">
              <w:rPr>
                <w:rFonts w:ascii="Sakkal Majalla" w:hAnsi="Sakkal Majalla"/>
                <w:b/>
                <w:bCs/>
                <w:sz w:val="34"/>
                <w:rtl/>
              </w:rPr>
              <w:t>ميزانيّةٌ محدودةٌ أو معدومةٌ</w:t>
            </w:r>
          </w:p>
        </w:tc>
        <w:tc>
          <w:tcPr>
            <w:tcW w:w="4508" w:type="dxa"/>
          </w:tcPr>
          <w:p w14:paraId="1606BBC6" w14:textId="77777777" w:rsidR="00C43756" w:rsidRDefault="00466533" w:rsidP="00C43756">
            <w:pPr>
              <w:rPr>
                <w:rFonts w:ascii="Sakkal Majalla" w:hAnsi="Sakkal Majalla"/>
                <w:sz w:val="34"/>
                <w:rtl/>
              </w:rPr>
            </w:pPr>
            <w:r w:rsidRPr="00BE04A9">
              <w:rPr>
                <w:rFonts w:ascii="Sakkal Majalla" w:hAnsi="Sakkal Majalla"/>
                <w:sz w:val="34"/>
              </w:rPr>
              <w:t>Google Colab</w:t>
            </w:r>
            <w:r w:rsidRPr="00BE04A9">
              <w:rPr>
                <w:rFonts w:ascii="Sakkal Majalla" w:hAnsi="Sakkal Majalla"/>
                <w:sz w:val="34"/>
                <w:rtl/>
              </w:rPr>
              <w:t xml:space="preserve"> (مجّانيٌّ بالكامل) أو النسخ المجّانيّة من </w:t>
            </w:r>
            <w:r w:rsidRPr="00BE04A9">
              <w:rPr>
                <w:rFonts w:ascii="Sakkal Majalla" w:hAnsi="Sakkal Majalla"/>
                <w:sz w:val="34"/>
              </w:rPr>
              <w:t>Power BI</w:t>
            </w:r>
            <w:r w:rsidRPr="00BE04A9">
              <w:rPr>
                <w:rFonts w:ascii="Sakkal Majalla" w:hAnsi="Sakkal Majalla"/>
                <w:sz w:val="34"/>
                <w:rtl/>
              </w:rPr>
              <w:t xml:space="preserve"> و </w:t>
            </w:r>
            <w:r w:rsidRPr="00BE04A9">
              <w:rPr>
                <w:rFonts w:ascii="Sakkal Majalla" w:hAnsi="Sakkal Majalla"/>
                <w:sz w:val="34"/>
              </w:rPr>
              <w:t>Tableau</w:t>
            </w:r>
            <w:r w:rsidRPr="00BE04A9">
              <w:rPr>
                <w:rFonts w:ascii="Sakkal Majalla" w:hAnsi="Sakkal Majalla"/>
                <w:sz w:val="34"/>
                <w:rtl/>
              </w:rPr>
              <w:t>.</w:t>
            </w:r>
          </w:p>
          <w:p w14:paraId="3C214970" w14:textId="5B037497" w:rsidR="00466533" w:rsidRPr="00466533" w:rsidRDefault="00466533" w:rsidP="00466533">
            <w:pPr>
              <w:rPr>
                <w:rFonts w:ascii="Sakkal Majalla" w:hAnsi="Sakkal Majalla"/>
                <w:b/>
                <w:bCs/>
                <w:sz w:val="34"/>
                <w:rtl/>
              </w:rPr>
            </w:pPr>
            <w:r w:rsidRPr="00466533">
              <w:rPr>
                <w:rFonts w:ascii="Sakkal Majalla" w:hAnsi="Sakkal Majalla"/>
                <w:sz w:val="34"/>
              </w:rPr>
              <w:t>ChatGPT</w:t>
            </w:r>
            <w:r w:rsidRPr="00466533">
              <w:rPr>
                <w:rFonts w:ascii="Sakkal Majalla" w:hAnsi="Sakkal Majalla"/>
                <w:sz w:val="34"/>
                <w:rtl/>
              </w:rPr>
              <w:t>:</w:t>
            </w:r>
            <w:r w:rsidRPr="00BE04A9">
              <w:rPr>
                <w:rFonts w:ascii="Sakkal Majalla" w:hAnsi="Sakkal Majalla"/>
                <w:b/>
                <w:bCs/>
                <w:sz w:val="34"/>
                <w:rtl/>
              </w:rPr>
              <w:t xml:space="preserve"> </w:t>
            </w:r>
            <w:r w:rsidRPr="00BE04A9">
              <w:rPr>
                <w:rFonts w:ascii="Sakkal Majalla" w:hAnsi="Sakkal Majalla"/>
                <w:sz w:val="34"/>
                <w:rtl/>
              </w:rPr>
              <w:t>النسخة المجّانيّة محدودةٌ، والنسخة المدفوعة بتكلفةٍ معقولةٍ.</w:t>
            </w:r>
          </w:p>
        </w:tc>
      </w:tr>
      <w:tr w:rsidR="00C43756" w14:paraId="72FB6A99" w14:textId="77777777" w:rsidTr="00C43756">
        <w:tc>
          <w:tcPr>
            <w:tcW w:w="4508" w:type="dxa"/>
          </w:tcPr>
          <w:p w14:paraId="18631576" w14:textId="1FB3579A" w:rsidR="00C43756" w:rsidRPr="00C43756" w:rsidRDefault="00C43756" w:rsidP="00C43756">
            <w:pPr>
              <w:rPr>
                <w:rFonts w:ascii="Sakkal Majalla" w:hAnsi="Sakkal Majalla"/>
                <w:b/>
                <w:bCs/>
                <w:sz w:val="34"/>
                <w:rtl/>
              </w:rPr>
            </w:pPr>
            <w:r w:rsidRPr="00BE04A9">
              <w:rPr>
                <w:rFonts w:ascii="Sakkal Majalla" w:hAnsi="Sakkal Majalla"/>
                <w:b/>
                <w:bCs/>
                <w:sz w:val="34"/>
                <w:rtl/>
              </w:rPr>
              <w:t>ميزانيّةٌ متوسّطةٌ إلى كبيرةٌ</w:t>
            </w:r>
          </w:p>
        </w:tc>
        <w:tc>
          <w:tcPr>
            <w:tcW w:w="4508" w:type="dxa"/>
          </w:tcPr>
          <w:p w14:paraId="01C3781B" w14:textId="77777777" w:rsidR="00466533" w:rsidRPr="00466533" w:rsidRDefault="00466533" w:rsidP="00466533">
            <w:pPr>
              <w:rPr>
                <w:rFonts w:ascii="Sakkal Majalla" w:hAnsi="Sakkal Majalla"/>
                <w:sz w:val="34"/>
              </w:rPr>
            </w:pPr>
            <w:r w:rsidRPr="00466533">
              <w:rPr>
                <w:rFonts w:ascii="Sakkal Majalla" w:hAnsi="Sakkal Majalla"/>
                <w:sz w:val="34"/>
              </w:rPr>
              <w:t>Power BI Pro</w:t>
            </w:r>
            <w:r w:rsidRPr="00466533">
              <w:rPr>
                <w:rFonts w:ascii="Sakkal Majalla" w:hAnsi="Sakkal Majalla"/>
                <w:sz w:val="34"/>
                <w:rtl/>
              </w:rPr>
              <w:t xml:space="preserve"> أو </w:t>
            </w:r>
            <w:r w:rsidRPr="00466533">
              <w:rPr>
                <w:rFonts w:ascii="Sakkal Majalla" w:hAnsi="Sakkal Majalla"/>
                <w:sz w:val="34"/>
              </w:rPr>
              <w:t>Tableau</w:t>
            </w:r>
            <w:r w:rsidRPr="00466533">
              <w:rPr>
                <w:rFonts w:ascii="Sakkal Majalla" w:hAnsi="Sakkal Majalla"/>
                <w:sz w:val="34"/>
                <w:rtl/>
              </w:rPr>
              <w:t xml:space="preserve"> للمؤسّسات توفّر ميّزاتٍ احترافيّةً بتكلفةٍ مقبولةٍ.</w:t>
            </w:r>
          </w:p>
          <w:p w14:paraId="2C3B1E05" w14:textId="3A8A8DCC" w:rsidR="00C43756" w:rsidRPr="00466533" w:rsidRDefault="00466533" w:rsidP="00466533">
            <w:pPr>
              <w:rPr>
                <w:rFonts w:ascii="Sakkal Majalla" w:hAnsi="Sakkal Majalla"/>
                <w:sz w:val="34"/>
                <w:rtl/>
              </w:rPr>
            </w:pPr>
            <w:r w:rsidRPr="00466533">
              <w:rPr>
                <w:rFonts w:ascii="Sakkal Majalla" w:hAnsi="Sakkal Majalla"/>
                <w:sz w:val="34"/>
              </w:rPr>
              <w:t>ChatGPT Plus</w:t>
            </w:r>
            <w:r w:rsidRPr="00466533">
              <w:rPr>
                <w:rFonts w:ascii="Sakkal Majalla" w:hAnsi="Sakkal Majalla"/>
                <w:sz w:val="34"/>
                <w:rtl/>
              </w:rPr>
              <w:t xml:space="preserve"> للاستخدام الفردي بـ 20 دولاراً شهريّاً.</w:t>
            </w:r>
          </w:p>
        </w:tc>
      </w:tr>
    </w:tbl>
    <w:p w14:paraId="39A39AB4" w14:textId="77777777" w:rsidR="00C43756" w:rsidRPr="00C43756" w:rsidRDefault="00C43756" w:rsidP="00C43756">
      <w:pPr>
        <w:rPr>
          <w:rFonts w:ascii="Sakkal Majalla" w:hAnsi="Sakkal Majalla"/>
          <w:b/>
          <w:bCs/>
          <w:color w:val="C00000"/>
          <w:sz w:val="34"/>
        </w:rPr>
      </w:pPr>
    </w:p>
    <w:p w14:paraId="2D469559" w14:textId="77777777" w:rsidR="00BE04A9" w:rsidRDefault="00BE04A9" w:rsidP="00466533">
      <w:pPr>
        <w:keepNext/>
        <w:pageBreakBefore/>
        <w:rPr>
          <w:rFonts w:ascii="Sakkal Majalla" w:hAnsi="Sakkal Majalla"/>
          <w:b/>
          <w:bCs/>
          <w:color w:val="C00000"/>
          <w:sz w:val="34"/>
          <w:rtl/>
        </w:rPr>
      </w:pPr>
      <w:r w:rsidRPr="00466533">
        <w:rPr>
          <w:rFonts w:ascii="Sakkal Majalla" w:hAnsi="Sakkal Majalla"/>
          <w:b/>
          <w:bCs/>
          <w:color w:val="C00000"/>
          <w:sz w:val="34"/>
          <w:rtl/>
        </w:rPr>
        <w:lastRenderedPageBreak/>
        <w:t>المعيار الخامس: المهارات والخبرات</w:t>
      </w:r>
    </w:p>
    <w:tbl>
      <w:tblPr>
        <w:tblStyle w:val="a6"/>
        <w:bidiVisual/>
        <w:tblW w:w="9129" w:type="dxa"/>
        <w:tblLook w:val="04A0" w:firstRow="1" w:lastRow="0" w:firstColumn="1" w:lastColumn="0" w:noHBand="0" w:noVBand="1"/>
      </w:tblPr>
      <w:tblGrid>
        <w:gridCol w:w="4586"/>
        <w:gridCol w:w="4543"/>
      </w:tblGrid>
      <w:tr w:rsidR="00466533" w:rsidRPr="00C43756" w14:paraId="350C264E" w14:textId="77777777" w:rsidTr="009B65FE">
        <w:tc>
          <w:tcPr>
            <w:tcW w:w="4586" w:type="dxa"/>
            <w:shd w:val="clear" w:color="auto" w:fill="BFBFBF" w:themeFill="background1" w:themeFillShade="BF"/>
            <w:vAlign w:val="center"/>
          </w:tcPr>
          <w:p w14:paraId="29F2D791" w14:textId="77777777" w:rsidR="00466533" w:rsidRPr="00C43756" w:rsidRDefault="00466533" w:rsidP="009B65FE">
            <w:pPr>
              <w:jc w:val="center"/>
              <w:rPr>
                <w:rFonts w:ascii="Adobe Arabic" w:hAnsi="Adobe Arabic" w:cs="Adobe Arabic"/>
                <w:b/>
                <w:bCs/>
                <w:color w:val="008080"/>
                <w:sz w:val="36"/>
                <w:szCs w:val="36"/>
                <w:rtl/>
              </w:rPr>
            </w:pPr>
          </w:p>
        </w:tc>
        <w:tc>
          <w:tcPr>
            <w:tcW w:w="4543" w:type="dxa"/>
            <w:shd w:val="clear" w:color="auto" w:fill="BFBFBF" w:themeFill="background1" w:themeFillShade="BF"/>
          </w:tcPr>
          <w:p w14:paraId="64448E18" w14:textId="77777777" w:rsidR="00466533" w:rsidRPr="00C43756" w:rsidRDefault="00466533" w:rsidP="009B65FE">
            <w:pPr>
              <w:jc w:val="center"/>
              <w:rPr>
                <w:rFonts w:ascii="Adobe Arabic" w:hAnsi="Adobe Arabic" w:cs="Adobe Arabic"/>
                <w:b/>
                <w:bCs/>
                <w:color w:val="008080"/>
                <w:sz w:val="36"/>
                <w:szCs w:val="36"/>
                <w:rtl/>
              </w:rPr>
            </w:pPr>
            <w:r w:rsidRPr="00C43756">
              <w:rPr>
                <w:rFonts w:ascii="Adobe Arabic" w:hAnsi="Adobe Arabic" w:cs="Adobe Arabic"/>
                <w:b/>
                <w:bCs/>
                <w:color w:val="008080"/>
                <w:sz w:val="36"/>
                <w:szCs w:val="36"/>
                <w:rtl/>
              </w:rPr>
              <w:t>الخيار الأفضل</w:t>
            </w:r>
          </w:p>
        </w:tc>
      </w:tr>
      <w:tr w:rsidR="00466533" w14:paraId="254E7EE5" w14:textId="77777777" w:rsidTr="009B65FE">
        <w:tc>
          <w:tcPr>
            <w:tcW w:w="4586" w:type="dxa"/>
            <w:vAlign w:val="center"/>
          </w:tcPr>
          <w:p w14:paraId="2E265448" w14:textId="0ADB9B36" w:rsidR="00466533" w:rsidRPr="00C43756" w:rsidRDefault="00466533" w:rsidP="009B65FE">
            <w:pPr>
              <w:jc w:val="center"/>
              <w:rPr>
                <w:rFonts w:ascii="Adobe Arabic" w:hAnsi="Adobe Arabic" w:cs="Adobe Arabic"/>
                <w:b/>
                <w:bCs/>
                <w:sz w:val="36"/>
                <w:szCs w:val="36"/>
                <w:rtl/>
              </w:rPr>
            </w:pPr>
            <w:r w:rsidRPr="00466533">
              <w:rPr>
                <w:rFonts w:ascii="Adobe Arabic" w:hAnsi="Adobe Arabic" w:cs="Adobe Arabic"/>
                <w:b/>
                <w:bCs/>
                <w:sz w:val="36"/>
                <w:szCs w:val="36"/>
                <w:rtl/>
              </w:rPr>
              <w:t>لا توجد خبرةٌ برمجيّةٌ</w:t>
            </w:r>
          </w:p>
        </w:tc>
        <w:tc>
          <w:tcPr>
            <w:tcW w:w="4543" w:type="dxa"/>
          </w:tcPr>
          <w:p w14:paraId="0F7C0EBF" w14:textId="06DDCE8A" w:rsidR="00466533" w:rsidRPr="00C43756" w:rsidRDefault="00466533" w:rsidP="009B65FE">
            <w:pPr>
              <w:rPr>
                <w:rFonts w:ascii="Sakkal Majalla" w:hAnsi="Sakkal Majalla"/>
                <w:sz w:val="34"/>
                <w:rtl/>
              </w:rPr>
            </w:pPr>
            <w:r w:rsidRPr="00466533">
              <w:rPr>
                <w:rFonts w:ascii="Sakkal Majalla" w:hAnsi="Sakkal Majalla"/>
                <w:sz w:val="34"/>
              </w:rPr>
              <w:t>ChatGPT</w:t>
            </w:r>
            <w:r w:rsidRPr="00466533">
              <w:rPr>
                <w:rFonts w:ascii="Sakkal Majalla" w:hAnsi="Sakkal Majalla"/>
                <w:sz w:val="34"/>
                <w:rtl/>
              </w:rPr>
              <w:t xml:space="preserve"> ثمّ </w:t>
            </w:r>
            <w:r w:rsidRPr="00466533">
              <w:rPr>
                <w:rFonts w:ascii="Sakkal Majalla" w:hAnsi="Sakkal Majalla"/>
                <w:sz w:val="34"/>
              </w:rPr>
              <w:t>Power BI/Tableau</w:t>
            </w:r>
            <w:r w:rsidRPr="00466533">
              <w:rPr>
                <w:rFonts w:ascii="Sakkal Majalla" w:hAnsi="Sakkal Majalla"/>
                <w:sz w:val="34"/>
                <w:rtl/>
              </w:rPr>
              <w:t xml:space="preserve"> (التعلّم من خلال الدورات والفيديوهات).</w:t>
            </w:r>
          </w:p>
        </w:tc>
      </w:tr>
      <w:tr w:rsidR="00466533" w14:paraId="00602C9D" w14:textId="77777777" w:rsidTr="009B65FE">
        <w:tc>
          <w:tcPr>
            <w:tcW w:w="4586" w:type="dxa"/>
            <w:vAlign w:val="center"/>
          </w:tcPr>
          <w:p w14:paraId="4F66D1EF" w14:textId="2A21E433" w:rsidR="00466533" w:rsidRPr="00C43756" w:rsidRDefault="00466533" w:rsidP="009B65FE">
            <w:pPr>
              <w:jc w:val="center"/>
              <w:rPr>
                <w:rFonts w:ascii="Adobe Arabic" w:hAnsi="Adobe Arabic" w:cs="Adobe Arabic"/>
                <w:b/>
                <w:bCs/>
                <w:sz w:val="36"/>
                <w:szCs w:val="36"/>
                <w:rtl/>
              </w:rPr>
            </w:pPr>
            <w:r w:rsidRPr="00466533">
              <w:rPr>
                <w:rFonts w:ascii="Adobe Arabic" w:hAnsi="Adobe Arabic" w:cs="Adobe Arabic"/>
                <w:b/>
                <w:bCs/>
                <w:sz w:val="36"/>
                <w:szCs w:val="36"/>
                <w:rtl/>
              </w:rPr>
              <w:t>خبرةٌ برمجيّةٌ محدودةٌ</w:t>
            </w:r>
          </w:p>
        </w:tc>
        <w:tc>
          <w:tcPr>
            <w:tcW w:w="4543" w:type="dxa"/>
          </w:tcPr>
          <w:p w14:paraId="666D0B87" w14:textId="32C0337F" w:rsidR="00466533" w:rsidRPr="00C43756" w:rsidRDefault="00466533" w:rsidP="009B65FE">
            <w:pPr>
              <w:rPr>
                <w:rFonts w:ascii="Sakkal Majalla" w:hAnsi="Sakkal Majalla"/>
                <w:b/>
                <w:bCs/>
                <w:sz w:val="34"/>
                <w:rtl/>
              </w:rPr>
            </w:pPr>
            <w:r w:rsidRPr="00466533">
              <w:rPr>
                <w:rFonts w:ascii="Sakkal Majalla" w:hAnsi="Sakkal Majalla"/>
                <w:sz w:val="34"/>
                <w:rtl/>
              </w:rPr>
              <w:t xml:space="preserve">ابدأ بـ </w:t>
            </w:r>
            <w:r w:rsidRPr="00466533">
              <w:rPr>
                <w:rFonts w:ascii="Sakkal Majalla" w:hAnsi="Sakkal Majalla"/>
                <w:sz w:val="34"/>
              </w:rPr>
              <w:t>Google Colab</w:t>
            </w:r>
            <w:r w:rsidRPr="00466533">
              <w:rPr>
                <w:rFonts w:ascii="Sakkal Majalla" w:hAnsi="Sakkal Majalla"/>
                <w:sz w:val="34"/>
                <w:rtl/>
              </w:rPr>
              <w:t xml:space="preserve"> مع دوراتٍ تعليميّةٍ في </w:t>
            </w:r>
            <w:r w:rsidRPr="00466533">
              <w:rPr>
                <w:rFonts w:ascii="Sakkal Majalla" w:hAnsi="Sakkal Majalla"/>
                <w:sz w:val="34"/>
              </w:rPr>
              <w:t>Python</w:t>
            </w:r>
            <w:r w:rsidRPr="00466533">
              <w:rPr>
                <w:rFonts w:ascii="Sakkal Majalla" w:hAnsi="Sakkal Majalla"/>
                <w:sz w:val="34"/>
                <w:rtl/>
              </w:rPr>
              <w:t>.</w:t>
            </w:r>
          </w:p>
        </w:tc>
      </w:tr>
      <w:tr w:rsidR="00466533" w14:paraId="233BA04D" w14:textId="77777777" w:rsidTr="009B65FE">
        <w:tc>
          <w:tcPr>
            <w:tcW w:w="4586" w:type="dxa"/>
            <w:vAlign w:val="center"/>
          </w:tcPr>
          <w:p w14:paraId="049C2C1A" w14:textId="087E52DA" w:rsidR="00466533" w:rsidRPr="00C43756" w:rsidRDefault="00466533" w:rsidP="009B65FE">
            <w:pPr>
              <w:jc w:val="center"/>
              <w:rPr>
                <w:rFonts w:ascii="Adobe Arabic" w:hAnsi="Adobe Arabic" w:cs="Adobe Arabic"/>
                <w:b/>
                <w:bCs/>
                <w:sz w:val="36"/>
                <w:szCs w:val="36"/>
                <w:rtl/>
              </w:rPr>
            </w:pPr>
            <w:r w:rsidRPr="00466533">
              <w:rPr>
                <w:rFonts w:ascii="Adobe Arabic" w:hAnsi="Adobe Arabic" w:cs="Adobe Arabic"/>
                <w:b/>
                <w:bCs/>
                <w:sz w:val="36"/>
                <w:szCs w:val="36"/>
                <w:rtl/>
              </w:rPr>
              <w:t>خبرةٌ برمجيّةٌ متقدّمةٌ</w:t>
            </w:r>
          </w:p>
        </w:tc>
        <w:tc>
          <w:tcPr>
            <w:tcW w:w="4543" w:type="dxa"/>
          </w:tcPr>
          <w:p w14:paraId="7654833D" w14:textId="576D5F80" w:rsidR="00466533" w:rsidRDefault="00466533" w:rsidP="009B65FE">
            <w:pPr>
              <w:rPr>
                <w:rFonts w:ascii="Sakkal Majalla" w:hAnsi="Sakkal Majalla"/>
                <w:b/>
                <w:bCs/>
                <w:color w:val="C00000"/>
                <w:sz w:val="34"/>
                <w:rtl/>
              </w:rPr>
            </w:pPr>
            <w:r w:rsidRPr="00466533">
              <w:rPr>
                <w:rFonts w:ascii="Sakkal Majalla" w:hAnsi="Sakkal Majalla"/>
                <w:sz w:val="34"/>
              </w:rPr>
              <w:t>Google Colab</w:t>
            </w:r>
            <w:r w:rsidRPr="00466533">
              <w:rPr>
                <w:rFonts w:ascii="Sakkal Majalla" w:hAnsi="Sakkal Majalla"/>
                <w:sz w:val="34"/>
                <w:rtl/>
              </w:rPr>
              <w:t xml:space="preserve"> مع استكشاف المكتبات المتقدّمة وتقنيّات التعلّم الآلي.</w:t>
            </w:r>
          </w:p>
        </w:tc>
      </w:tr>
    </w:tbl>
    <w:p w14:paraId="4CB6F6B8" w14:textId="77777777" w:rsidR="00466533" w:rsidRPr="00466533" w:rsidRDefault="00466533" w:rsidP="00466533">
      <w:pPr>
        <w:rPr>
          <w:rFonts w:ascii="Sakkal Majalla" w:hAnsi="Sakkal Majalla"/>
          <w:b/>
          <w:bCs/>
          <w:color w:val="C00000"/>
          <w:sz w:val="34"/>
        </w:rPr>
      </w:pPr>
    </w:p>
    <w:p w14:paraId="67C7FF7B" w14:textId="2C8ECEA3" w:rsidR="00BE04A9" w:rsidRPr="00BE04A9" w:rsidRDefault="00466533" w:rsidP="00BE04A9">
      <w:pPr>
        <w:rPr>
          <w:rFonts w:ascii="Sakkal Majalla" w:hAnsi="Sakkal Majalla"/>
          <w:b/>
          <w:bCs/>
          <w:sz w:val="34"/>
        </w:rPr>
      </w:pPr>
      <w:r>
        <w:rPr>
          <w:noProof/>
        </w:rPr>
        <w:drawing>
          <wp:anchor distT="0" distB="0" distL="114300" distR="114300" simplePos="0" relativeHeight="252864512" behindDoc="0" locked="0" layoutInCell="1" allowOverlap="1" wp14:anchorId="06D48039" wp14:editId="50FE423E">
            <wp:simplePos x="0" y="0"/>
            <wp:positionH relativeFrom="column">
              <wp:posOffset>95250</wp:posOffset>
            </wp:positionH>
            <wp:positionV relativeFrom="paragraph">
              <wp:posOffset>172085</wp:posOffset>
            </wp:positionV>
            <wp:extent cx="939800" cy="939800"/>
            <wp:effectExtent l="0" t="0" r="0" b="0"/>
            <wp:wrapSquare wrapText="bothSides"/>
            <wp:docPr id="1423380651" name="صورة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939800" cy="939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04A9" w:rsidRPr="00BE04A9">
        <w:rPr>
          <w:rFonts w:ascii="Sakkal Majalla" w:hAnsi="Sakkal Majalla"/>
          <w:b/>
          <w:bCs/>
          <w:sz w:val="34"/>
          <w:rtl/>
        </w:rPr>
        <w:t xml:space="preserve">منهجيّة اتّخاذ القرار (نموذج </w:t>
      </w:r>
      <w:r w:rsidR="00BE04A9" w:rsidRPr="00BE04A9">
        <w:rPr>
          <w:rFonts w:ascii="Sakkal Majalla" w:hAnsi="Sakkal Majalla"/>
          <w:b/>
          <w:bCs/>
          <w:sz w:val="34"/>
        </w:rPr>
        <w:t>DECIDE</w:t>
      </w:r>
      <w:r w:rsidR="00BE04A9" w:rsidRPr="00BE04A9">
        <w:rPr>
          <w:rFonts w:ascii="Sakkal Majalla" w:hAnsi="Sakkal Majalla"/>
          <w:b/>
          <w:bCs/>
          <w:sz w:val="34"/>
          <w:rtl/>
        </w:rPr>
        <w:t>):</w:t>
      </w:r>
    </w:p>
    <w:p w14:paraId="7EA0FEED" w14:textId="1F9EDCF1" w:rsidR="00BE04A9" w:rsidRPr="00BE04A9" w:rsidRDefault="00BE04A9" w:rsidP="00BE04A9">
      <w:pPr>
        <w:rPr>
          <w:rFonts w:ascii="Sakkal Majalla" w:hAnsi="Sakkal Majalla"/>
          <w:b/>
          <w:bCs/>
          <w:sz w:val="34"/>
        </w:rPr>
      </w:pPr>
      <w:r w:rsidRPr="00BE04A9">
        <w:rPr>
          <w:rFonts w:ascii="Sakkal Majalla" w:hAnsi="Sakkal Majalla"/>
          <w:b/>
          <w:bCs/>
          <w:sz w:val="34"/>
          <w:rtl/>
        </w:rPr>
        <w:t xml:space="preserve">لتسهيل عمليّة الاختيار، يمكن استخدام نموذج </w:t>
      </w:r>
      <w:r w:rsidRPr="00BE04A9">
        <w:rPr>
          <w:rFonts w:ascii="Sakkal Majalla" w:hAnsi="Sakkal Majalla"/>
          <w:b/>
          <w:bCs/>
          <w:sz w:val="34"/>
        </w:rPr>
        <w:t>DECIDE</w:t>
      </w:r>
      <w:r w:rsidRPr="00BE04A9">
        <w:rPr>
          <w:rFonts w:ascii="Sakkal Majalla" w:hAnsi="Sakkal Majalla"/>
          <w:b/>
          <w:bCs/>
          <w:sz w:val="34"/>
          <w:rtl/>
        </w:rPr>
        <w:t>:</w:t>
      </w:r>
      <w:r w:rsidR="00466533" w:rsidRPr="00466533">
        <w:t xml:space="preserve"> </w:t>
      </w:r>
    </w:p>
    <w:p w14:paraId="0160C3DC" w14:textId="77777777" w:rsidR="00BE04A9" w:rsidRPr="00BE04A9" w:rsidRDefault="00BE04A9" w:rsidP="00BE04A9">
      <w:pPr>
        <w:rPr>
          <w:rFonts w:ascii="Sakkal Majalla" w:hAnsi="Sakkal Majalla"/>
          <w:sz w:val="34"/>
        </w:rPr>
      </w:pPr>
      <w:r w:rsidRPr="00BE04A9">
        <w:rPr>
          <w:rFonts w:ascii="Sakkal Majalla" w:hAnsi="Sakkal Majalla"/>
          <w:sz w:val="34"/>
        </w:rPr>
        <w:t>D - Define</w:t>
      </w:r>
      <w:r w:rsidRPr="00BE04A9">
        <w:rPr>
          <w:rFonts w:ascii="Sakkal Majalla" w:hAnsi="Sakkal Majalla"/>
          <w:sz w:val="34"/>
          <w:rtl/>
        </w:rPr>
        <w:t xml:space="preserve"> (حدّد): ما هي المشكلة أو السؤال الذي تحاول الإجابة عنه؟</w:t>
      </w:r>
    </w:p>
    <w:p w14:paraId="784688D7" w14:textId="77777777" w:rsidR="00BE04A9" w:rsidRPr="00BE04A9" w:rsidRDefault="00BE04A9" w:rsidP="00BE04A9">
      <w:pPr>
        <w:rPr>
          <w:rFonts w:ascii="Sakkal Majalla" w:hAnsi="Sakkal Majalla"/>
          <w:sz w:val="34"/>
        </w:rPr>
      </w:pPr>
      <w:r w:rsidRPr="00BE04A9">
        <w:rPr>
          <w:rFonts w:ascii="Sakkal Majalla" w:hAnsi="Sakkal Majalla"/>
          <w:sz w:val="34"/>
        </w:rPr>
        <w:t>E - Enumerate</w:t>
      </w:r>
      <w:r w:rsidRPr="00BE04A9">
        <w:rPr>
          <w:rFonts w:ascii="Sakkal Majalla" w:hAnsi="Sakkal Majalla"/>
          <w:sz w:val="34"/>
          <w:rtl/>
        </w:rPr>
        <w:t xml:space="preserve"> (عدّد): ما هي الخيارات المتاحة من الأدوات؟</w:t>
      </w:r>
    </w:p>
    <w:p w14:paraId="44FC899B" w14:textId="77777777" w:rsidR="00BE04A9" w:rsidRPr="00BE04A9" w:rsidRDefault="00BE04A9" w:rsidP="00BE04A9">
      <w:pPr>
        <w:rPr>
          <w:rFonts w:ascii="Sakkal Majalla" w:hAnsi="Sakkal Majalla"/>
          <w:sz w:val="34"/>
        </w:rPr>
      </w:pPr>
      <w:r w:rsidRPr="00BE04A9">
        <w:rPr>
          <w:rFonts w:ascii="Sakkal Majalla" w:hAnsi="Sakkal Majalla"/>
          <w:sz w:val="34"/>
        </w:rPr>
        <w:t>C - Consider</w:t>
      </w:r>
      <w:r w:rsidRPr="00BE04A9">
        <w:rPr>
          <w:rFonts w:ascii="Sakkal Majalla" w:hAnsi="Sakkal Majalla"/>
          <w:sz w:val="34"/>
          <w:rtl/>
        </w:rPr>
        <w:t xml:space="preserve"> (اعتبر): ما هي معايير المفاضلة (التكلفة، السهولة، الوقت، المخرجات)؟</w:t>
      </w:r>
    </w:p>
    <w:p w14:paraId="2737DB19" w14:textId="77777777" w:rsidR="00BE04A9" w:rsidRPr="00BE04A9" w:rsidRDefault="00BE04A9" w:rsidP="00BE04A9">
      <w:pPr>
        <w:rPr>
          <w:rFonts w:ascii="Sakkal Majalla" w:hAnsi="Sakkal Majalla"/>
          <w:sz w:val="34"/>
        </w:rPr>
      </w:pPr>
      <w:r w:rsidRPr="00BE04A9">
        <w:rPr>
          <w:rFonts w:ascii="Sakkal Majalla" w:hAnsi="Sakkal Majalla"/>
          <w:sz w:val="34"/>
        </w:rPr>
        <w:t>I - Identify</w:t>
      </w:r>
      <w:r w:rsidRPr="00BE04A9">
        <w:rPr>
          <w:rFonts w:ascii="Sakkal Majalla" w:hAnsi="Sakkal Majalla"/>
          <w:sz w:val="34"/>
          <w:rtl/>
        </w:rPr>
        <w:t xml:space="preserve"> (حدّد): ما هي الأداة التي تُحقّق أكبر عددٍ من المعايير؟</w:t>
      </w:r>
    </w:p>
    <w:p w14:paraId="24DD151E" w14:textId="77777777" w:rsidR="00BE04A9" w:rsidRPr="00BE04A9" w:rsidRDefault="00BE04A9" w:rsidP="00BE04A9">
      <w:pPr>
        <w:rPr>
          <w:rFonts w:ascii="Sakkal Majalla" w:hAnsi="Sakkal Majalla"/>
          <w:sz w:val="34"/>
        </w:rPr>
      </w:pPr>
      <w:r w:rsidRPr="00BE04A9">
        <w:rPr>
          <w:rFonts w:ascii="Sakkal Majalla" w:hAnsi="Sakkal Majalla"/>
          <w:sz w:val="34"/>
        </w:rPr>
        <w:t>D - Develop</w:t>
      </w:r>
      <w:r w:rsidRPr="00BE04A9">
        <w:rPr>
          <w:rFonts w:ascii="Sakkal Majalla" w:hAnsi="Sakkal Majalla"/>
          <w:sz w:val="34"/>
          <w:rtl/>
        </w:rPr>
        <w:t xml:space="preserve"> (طوّر): جرّب الأداة على عيّنةٍ صغيرةٍ من البيانات.</w:t>
      </w:r>
    </w:p>
    <w:p w14:paraId="507FDADE" w14:textId="77777777" w:rsidR="00BE04A9" w:rsidRDefault="00BE04A9" w:rsidP="00BE04A9">
      <w:pPr>
        <w:rPr>
          <w:rFonts w:ascii="Sakkal Majalla" w:hAnsi="Sakkal Majalla"/>
          <w:sz w:val="34"/>
        </w:rPr>
      </w:pPr>
      <w:r w:rsidRPr="00BE04A9">
        <w:rPr>
          <w:rFonts w:ascii="Sakkal Majalla" w:hAnsi="Sakkal Majalla"/>
          <w:sz w:val="34"/>
        </w:rPr>
        <w:t>E - Evaluate</w:t>
      </w:r>
      <w:r w:rsidRPr="00BE04A9">
        <w:rPr>
          <w:rFonts w:ascii="Sakkal Majalla" w:hAnsi="Sakkal Majalla"/>
          <w:sz w:val="34"/>
          <w:rtl/>
        </w:rPr>
        <w:t xml:space="preserve"> (قيّم): هل النتائج مُرضيةٌ؟ إذا لا، عد للخطوة الثالثة.</w:t>
      </w:r>
    </w:p>
    <w:p w14:paraId="77CBC84A" w14:textId="14EF599B" w:rsidR="00EA7677" w:rsidRPr="00EA7677" w:rsidRDefault="00EA7677" w:rsidP="00EA7677">
      <w:pPr>
        <w:keepNext/>
        <w:pageBreakBefore/>
        <w:rPr>
          <w:rFonts w:ascii="Sakkal Majalla" w:hAnsi="Sakkal Majalla"/>
          <w:b/>
          <w:bCs/>
          <w:sz w:val="34"/>
        </w:rPr>
      </w:pPr>
      <w:r w:rsidRPr="00DA7905">
        <w:rPr>
          <w:rFonts w:eastAsia="Times New Roman" w:cs="Times New Roman"/>
          <w:b/>
          <w:bCs/>
          <w:noProof/>
          <w:sz w:val="36"/>
          <w:szCs w:val="36"/>
        </w:rPr>
        <w:lastRenderedPageBreak/>
        <mc:AlternateContent>
          <mc:Choice Requires="wpg">
            <w:drawing>
              <wp:inline distT="0" distB="0" distL="0" distR="0" wp14:anchorId="7E6288BC" wp14:editId="25249DF1">
                <wp:extent cx="5711825" cy="747683"/>
                <wp:effectExtent l="0" t="0" r="22225" b="14605"/>
                <wp:docPr id="110126411"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1886230826" name="مجموعة 881967268"/>
                        <wpg:cNvGrpSpPr/>
                        <wpg:grpSpPr>
                          <a:xfrm>
                            <a:off x="0" y="158461"/>
                            <a:ext cx="5711825" cy="589538"/>
                            <a:chOff x="0" y="158268"/>
                            <a:chExt cx="6312597" cy="653423"/>
                          </a:xfrm>
                        </wpg:grpSpPr>
                        <wps:wsp>
                          <wps:cNvPr id="113678859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3191526" name="مربع نص 2043426344"/>
                          <wps:cNvSpPr txBox="1"/>
                          <wps:spPr>
                            <a:xfrm>
                              <a:off x="817585" y="158268"/>
                              <a:ext cx="5335004" cy="453957"/>
                            </a:xfrm>
                            <a:prstGeom prst="rect">
                              <a:avLst/>
                            </a:prstGeom>
                            <a:noFill/>
                          </wps:spPr>
                          <wps:txbx>
                            <w:txbxContent>
                              <w:p w14:paraId="23C6C5D7" w14:textId="15F1C1F9" w:rsidR="00EA7677" w:rsidRPr="00724F18" w:rsidRDefault="00EA7677" w:rsidP="00EA7677">
                                <w:pPr>
                                  <w:rPr>
                                    <w:rFonts w:eastAsia="Times New Roman" w:hAnsi="Adobe Arabic" w:cs="Adobe Arabic"/>
                                    <w:b/>
                                    <w:bCs/>
                                    <w:color w:val="168489"/>
                                    <w:kern w:val="24"/>
                                    <w:sz w:val="40"/>
                                    <w:szCs w:val="40"/>
                                  </w:rPr>
                                </w:pPr>
                                <w:r w:rsidRPr="00EA7677">
                                  <w:rPr>
                                    <w:rFonts w:eastAsia="Times New Roman" w:hAnsi="Adobe Arabic" w:cs="Adobe Arabic"/>
                                    <w:b/>
                                    <w:bCs/>
                                    <w:color w:val="168489"/>
                                    <w:kern w:val="24"/>
                                    <w:sz w:val="40"/>
                                    <w:szCs w:val="40"/>
                                    <w:rtl/>
                                  </w:rPr>
                                  <w:t>دراسة حالة شاملة</w:t>
                                </w:r>
                              </w:p>
                            </w:txbxContent>
                          </wps:txbx>
                          <wps:bodyPr wrap="square" rtlCol="1">
                            <a:spAutoFit/>
                          </wps:bodyPr>
                        </wps:wsp>
                        <wps:wsp>
                          <wps:cNvPr id="270823398"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61797020" name="Picture 179"/>
                          <pic:cNvPicPr>
                            <a:picLocks noChangeAspect="1"/>
                          </pic:cNvPicPr>
                        </pic:nvPicPr>
                        <pic:blipFill>
                          <a:blip r:embed="rId124" cstate="print">
                            <a:extLst>
                              <a:ext uri="{28A0092B-C50C-407E-A947-70E740481C1C}">
                                <a14:useLocalDpi xmlns:a14="http://schemas.microsoft.com/office/drawing/2010/main" val="0"/>
                              </a:ext>
                            </a:extLst>
                          </a:blip>
                          <a:srcRect/>
                          <a:stretch/>
                        </pic:blipFill>
                        <pic:spPr bwMode="auto">
                          <a:xfrm>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E6288BC" id="_x0000_s1427" style="width:449.75pt;height:58.85pt;flip:x;mso-position-horizontal-relative:char;mso-position-vertical-relative:line" coordorigin=",3" coordsize="57118,7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">
                <v:group id="مجموعة 881967268" o:spid="_x0000_s1428" style="position:absolute;top:1584;width:57118;height:5895" coordorigin=",1582" coordsize="63125,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">
                  <v:roundrect id="مستطيل مستدير الزوايا 769901" o:spid="_x0000_s1429"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" fillcolor="#168489" strokecolor="#168489" strokeweight="1pt">
                    <v:stroke joinstyle="miter"/>
                  </v:roundrect>
                  <v:shape id="مربع نص 2043426344" o:spid="_x0000_s1430" type="#_x0000_t202" style="position:absolute;left:8175;top:1582;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" filled="f" stroked="f">
                    <v:textbox style="mso-fit-shape-to-text:t">
                      <w:txbxContent>
                        <w:p w14:paraId="23C6C5D7" w14:textId="15F1C1F9" w:rsidR="00EA7677" w:rsidRPr="00724F18" w:rsidRDefault="00EA7677" w:rsidP="00EA7677">
                          <w:pPr>
                            <w:rPr>
                              <w:rFonts w:eastAsia="Times New Roman" w:hAnsi="Adobe Arabic" w:cs="Adobe Arabic"/>
                              <w:b/>
                              <w:bCs/>
                              <w:color w:val="168489"/>
                              <w:kern w:val="24"/>
                              <w:sz w:val="40"/>
                              <w:szCs w:val="40"/>
                            </w:rPr>
                          </w:pPr>
                          <w:r w:rsidRPr="00EA7677">
                            <w:rPr>
                              <w:rFonts w:eastAsia="Times New Roman" w:hAnsi="Adobe Arabic" w:cs="Adobe Arabic"/>
                              <w:b/>
                              <w:bCs/>
                              <w:color w:val="168489"/>
                              <w:kern w:val="24"/>
                              <w:sz w:val="40"/>
                              <w:szCs w:val="40"/>
                              <w:rtl/>
                            </w:rPr>
                            <w:t>دراسة حالة شاملة</w:t>
                          </w:r>
                        </w:p>
                      </w:txbxContent>
                    </v:textbox>
                  </v:shape>
                  <v:roundrect id="مستطيل مستدير الزوايا 769903" o:spid="_x0000_s1431"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" fillcolor="#168489" strokecolor="#168489" strokeweight="1pt">
                    <v:stroke joinstyle="miter"/>
                  </v:roundrect>
                </v:group>
                <v:shape id="Picture 179" o:spid="_x0000_s1432" type="#_x0000_t75" style="position:absolute;top:3;width:6375;height:6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">
                  <v:imagedata r:id="rId125" o:title=""/>
                </v:shape>
                <w10:anchorlock/>
              </v:group>
            </w:pict>
          </mc:Fallback>
        </mc:AlternateContent>
      </w:r>
    </w:p>
    <w:p w14:paraId="5FCFB93D" w14:textId="77777777" w:rsidR="00EA7677" w:rsidRPr="00EA7677" w:rsidRDefault="00EA7677" w:rsidP="00EA7677">
      <w:pPr>
        <w:rPr>
          <w:rFonts w:ascii="Sakkal Majalla" w:hAnsi="Sakkal Majalla"/>
          <w:sz w:val="34"/>
        </w:rPr>
      </w:pPr>
      <w:r w:rsidRPr="00EA7677">
        <w:rPr>
          <w:rFonts w:ascii="Sakkal Majalla" w:hAnsi="Sakkal Majalla"/>
          <w:b/>
          <w:bCs/>
          <w:sz w:val="34"/>
          <w:rtl/>
        </w:rPr>
        <w:t>السيناريو</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شركة تجارةٍ إلكترونيّةٍ متوسّطة الحجم تمتلك</w:t>
      </w:r>
      <w:r w:rsidRPr="00EA7677">
        <w:rPr>
          <w:rFonts w:ascii="Sakkal Majalla" w:hAnsi="Sakkal Majalla"/>
          <w:sz w:val="34"/>
        </w:rPr>
        <w:t>:</w:t>
      </w:r>
    </w:p>
    <w:p w14:paraId="3F024AD4"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Pr>
        <w:t xml:space="preserve">50,000 </w:t>
      </w:r>
      <w:r w:rsidRPr="00EA7677">
        <w:rPr>
          <w:rFonts w:ascii="Sakkal Majalla" w:hAnsi="Sakkal Majalla"/>
          <w:sz w:val="34"/>
          <w:rtl/>
        </w:rPr>
        <w:t>عميلٍ نشطٍ</w:t>
      </w:r>
      <w:r w:rsidRPr="00EA7677">
        <w:rPr>
          <w:rFonts w:ascii="Sakkal Majalla" w:hAnsi="Sakkal Majalla"/>
          <w:sz w:val="34"/>
        </w:rPr>
        <w:t>.</w:t>
      </w:r>
    </w:p>
    <w:p w14:paraId="55FD6F8C"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tl/>
        </w:rPr>
        <w:t>قاعدة بياناتٍ تحتوي على بيانات المبيعات (العميل، المنتج، التاريخ، القيمة، الموقع)</w:t>
      </w:r>
      <w:r w:rsidRPr="00EA7677">
        <w:rPr>
          <w:rFonts w:ascii="Sakkal Majalla" w:hAnsi="Sakkal Majalla"/>
          <w:sz w:val="34"/>
        </w:rPr>
        <w:t>.</w:t>
      </w:r>
    </w:p>
    <w:p w14:paraId="76AD211A"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Pr>
        <w:t xml:space="preserve">10,000 </w:t>
      </w:r>
      <w:r w:rsidRPr="00EA7677">
        <w:rPr>
          <w:rFonts w:ascii="Sakkal Majalla" w:hAnsi="Sakkal Majalla"/>
          <w:sz w:val="34"/>
          <w:rtl/>
        </w:rPr>
        <w:t>مراجعةٍ نصّيّةٍ على المنتجات</w:t>
      </w:r>
      <w:r w:rsidRPr="00EA7677">
        <w:rPr>
          <w:rFonts w:ascii="Sakkal Majalla" w:hAnsi="Sakkal Majalla"/>
          <w:sz w:val="34"/>
        </w:rPr>
        <w:t>.</w:t>
      </w:r>
    </w:p>
    <w:p w14:paraId="6ADBDB14" w14:textId="77777777"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tl/>
        </w:rPr>
        <w:t>فريق تحليل بياناتٍ صغيرٌ (3 أشخاصٍ) بمستوياتٍ مختلفةٍ من المهارات</w:t>
      </w:r>
      <w:r w:rsidRPr="00EA7677">
        <w:rPr>
          <w:rFonts w:ascii="Sakkal Majalla" w:hAnsi="Sakkal Majalla"/>
          <w:sz w:val="34"/>
        </w:rPr>
        <w:t>.</w:t>
      </w:r>
    </w:p>
    <w:p w14:paraId="56DCF824" w14:textId="0F2CCC69" w:rsidR="00EA7677" w:rsidRPr="00EA7677" w:rsidRDefault="00EA7677">
      <w:pPr>
        <w:numPr>
          <w:ilvl w:val="0"/>
          <w:numId w:val="49"/>
        </w:numPr>
        <w:spacing w:after="160" w:line="259" w:lineRule="auto"/>
        <w:jc w:val="left"/>
        <w:rPr>
          <w:rFonts w:ascii="Sakkal Majalla" w:hAnsi="Sakkal Majalla"/>
          <w:sz w:val="34"/>
        </w:rPr>
      </w:pPr>
      <w:r w:rsidRPr="00EA7677">
        <w:rPr>
          <w:rFonts w:ascii="Sakkal Majalla" w:hAnsi="Sakkal Majalla"/>
          <w:sz w:val="34"/>
          <w:rtl/>
        </w:rPr>
        <w:t>ميزانيّةٌ محدودةٌ</w:t>
      </w:r>
      <w:r w:rsidRPr="00EA7677">
        <w:rPr>
          <w:rFonts w:ascii="Sakkal Majalla" w:hAnsi="Sakkal Majalla"/>
          <w:sz w:val="34"/>
        </w:rPr>
        <w:t>.</w:t>
      </w:r>
    </w:p>
    <w:p w14:paraId="68E60811" w14:textId="77777777" w:rsidR="00EA7677" w:rsidRPr="00EA7677" w:rsidRDefault="00EA7677" w:rsidP="00EA7677">
      <w:pPr>
        <w:rPr>
          <w:rFonts w:ascii="Sakkal Majalla" w:hAnsi="Sakkal Majalla"/>
          <w:color w:val="C00000"/>
          <w:sz w:val="34"/>
        </w:rPr>
      </w:pPr>
      <w:r w:rsidRPr="00EA7677">
        <w:rPr>
          <w:rFonts w:ascii="Sakkal Majalla" w:hAnsi="Sakkal Majalla"/>
          <w:b/>
          <w:bCs/>
          <w:color w:val="C00000"/>
          <w:sz w:val="34"/>
          <w:rtl/>
        </w:rPr>
        <w:t>الأهداف</w:t>
      </w:r>
      <w:r w:rsidRPr="00EA7677">
        <w:rPr>
          <w:rFonts w:ascii="Sakkal Majalla" w:hAnsi="Sakkal Majalla"/>
          <w:b/>
          <w:bCs/>
          <w:color w:val="C00000"/>
          <w:sz w:val="34"/>
        </w:rPr>
        <w:t>:</w:t>
      </w:r>
    </w:p>
    <w:p w14:paraId="5BD06803"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فهم سلوك العملاء وأنماط الشراء</w:t>
      </w:r>
      <w:r w:rsidRPr="00EA7677">
        <w:rPr>
          <w:rFonts w:ascii="Sakkal Majalla" w:hAnsi="Sakkal Majalla"/>
          <w:sz w:val="34"/>
        </w:rPr>
        <w:t>.</w:t>
      </w:r>
    </w:p>
    <w:p w14:paraId="6533343F"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تحليل آراء العملاء من المراجعات</w:t>
      </w:r>
      <w:r w:rsidRPr="00EA7677">
        <w:rPr>
          <w:rFonts w:ascii="Sakkal Majalla" w:hAnsi="Sakkal Majalla"/>
          <w:sz w:val="34"/>
        </w:rPr>
        <w:t>.</w:t>
      </w:r>
    </w:p>
    <w:p w14:paraId="78684A12"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التنبّؤ بالمبيعات المستقبليّة</w:t>
      </w:r>
      <w:r w:rsidRPr="00EA7677">
        <w:rPr>
          <w:rFonts w:ascii="Sakkal Majalla" w:hAnsi="Sakkal Majalla"/>
          <w:sz w:val="34"/>
        </w:rPr>
        <w:t>.</w:t>
      </w:r>
    </w:p>
    <w:p w14:paraId="53EE980A" w14:textId="77777777" w:rsidR="00EA7677" w:rsidRPr="00EA7677" w:rsidRDefault="00EA7677">
      <w:pPr>
        <w:numPr>
          <w:ilvl w:val="0"/>
          <w:numId w:val="50"/>
        </w:numPr>
        <w:spacing w:after="160" w:line="259" w:lineRule="auto"/>
        <w:jc w:val="left"/>
        <w:rPr>
          <w:rFonts w:ascii="Sakkal Majalla" w:hAnsi="Sakkal Majalla"/>
          <w:sz w:val="34"/>
        </w:rPr>
      </w:pPr>
      <w:r w:rsidRPr="00EA7677">
        <w:rPr>
          <w:rFonts w:ascii="Sakkal Majalla" w:hAnsi="Sakkal Majalla"/>
          <w:sz w:val="34"/>
          <w:rtl/>
        </w:rPr>
        <w:t>إنشاء تقريرٍ شهريٍّ للإدارة</w:t>
      </w:r>
      <w:r w:rsidRPr="00EA7677">
        <w:rPr>
          <w:rFonts w:ascii="Sakkal Majalla" w:hAnsi="Sakkal Majalla"/>
          <w:sz w:val="34"/>
        </w:rPr>
        <w:t>.</w:t>
      </w:r>
    </w:p>
    <w:p w14:paraId="034B8915" w14:textId="77777777" w:rsidR="00EA7677" w:rsidRPr="00EA7677" w:rsidRDefault="00EA7677" w:rsidP="00EA7677">
      <w:pPr>
        <w:keepNext/>
        <w:pageBreakBefore/>
        <w:rPr>
          <w:rFonts w:ascii="Sakkal Majalla" w:hAnsi="Sakkal Majalla"/>
          <w:b/>
          <w:bCs/>
          <w:color w:val="008080"/>
          <w:sz w:val="34"/>
        </w:rPr>
      </w:pPr>
      <w:r w:rsidRPr="00EA7677">
        <w:rPr>
          <w:rFonts w:ascii="Sakkal Majalla" w:hAnsi="Sakkal Majalla"/>
          <w:b/>
          <w:bCs/>
          <w:color w:val="008080"/>
          <w:sz w:val="34"/>
          <w:rtl/>
        </w:rPr>
        <w:lastRenderedPageBreak/>
        <w:t>الحلّ المقترح (نهج متكامل)</w:t>
      </w:r>
      <w:r w:rsidRPr="00EA7677">
        <w:rPr>
          <w:rFonts w:ascii="Sakkal Majalla" w:hAnsi="Sakkal Majalla"/>
          <w:b/>
          <w:bCs/>
          <w:color w:val="008080"/>
          <w:sz w:val="34"/>
        </w:rPr>
        <w:t>:</w:t>
      </w:r>
    </w:p>
    <w:tbl>
      <w:tblPr>
        <w:tblStyle w:val="a6"/>
        <w:bidiVisual/>
        <w:tblW w:w="9262" w:type="dxa"/>
        <w:tblInd w:w="-10" w:type="dxa"/>
        <w:tblLook w:val="04A0" w:firstRow="1" w:lastRow="0" w:firstColumn="1" w:lastColumn="0" w:noHBand="0" w:noVBand="1"/>
      </w:tblPr>
      <w:tblGrid>
        <w:gridCol w:w="2254"/>
        <w:gridCol w:w="1651"/>
        <w:gridCol w:w="2867"/>
        <w:gridCol w:w="10"/>
        <w:gridCol w:w="2480"/>
      </w:tblGrid>
      <w:tr w:rsidR="00EA7677" w:rsidRPr="00EA7677" w14:paraId="1F81C593" w14:textId="77777777" w:rsidTr="003E64D1">
        <w:tc>
          <w:tcPr>
            <w:tcW w:w="2254" w:type="dxa"/>
            <w:shd w:val="clear" w:color="auto" w:fill="BFBFBF" w:themeFill="background1" w:themeFillShade="BF"/>
          </w:tcPr>
          <w:p w14:paraId="06B7E71E" w14:textId="77777777" w:rsidR="00EA7677" w:rsidRPr="00EA7677" w:rsidRDefault="00EA7677" w:rsidP="00EA7677">
            <w:pPr>
              <w:jc w:val="center"/>
              <w:rPr>
                <w:rFonts w:ascii="Adobe Arabic" w:hAnsi="Adobe Arabic" w:cs="Adobe Arabic"/>
                <w:b/>
                <w:bCs/>
                <w:color w:val="008080"/>
                <w:sz w:val="36"/>
                <w:szCs w:val="36"/>
                <w:rtl/>
              </w:rPr>
            </w:pPr>
          </w:p>
        </w:tc>
        <w:tc>
          <w:tcPr>
            <w:tcW w:w="1651" w:type="dxa"/>
            <w:shd w:val="clear" w:color="auto" w:fill="BFBFBF" w:themeFill="background1" w:themeFillShade="BF"/>
          </w:tcPr>
          <w:p w14:paraId="582A1FFF" w14:textId="63CDB1DB" w:rsidR="00EA7677" w:rsidRPr="00EA7677" w:rsidRDefault="00EA7677" w:rsidP="00EA7677">
            <w:pPr>
              <w:jc w:val="center"/>
              <w:rPr>
                <w:rFonts w:ascii="Adobe Arabic" w:hAnsi="Adobe Arabic" w:cs="Adobe Arabic"/>
                <w:b/>
                <w:bCs/>
                <w:color w:val="008080"/>
                <w:sz w:val="36"/>
                <w:szCs w:val="36"/>
                <w:rtl/>
              </w:rPr>
            </w:pPr>
            <w:r w:rsidRPr="00EA7677">
              <w:rPr>
                <w:rFonts w:ascii="Adobe Arabic" w:hAnsi="Adobe Arabic" w:cs="Adobe Arabic"/>
                <w:b/>
                <w:bCs/>
                <w:color w:val="008080"/>
                <w:sz w:val="36"/>
                <w:szCs w:val="36"/>
                <w:rtl/>
              </w:rPr>
              <w:t>الأداة</w:t>
            </w:r>
          </w:p>
        </w:tc>
        <w:tc>
          <w:tcPr>
            <w:tcW w:w="2867" w:type="dxa"/>
            <w:shd w:val="clear" w:color="auto" w:fill="BFBFBF" w:themeFill="background1" w:themeFillShade="BF"/>
          </w:tcPr>
          <w:p w14:paraId="631A5905" w14:textId="749512D0" w:rsidR="00EA7677" w:rsidRPr="00EA7677" w:rsidRDefault="00EA7677" w:rsidP="00EA7677">
            <w:pPr>
              <w:jc w:val="center"/>
              <w:rPr>
                <w:rFonts w:ascii="Adobe Arabic" w:hAnsi="Adobe Arabic" w:cs="Adobe Arabic"/>
                <w:b/>
                <w:bCs/>
                <w:color w:val="008080"/>
                <w:sz w:val="36"/>
                <w:szCs w:val="36"/>
                <w:rtl/>
              </w:rPr>
            </w:pPr>
            <w:r w:rsidRPr="00EA7677">
              <w:rPr>
                <w:rFonts w:ascii="Adobe Arabic" w:hAnsi="Adobe Arabic" w:cs="Adobe Arabic"/>
                <w:b/>
                <w:bCs/>
                <w:color w:val="008080"/>
                <w:sz w:val="36"/>
                <w:szCs w:val="36"/>
                <w:rtl/>
              </w:rPr>
              <w:t>السبب</w:t>
            </w:r>
          </w:p>
        </w:tc>
        <w:tc>
          <w:tcPr>
            <w:tcW w:w="2490" w:type="dxa"/>
            <w:gridSpan w:val="2"/>
            <w:shd w:val="clear" w:color="auto" w:fill="BFBFBF" w:themeFill="background1" w:themeFillShade="BF"/>
          </w:tcPr>
          <w:p w14:paraId="04D5F76D" w14:textId="4C95920D" w:rsidR="00EA7677" w:rsidRPr="00EA7677" w:rsidRDefault="00EA7677" w:rsidP="00EA7677">
            <w:pPr>
              <w:jc w:val="center"/>
              <w:rPr>
                <w:rFonts w:ascii="Adobe Arabic" w:hAnsi="Adobe Arabic" w:cs="Adobe Arabic"/>
                <w:b/>
                <w:bCs/>
                <w:color w:val="008080"/>
                <w:sz w:val="36"/>
                <w:szCs w:val="36"/>
                <w:rtl/>
              </w:rPr>
            </w:pPr>
            <w:r w:rsidRPr="00EA7677">
              <w:rPr>
                <w:rFonts w:ascii="Adobe Arabic" w:hAnsi="Adobe Arabic" w:cs="Adobe Arabic"/>
                <w:b/>
                <w:bCs/>
                <w:color w:val="008080"/>
                <w:sz w:val="36"/>
                <w:szCs w:val="36"/>
                <w:rtl/>
              </w:rPr>
              <w:t>التنفيذ</w:t>
            </w:r>
          </w:p>
        </w:tc>
      </w:tr>
      <w:tr w:rsidR="00EA7677" w14:paraId="1463A8BA" w14:textId="77777777" w:rsidTr="003E64D1">
        <w:tc>
          <w:tcPr>
            <w:tcW w:w="2254" w:type="dxa"/>
          </w:tcPr>
          <w:p w14:paraId="0402EED3"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 xml:space="preserve">للهدف الأوّل </w:t>
            </w:r>
          </w:p>
          <w:p w14:paraId="50855BFD" w14:textId="4E5A9495"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(فهم سلوك العملاء)</w:t>
            </w:r>
          </w:p>
        </w:tc>
        <w:tc>
          <w:tcPr>
            <w:tcW w:w="1651" w:type="dxa"/>
            <w:vAlign w:val="center"/>
          </w:tcPr>
          <w:p w14:paraId="2726CC9B" w14:textId="293315DD" w:rsidR="00EA7677" w:rsidRDefault="00EA7677" w:rsidP="00EA7677">
            <w:pPr>
              <w:jc w:val="center"/>
              <w:rPr>
                <w:rFonts w:ascii="Sakkal Majalla" w:hAnsi="Sakkal Majalla"/>
                <w:sz w:val="34"/>
                <w:rtl/>
              </w:rPr>
            </w:pPr>
            <w:r w:rsidRPr="00EA7677">
              <w:rPr>
                <w:rFonts w:ascii="Sakkal Majalla" w:hAnsi="Sakkal Majalla"/>
                <w:sz w:val="34"/>
              </w:rPr>
              <w:t>Power BI</w:t>
            </w:r>
          </w:p>
        </w:tc>
        <w:tc>
          <w:tcPr>
            <w:tcW w:w="2877" w:type="dxa"/>
            <w:gridSpan w:val="2"/>
            <w:vAlign w:val="center"/>
          </w:tcPr>
          <w:p w14:paraId="16842C08" w14:textId="2B777B92"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البيانات منظّمةٌ وموجودةٌ في قاعدة بياناتٍ، والهدف هو إنشاء لوحة معلوماتٍ تفاعليّةٍ</w:t>
            </w:r>
            <w:r w:rsidRPr="00EA7677">
              <w:rPr>
                <w:rFonts w:ascii="Sakkal Majalla" w:hAnsi="Sakkal Majalla"/>
                <w:sz w:val="34"/>
              </w:rPr>
              <w:t>.</w:t>
            </w:r>
          </w:p>
        </w:tc>
        <w:tc>
          <w:tcPr>
            <w:tcW w:w="2480" w:type="dxa"/>
            <w:vAlign w:val="center"/>
          </w:tcPr>
          <w:p w14:paraId="6799DA96" w14:textId="7836482D"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ربط</w:t>
            </w:r>
            <w:r w:rsidRPr="00EA7677">
              <w:rPr>
                <w:rFonts w:ascii="Sakkal Majalla" w:hAnsi="Sakkal Majalla"/>
                <w:sz w:val="34"/>
              </w:rPr>
              <w:t xml:space="preserve"> Power BI </w:t>
            </w:r>
            <w:r w:rsidRPr="00EA7677">
              <w:rPr>
                <w:rFonts w:ascii="Sakkal Majalla" w:hAnsi="Sakkal Majalla"/>
                <w:sz w:val="34"/>
                <w:rtl/>
              </w:rPr>
              <w:t>بقاعدة البيانات، إنشاء رسومٍ بيانيّةٍ توضّح المنتجات الأكثر مبيعاً، المواسم ذات الطلب العالي، التوزيع الجغرافي للعملاء</w:t>
            </w:r>
            <w:r w:rsidRPr="00EA7677">
              <w:rPr>
                <w:rFonts w:ascii="Sakkal Majalla" w:hAnsi="Sakkal Majalla"/>
                <w:sz w:val="34"/>
              </w:rPr>
              <w:t>.</w:t>
            </w:r>
          </w:p>
        </w:tc>
      </w:tr>
      <w:tr w:rsidR="00EA7677" w14:paraId="064893A0" w14:textId="77777777" w:rsidTr="003E64D1">
        <w:tc>
          <w:tcPr>
            <w:tcW w:w="2254" w:type="dxa"/>
          </w:tcPr>
          <w:p w14:paraId="7143412F"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 xml:space="preserve">للهدف الثاني </w:t>
            </w:r>
          </w:p>
          <w:p w14:paraId="4E4CA131" w14:textId="7F90CE32"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(تحليل آراء العملاء)</w:t>
            </w:r>
          </w:p>
        </w:tc>
        <w:tc>
          <w:tcPr>
            <w:tcW w:w="1651" w:type="dxa"/>
            <w:vAlign w:val="center"/>
          </w:tcPr>
          <w:p w14:paraId="6CD0A26D" w14:textId="46E286DB"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Pr>
              <w:t xml:space="preserve">ChatGPT </w:t>
            </w:r>
            <w:r w:rsidRPr="00EA7677">
              <w:rPr>
                <w:rFonts w:ascii="Sakkal Majalla" w:hAnsi="Sakkal Majalla"/>
                <w:sz w:val="34"/>
                <w:rtl/>
              </w:rPr>
              <w:t>أو</w:t>
            </w:r>
            <w:r w:rsidRPr="00EA7677">
              <w:rPr>
                <w:rFonts w:ascii="Sakkal Majalla" w:hAnsi="Sakkal Majalla"/>
                <w:sz w:val="34"/>
              </w:rPr>
              <w:t xml:space="preserve"> Google Colab</w:t>
            </w:r>
          </w:p>
        </w:tc>
        <w:tc>
          <w:tcPr>
            <w:tcW w:w="2867" w:type="dxa"/>
            <w:vAlign w:val="center"/>
          </w:tcPr>
          <w:p w14:paraId="1AF41055" w14:textId="57FDDD27"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البيانات نصّيّةٌ، تحتاج لتحليل مشاعرٍ وموضوعاتٍ</w:t>
            </w:r>
            <w:r w:rsidRPr="00EA7677">
              <w:rPr>
                <w:rFonts w:ascii="Sakkal Majalla" w:hAnsi="Sakkal Majalla"/>
                <w:sz w:val="34"/>
              </w:rPr>
              <w:t>.</w:t>
            </w:r>
          </w:p>
        </w:tc>
        <w:tc>
          <w:tcPr>
            <w:tcW w:w="2490" w:type="dxa"/>
            <w:gridSpan w:val="2"/>
            <w:vAlign w:val="center"/>
          </w:tcPr>
          <w:p w14:paraId="2023538A" w14:textId="53BA7F17"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استخدام</w:t>
            </w:r>
            <w:r w:rsidRPr="00EA7677">
              <w:rPr>
                <w:rFonts w:ascii="Sakkal Majalla" w:hAnsi="Sakkal Majalla"/>
                <w:sz w:val="34"/>
              </w:rPr>
              <w:t xml:space="preserve"> ChatGPT </w:t>
            </w:r>
            <w:r w:rsidRPr="00EA7677">
              <w:rPr>
                <w:rFonts w:ascii="Sakkal Majalla" w:hAnsi="Sakkal Majalla"/>
                <w:sz w:val="34"/>
                <w:rtl/>
              </w:rPr>
              <w:t>لتحليل عيّناتٍ من المراجعات وتحديد الموضوعات الرئيسيّة</w:t>
            </w:r>
            <w:r w:rsidRPr="00EA7677">
              <w:rPr>
                <w:rFonts w:ascii="Sakkal Majalla" w:hAnsi="Sakkal Majalla"/>
                <w:sz w:val="34"/>
              </w:rPr>
              <w:t>.</w:t>
            </w:r>
          </w:p>
        </w:tc>
      </w:tr>
      <w:tr w:rsidR="00EA7677" w14:paraId="7B9568D2" w14:textId="77777777" w:rsidTr="003E64D1">
        <w:tc>
          <w:tcPr>
            <w:tcW w:w="2254" w:type="dxa"/>
          </w:tcPr>
          <w:p w14:paraId="7AB62C9C"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للهدف الثالث</w:t>
            </w:r>
          </w:p>
          <w:p w14:paraId="29542756" w14:textId="3C288D01"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 xml:space="preserve"> (التنبّؤ بالمبيعات)</w:t>
            </w:r>
          </w:p>
        </w:tc>
        <w:tc>
          <w:tcPr>
            <w:tcW w:w="1651" w:type="dxa"/>
            <w:vAlign w:val="center"/>
          </w:tcPr>
          <w:p w14:paraId="1C75C94A" w14:textId="084230CF" w:rsidR="00EA7677" w:rsidRDefault="00EA7677" w:rsidP="00EA7677">
            <w:pPr>
              <w:jc w:val="center"/>
              <w:rPr>
                <w:rFonts w:ascii="Sakkal Majalla" w:hAnsi="Sakkal Majalla"/>
                <w:sz w:val="34"/>
                <w:rtl/>
              </w:rPr>
            </w:pPr>
            <w:r w:rsidRPr="00EA7677">
              <w:rPr>
                <w:rFonts w:ascii="Sakkal Majalla" w:hAnsi="Sakkal Majalla"/>
                <w:sz w:val="34"/>
              </w:rPr>
              <w:t>Google Colab</w:t>
            </w:r>
          </w:p>
        </w:tc>
        <w:tc>
          <w:tcPr>
            <w:tcW w:w="2867" w:type="dxa"/>
            <w:vAlign w:val="center"/>
          </w:tcPr>
          <w:p w14:paraId="6DB7D474" w14:textId="53A3FB0D"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بناء نماذج تنبّؤٍ يتطلّب خوارزميّات التعلّم الآلي</w:t>
            </w:r>
            <w:r w:rsidRPr="00EA7677">
              <w:rPr>
                <w:rFonts w:ascii="Sakkal Majalla" w:hAnsi="Sakkal Majalla"/>
                <w:sz w:val="34"/>
              </w:rPr>
              <w:t>.</w:t>
            </w:r>
          </w:p>
        </w:tc>
        <w:tc>
          <w:tcPr>
            <w:tcW w:w="2490" w:type="dxa"/>
            <w:gridSpan w:val="2"/>
            <w:vAlign w:val="center"/>
          </w:tcPr>
          <w:p w14:paraId="405E454D" w14:textId="1BA1609D"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استخدام مكتبات مثل</w:t>
            </w:r>
            <w:r w:rsidRPr="00EA7677">
              <w:rPr>
                <w:rFonts w:ascii="Sakkal Majalla" w:hAnsi="Sakkal Majalla"/>
                <w:sz w:val="34"/>
              </w:rPr>
              <w:t xml:space="preserve"> Prophet </w:t>
            </w:r>
            <w:r w:rsidRPr="00EA7677">
              <w:rPr>
                <w:rFonts w:ascii="Sakkal Majalla" w:hAnsi="Sakkal Majalla"/>
                <w:sz w:val="34"/>
                <w:rtl/>
              </w:rPr>
              <w:t>أو</w:t>
            </w:r>
            <w:r w:rsidRPr="00EA7677">
              <w:rPr>
                <w:rFonts w:ascii="Sakkal Majalla" w:hAnsi="Sakkal Majalla"/>
                <w:sz w:val="34"/>
              </w:rPr>
              <w:t xml:space="preserve"> Scikit-learn </w:t>
            </w:r>
            <w:r w:rsidRPr="00EA7677">
              <w:rPr>
                <w:rFonts w:ascii="Sakkal Majalla" w:hAnsi="Sakkal Majalla"/>
                <w:sz w:val="34"/>
                <w:rtl/>
              </w:rPr>
              <w:t>لبناء نموذج تنبّؤٍ بناءً على البيانات التاريخيّة</w:t>
            </w:r>
            <w:r w:rsidRPr="00EA7677">
              <w:rPr>
                <w:rFonts w:ascii="Sakkal Majalla" w:hAnsi="Sakkal Majalla"/>
                <w:sz w:val="34"/>
              </w:rPr>
              <w:t>.</w:t>
            </w:r>
          </w:p>
        </w:tc>
      </w:tr>
      <w:tr w:rsidR="00EA7677" w14:paraId="0490B48F" w14:textId="77777777" w:rsidTr="003E64D1">
        <w:tc>
          <w:tcPr>
            <w:tcW w:w="2254" w:type="dxa"/>
          </w:tcPr>
          <w:p w14:paraId="0AB95D39" w14:textId="77777777" w:rsidR="00EA7677" w:rsidRDefault="00EA7677" w:rsidP="00EA7677">
            <w:pPr>
              <w:jc w:val="center"/>
              <w:rPr>
                <w:rFonts w:ascii="Adobe Arabic" w:hAnsi="Adobe Arabic" w:cs="Adobe Arabic"/>
                <w:b/>
                <w:bCs/>
                <w:sz w:val="36"/>
                <w:szCs w:val="36"/>
              </w:rPr>
            </w:pPr>
            <w:r w:rsidRPr="00EA7677">
              <w:rPr>
                <w:rFonts w:ascii="Adobe Arabic" w:hAnsi="Adobe Arabic" w:cs="Adobe Arabic"/>
                <w:b/>
                <w:bCs/>
                <w:sz w:val="36"/>
                <w:szCs w:val="36"/>
                <w:rtl/>
              </w:rPr>
              <w:t>للهدف الرابع</w:t>
            </w:r>
          </w:p>
          <w:p w14:paraId="2DE335EE" w14:textId="39DA674A" w:rsidR="00EA7677" w:rsidRPr="00EA7677" w:rsidRDefault="00EA7677" w:rsidP="00EA7677">
            <w:pPr>
              <w:jc w:val="center"/>
              <w:rPr>
                <w:rFonts w:ascii="Adobe Arabic" w:hAnsi="Adobe Arabic" w:cs="Adobe Arabic"/>
                <w:sz w:val="36"/>
                <w:szCs w:val="36"/>
                <w:rtl/>
              </w:rPr>
            </w:pPr>
            <w:r w:rsidRPr="00EA7677">
              <w:rPr>
                <w:rFonts w:ascii="Adobe Arabic" w:hAnsi="Adobe Arabic" w:cs="Adobe Arabic"/>
                <w:b/>
                <w:bCs/>
                <w:sz w:val="36"/>
                <w:szCs w:val="36"/>
                <w:rtl/>
              </w:rPr>
              <w:t xml:space="preserve"> (التقرير الشهري)</w:t>
            </w:r>
          </w:p>
        </w:tc>
        <w:tc>
          <w:tcPr>
            <w:tcW w:w="1651" w:type="dxa"/>
            <w:vAlign w:val="center"/>
          </w:tcPr>
          <w:p w14:paraId="0098A5D6" w14:textId="49C1EEA5" w:rsidR="00EA7677" w:rsidRDefault="00EA7677" w:rsidP="00EA7677">
            <w:pPr>
              <w:jc w:val="center"/>
              <w:rPr>
                <w:rFonts w:ascii="Sakkal Majalla" w:hAnsi="Sakkal Majalla"/>
                <w:sz w:val="34"/>
                <w:rtl/>
              </w:rPr>
            </w:pPr>
            <w:r w:rsidRPr="00EA7677">
              <w:rPr>
                <w:rFonts w:ascii="Sakkal Majalla" w:hAnsi="Sakkal Majalla"/>
                <w:sz w:val="34"/>
              </w:rPr>
              <w:t>Power BI</w:t>
            </w:r>
          </w:p>
        </w:tc>
        <w:tc>
          <w:tcPr>
            <w:tcW w:w="2867" w:type="dxa"/>
            <w:vAlign w:val="center"/>
          </w:tcPr>
          <w:p w14:paraId="7B1EA2F5" w14:textId="67DC8EDE"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سهولة إنشاء تقاريرَ احترافيّةٍ ومشاركتها</w:t>
            </w:r>
            <w:r w:rsidRPr="00EA7677">
              <w:rPr>
                <w:rFonts w:ascii="Sakkal Majalla" w:hAnsi="Sakkal Majalla"/>
                <w:sz w:val="34"/>
              </w:rPr>
              <w:t>.</w:t>
            </w:r>
          </w:p>
        </w:tc>
        <w:tc>
          <w:tcPr>
            <w:tcW w:w="2490" w:type="dxa"/>
            <w:gridSpan w:val="2"/>
            <w:vAlign w:val="center"/>
          </w:tcPr>
          <w:p w14:paraId="615E9540" w14:textId="3C7EBE6C" w:rsidR="00EA7677" w:rsidRPr="00EA7677" w:rsidRDefault="00EA7677" w:rsidP="00EA7677">
            <w:pPr>
              <w:spacing w:after="160" w:line="259" w:lineRule="auto"/>
              <w:jc w:val="center"/>
              <w:rPr>
                <w:rFonts w:ascii="Sakkal Majalla" w:hAnsi="Sakkal Majalla"/>
                <w:sz w:val="34"/>
                <w:rtl/>
              </w:rPr>
            </w:pPr>
            <w:r w:rsidRPr="00EA7677">
              <w:rPr>
                <w:rFonts w:ascii="Sakkal Majalla" w:hAnsi="Sakkal Majalla"/>
                <w:sz w:val="34"/>
                <w:rtl/>
              </w:rPr>
              <w:t>دمج النتائج من التحليلات السابقة في تقريرٍ واحدٍ تفاعليٍّ يُحدّث تلقائيّاً كلّ شهرٍ</w:t>
            </w:r>
            <w:r w:rsidRPr="00EA7677">
              <w:rPr>
                <w:rFonts w:ascii="Sakkal Majalla" w:hAnsi="Sakkal Majalla"/>
                <w:sz w:val="34"/>
              </w:rPr>
              <w:t>.</w:t>
            </w:r>
          </w:p>
        </w:tc>
      </w:tr>
    </w:tbl>
    <w:p w14:paraId="41C858FF" w14:textId="77777777" w:rsidR="00EA7677" w:rsidRPr="00EA7677" w:rsidRDefault="00EA7677" w:rsidP="00EA7677">
      <w:pPr>
        <w:rPr>
          <w:rFonts w:ascii="Sakkal Majalla" w:hAnsi="Sakkal Majalla"/>
          <w:sz w:val="34"/>
        </w:rPr>
      </w:pPr>
      <w:r w:rsidRPr="00EA7677">
        <w:rPr>
          <w:rFonts w:ascii="Sakkal Majalla" w:hAnsi="Sakkal Majalla"/>
          <w:b/>
          <w:bCs/>
          <w:sz w:val="34"/>
          <w:rtl/>
        </w:rPr>
        <w:t>الخلاصة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استخدام أكثر من أداةٍ في تكاملٍ هو الحلّ الأمثل للاستفادة من مزايا كلّ أداةٍ</w:t>
      </w:r>
      <w:r w:rsidRPr="00EA7677">
        <w:rPr>
          <w:rFonts w:ascii="Sakkal Majalla" w:hAnsi="Sakkal Majalla"/>
          <w:sz w:val="34"/>
        </w:rPr>
        <w:t>.</w:t>
      </w:r>
    </w:p>
    <w:p w14:paraId="3E0AFBB3" w14:textId="0FB8B77B" w:rsidR="00EA7677" w:rsidRDefault="003E64D1" w:rsidP="003E64D1">
      <w:pPr>
        <w:keepNext/>
        <w:rPr>
          <w:rFonts w:ascii="Sakkal Majalla" w:hAnsi="Sakkal Majalla"/>
          <w:sz w:val="34"/>
        </w:rPr>
      </w:pPr>
      <w:r w:rsidRPr="00B9790F">
        <w:rPr>
          <w:noProof/>
        </w:rPr>
        <w:lastRenderedPageBreak/>
        <mc:AlternateContent>
          <mc:Choice Requires="wpg">
            <w:drawing>
              <wp:inline distT="0" distB="0" distL="0" distR="0" wp14:anchorId="3C63B37D" wp14:editId="57E99907">
                <wp:extent cx="5711825" cy="737619"/>
                <wp:effectExtent l="0" t="0" r="22225" b="24765"/>
                <wp:docPr id="213597392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61459756" name="مجموعة 881967268"/>
                        <wpg:cNvGrpSpPr/>
                        <wpg:grpSpPr>
                          <a:xfrm>
                            <a:off x="0" y="165473"/>
                            <a:ext cx="5711825" cy="572146"/>
                            <a:chOff x="0" y="165446"/>
                            <a:chExt cx="6312597" cy="633543"/>
                          </a:xfrm>
                        </wpg:grpSpPr>
                        <wps:wsp>
                          <wps:cNvPr id="18437067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4119397" name="مربع نص 2043426344"/>
                          <wps:cNvSpPr txBox="1"/>
                          <wps:spPr>
                            <a:xfrm>
                              <a:off x="3184368" y="165446"/>
                              <a:ext cx="2073788" cy="453527"/>
                            </a:xfrm>
                            <a:prstGeom prst="rect">
                              <a:avLst/>
                            </a:prstGeom>
                            <a:noFill/>
                          </wps:spPr>
                          <wps:txbx>
                            <w:txbxContent>
                              <w:p w14:paraId="4D87DF8C" w14:textId="63A1B99B" w:rsidR="003E64D1" w:rsidRDefault="003E64D1" w:rsidP="003E64D1">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wps:txbx>
                          <wps:bodyPr wrap="square" rtlCol="1">
                            <a:spAutoFit/>
                          </wps:bodyPr>
                        </wps:wsp>
                        <wps:wsp>
                          <wps:cNvPr id="2001286460"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40759504" name="Picture 1717196180" descr="Submis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C63B37D" id="_x0000_s1433"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">
                <v:group id="مجموعة 881967268" o:spid="_x0000_s1434"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">
                  <v:roundrect id="مستطيل مستدير الزوايا 769901" o:spid="_x0000_s1435"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" fillcolor="#168489" strokecolor="#168489" strokeweight="1pt">
                    <v:stroke joinstyle="miter"/>
                  </v:roundrect>
                  <v:shape id="مربع نص 2043426344" o:spid="_x0000_s1436"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" filled="f" stroked="f">
                    <v:textbox style="mso-fit-shape-to-text:t">
                      <w:txbxContent>
                        <w:p w14:paraId="4D87DF8C" w14:textId="63A1B99B" w:rsidR="003E64D1" w:rsidRDefault="003E64D1" w:rsidP="003E64D1">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v:textbox>
                  </v:shape>
                  <v:roundrect id="مستطيل مستدير الزوايا 769903" o:spid="_x0000_s1437"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" fillcolor="#168489" strokecolor="#168489" strokeweight="1pt">
                    <v:stroke joinstyle="miter"/>
                  </v:roundrect>
                </v:group>
                <v:shape id="Picture 1717196180" o:spid="_x0000_s1438"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">
                  <v:imagedata r:id="rId142" o:title="Submission "/>
                </v:shape>
                <w10:anchorlock/>
              </v:group>
            </w:pict>
          </mc:Fallback>
        </mc:AlternateContent>
      </w:r>
    </w:p>
    <w:p w14:paraId="34279B03" w14:textId="77777777" w:rsidR="003E64D1" w:rsidRPr="00EA7677" w:rsidRDefault="003E64D1" w:rsidP="003E64D1">
      <w:pPr>
        <w:keepNext/>
        <w:rPr>
          <w:rFonts w:ascii="Sakkal Majalla" w:hAnsi="Sakkal Majalla"/>
          <w:b/>
          <w:bCs/>
          <w:sz w:val="34"/>
        </w:rPr>
      </w:pPr>
      <w:r w:rsidRPr="00EA7677">
        <w:rPr>
          <w:rFonts w:ascii="Sakkal Majalla" w:hAnsi="Sakkal Majalla"/>
          <w:b/>
          <w:bCs/>
          <w:sz w:val="34"/>
          <w:rtl/>
        </w:rPr>
        <w:t>حالة عمليّة شاملة</w:t>
      </w:r>
      <w:r w:rsidRPr="00EA7677">
        <w:rPr>
          <w:rFonts w:ascii="Sakkal Majalla" w:hAnsi="Sakkal Majalla"/>
          <w:b/>
          <w:bCs/>
          <w:sz w:val="34"/>
        </w:rPr>
        <w:t>:</w:t>
      </w:r>
    </w:p>
    <w:p w14:paraId="6E728E24"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السياق</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أنت مدير تسويقٍ رقميٍّ في شركةٍ ناشئةٍ للتجارة الإلكترونيّة. قبل أسبوعين، أطلقتم حملةً تسويقيّةً كبيرةً على وسائل التواصل الاجتماعي (فيسبوك، إنستغرام، تويتر). الآن لديك البيانات التالية</w:t>
      </w:r>
      <w:r w:rsidRPr="00EA7677">
        <w:rPr>
          <w:rFonts w:ascii="Sakkal Majalla" w:hAnsi="Sakkal Majalla"/>
          <w:sz w:val="34"/>
        </w:rPr>
        <w:t>:</w:t>
      </w:r>
    </w:p>
    <w:p w14:paraId="3BC3E2EE"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البيانات المتاحة</w:t>
      </w:r>
      <w:r w:rsidRPr="00EA7677">
        <w:rPr>
          <w:rFonts w:ascii="Sakkal Majalla" w:hAnsi="Sakkal Majalla"/>
          <w:b/>
          <w:bCs/>
          <w:sz w:val="34"/>
        </w:rPr>
        <w:t>:</w:t>
      </w:r>
    </w:p>
    <w:p w14:paraId="64E59502" w14:textId="77777777" w:rsidR="003E64D1" w:rsidRPr="00EA7677" w:rsidRDefault="003E64D1">
      <w:pPr>
        <w:keepNext/>
        <w:numPr>
          <w:ilvl w:val="0"/>
          <w:numId w:val="51"/>
        </w:numPr>
        <w:spacing w:after="160" w:line="259" w:lineRule="auto"/>
        <w:jc w:val="left"/>
        <w:rPr>
          <w:rFonts w:ascii="Sakkal Majalla" w:hAnsi="Sakkal Majalla"/>
          <w:sz w:val="34"/>
        </w:rPr>
      </w:pPr>
      <w:r w:rsidRPr="00EA7677">
        <w:rPr>
          <w:rFonts w:ascii="Sakkal Majalla" w:hAnsi="Sakkal Majalla"/>
          <w:sz w:val="34"/>
          <w:rtl/>
        </w:rPr>
        <w:t>جدول</w:t>
      </w:r>
      <w:r w:rsidRPr="00EA7677">
        <w:rPr>
          <w:rFonts w:ascii="Sakkal Majalla" w:hAnsi="Sakkal Majalla"/>
          <w:sz w:val="34"/>
        </w:rPr>
        <w:t xml:space="preserve"> Excel </w:t>
      </w:r>
      <w:r w:rsidRPr="00EA7677">
        <w:rPr>
          <w:rFonts w:ascii="Sakkal Majalla" w:hAnsi="Sakkal Majalla"/>
          <w:sz w:val="34"/>
          <w:rtl/>
        </w:rPr>
        <w:t>يحتوي على 20,000 صفٍّ من بيانات الحملة (المنصّة، عدد النقرات، التكلفة، التحويلات، التاريخ)</w:t>
      </w:r>
      <w:r w:rsidRPr="00EA7677">
        <w:rPr>
          <w:rFonts w:ascii="Sakkal Majalla" w:hAnsi="Sakkal Majalla"/>
          <w:sz w:val="34"/>
        </w:rPr>
        <w:t>.</w:t>
      </w:r>
    </w:p>
    <w:p w14:paraId="569251AE" w14:textId="77777777" w:rsidR="003E64D1" w:rsidRPr="00EA7677" w:rsidRDefault="003E64D1">
      <w:pPr>
        <w:keepNext/>
        <w:numPr>
          <w:ilvl w:val="0"/>
          <w:numId w:val="51"/>
        </w:numPr>
        <w:spacing w:after="160" w:line="259" w:lineRule="auto"/>
        <w:jc w:val="left"/>
        <w:rPr>
          <w:rFonts w:ascii="Sakkal Majalla" w:hAnsi="Sakkal Majalla"/>
          <w:sz w:val="34"/>
        </w:rPr>
      </w:pPr>
      <w:r w:rsidRPr="00EA7677">
        <w:rPr>
          <w:rFonts w:ascii="Sakkal Majalla" w:hAnsi="Sakkal Majalla"/>
          <w:sz w:val="34"/>
        </w:rPr>
        <w:t xml:space="preserve">3,000 </w:t>
      </w:r>
      <w:r w:rsidRPr="00EA7677">
        <w:rPr>
          <w:rFonts w:ascii="Sakkal Majalla" w:hAnsi="Sakkal Majalla"/>
          <w:sz w:val="34"/>
          <w:rtl/>
        </w:rPr>
        <w:t>تعليقٍ من المستخدمين على منشورات الحملة (نصوصٌ)</w:t>
      </w:r>
      <w:r w:rsidRPr="00EA7677">
        <w:rPr>
          <w:rFonts w:ascii="Sakkal Majalla" w:hAnsi="Sakkal Majalla"/>
          <w:sz w:val="34"/>
        </w:rPr>
        <w:t>.</w:t>
      </w:r>
    </w:p>
    <w:p w14:paraId="465465E3" w14:textId="77777777" w:rsidR="003E64D1" w:rsidRPr="00EA7677" w:rsidRDefault="003E64D1">
      <w:pPr>
        <w:keepNext/>
        <w:numPr>
          <w:ilvl w:val="0"/>
          <w:numId w:val="51"/>
        </w:numPr>
        <w:spacing w:after="160" w:line="259" w:lineRule="auto"/>
        <w:jc w:val="left"/>
        <w:rPr>
          <w:rFonts w:ascii="Sakkal Majalla" w:hAnsi="Sakkal Majalla"/>
          <w:sz w:val="34"/>
        </w:rPr>
      </w:pPr>
      <w:r w:rsidRPr="00EA7677">
        <w:rPr>
          <w:rFonts w:ascii="Sakkal Majalla" w:hAnsi="Sakkal Majalla"/>
          <w:sz w:val="34"/>
          <w:rtl/>
        </w:rPr>
        <w:t>بيانات المبيعات الفعليّة من الموقع الإلكتروني (100,000 معاملةٍ) مخزّنةٌ في قاعدة بيانات</w:t>
      </w:r>
      <w:r w:rsidRPr="00EA7677">
        <w:rPr>
          <w:rFonts w:ascii="Sakkal Majalla" w:hAnsi="Sakkal Majalla"/>
          <w:sz w:val="34"/>
        </w:rPr>
        <w:t xml:space="preserve"> SQL.</w:t>
      </w:r>
    </w:p>
    <w:p w14:paraId="2ED5A1F6" w14:textId="77777777" w:rsidR="003E64D1" w:rsidRPr="00EA7677" w:rsidRDefault="003E64D1" w:rsidP="003E64D1">
      <w:pPr>
        <w:keepNext/>
        <w:rPr>
          <w:rFonts w:ascii="Sakkal Majalla" w:hAnsi="Sakkal Majalla"/>
          <w:sz w:val="34"/>
        </w:rPr>
      </w:pPr>
      <w:r w:rsidRPr="00EA7677">
        <w:rPr>
          <w:rFonts w:ascii="Sakkal Majalla" w:hAnsi="Sakkal Majalla"/>
          <w:b/>
          <w:bCs/>
          <w:sz w:val="34"/>
          <w:rtl/>
        </w:rPr>
        <w:t>أهدافك</w:t>
      </w:r>
      <w:r w:rsidRPr="00EA7677">
        <w:rPr>
          <w:rFonts w:ascii="Sakkal Majalla" w:hAnsi="Sakkal Majalla"/>
          <w:b/>
          <w:bCs/>
          <w:sz w:val="34"/>
        </w:rPr>
        <w:t>:</w:t>
      </w:r>
    </w:p>
    <w:p w14:paraId="54B334CE"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فهم أيّ منصّةٍ حقّقت أفضل عائدٍ على الاستثمار</w:t>
      </w:r>
      <w:r w:rsidRPr="00EA7677">
        <w:rPr>
          <w:rFonts w:ascii="Sakkal Majalla" w:hAnsi="Sakkal Majalla"/>
          <w:sz w:val="34"/>
        </w:rPr>
        <w:t xml:space="preserve"> (ROI).</w:t>
      </w:r>
    </w:p>
    <w:p w14:paraId="79FDA5E3"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تحليل مشاعر المستخدمين تجاه الحملة</w:t>
      </w:r>
      <w:r w:rsidRPr="00EA7677">
        <w:rPr>
          <w:rFonts w:ascii="Sakkal Majalla" w:hAnsi="Sakkal Majalla"/>
          <w:sz w:val="34"/>
        </w:rPr>
        <w:t>.</w:t>
      </w:r>
    </w:p>
    <w:p w14:paraId="12D1FA9E"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بناء نموذجٍ للتنبّؤ بالمبيعات المستقبليّة بناءً على الإنفاق الإعلاني</w:t>
      </w:r>
      <w:r w:rsidRPr="00EA7677">
        <w:rPr>
          <w:rFonts w:ascii="Sakkal Majalla" w:hAnsi="Sakkal Majalla"/>
          <w:sz w:val="34"/>
        </w:rPr>
        <w:t>.</w:t>
      </w:r>
    </w:p>
    <w:p w14:paraId="1C882A56" w14:textId="77777777" w:rsidR="003E64D1" w:rsidRPr="00EA7677" w:rsidRDefault="003E64D1">
      <w:pPr>
        <w:keepNext/>
        <w:numPr>
          <w:ilvl w:val="0"/>
          <w:numId w:val="52"/>
        </w:numPr>
        <w:spacing w:after="160" w:line="259" w:lineRule="auto"/>
        <w:jc w:val="left"/>
        <w:rPr>
          <w:rFonts w:ascii="Sakkal Majalla" w:hAnsi="Sakkal Majalla"/>
          <w:sz w:val="34"/>
        </w:rPr>
      </w:pPr>
      <w:r w:rsidRPr="00EA7677">
        <w:rPr>
          <w:rFonts w:ascii="Sakkal Majalla" w:hAnsi="Sakkal Majalla"/>
          <w:sz w:val="34"/>
          <w:rtl/>
        </w:rPr>
        <w:t>إنشاء تقريرٍ تفاعليٍّ للعرض على المدير التنفيذي</w:t>
      </w:r>
      <w:r w:rsidRPr="00EA7677">
        <w:rPr>
          <w:rFonts w:ascii="Sakkal Majalla" w:hAnsi="Sakkal Majalla"/>
          <w:sz w:val="34"/>
        </w:rPr>
        <w:t>.</w:t>
      </w:r>
    </w:p>
    <w:p w14:paraId="2ECCDBCB" w14:textId="77777777" w:rsidR="003E64D1" w:rsidRPr="00EA7677" w:rsidRDefault="003E64D1" w:rsidP="003E64D1">
      <w:pPr>
        <w:keepNext/>
        <w:jc w:val="left"/>
        <w:rPr>
          <w:rFonts w:ascii="Sakkal Majalla" w:hAnsi="Sakkal Majalla"/>
          <w:sz w:val="34"/>
        </w:rPr>
      </w:pPr>
      <w:r w:rsidRPr="00EA7677">
        <w:rPr>
          <w:rFonts w:ascii="Sakkal Majalla" w:hAnsi="Sakkal Majalla"/>
          <w:b/>
          <w:bCs/>
          <w:sz w:val="34"/>
          <w:rtl/>
        </w:rPr>
        <w:t>الميزانيّة</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محدودةٌ (تفضيل الحلول المجّانيّة أو منخفضة التكلفة)</w:t>
      </w:r>
      <w:r w:rsidRPr="00EA7677">
        <w:rPr>
          <w:rFonts w:ascii="Sakkal Majalla" w:hAnsi="Sakkal Majalla"/>
          <w:sz w:val="34"/>
        </w:rPr>
        <w:t>.</w:t>
      </w:r>
      <w:r w:rsidRPr="00EA7677">
        <w:rPr>
          <w:rFonts w:ascii="Sakkal Majalla" w:hAnsi="Sakkal Majalla"/>
          <w:sz w:val="34"/>
        </w:rPr>
        <w:br/>
      </w:r>
      <w:r w:rsidRPr="00EA7677">
        <w:rPr>
          <w:rFonts w:ascii="Sakkal Majalla" w:hAnsi="Sakkal Majalla"/>
          <w:b/>
          <w:bCs/>
          <w:sz w:val="34"/>
          <w:rtl/>
        </w:rPr>
        <w:t>مهاراتك</w:t>
      </w:r>
      <w:r w:rsidRPr="00EA7677">
        <w:rPr>
          <w:rFonts w:ascii="Sakkal Majalla" w:hAnsi="Sakkal Majalla"/>
          <w:b/>
          <w:bCs/>
          <w:sz w:val="34"/>
        </w:rPr>
        <w:t>:</w:t>
      </w:r>
      <w:r w:rsidRPr="00EA7677">
        <w:rPr>
          <w:rFonts w:ascii="Sakkal Majalla" w:hAnsi="Sakkal Majalla"/>
          <w:sz w:val="34"/>
        </w:rPr>
        <w:t xml:space="preserve"> </w:t>
      </w:r>
      <w:r w:rsidRPr="00EA7677">
        <w:rPr>
          <w:rFonts w:ascii="Sakkal Majalla" w:hAnsi="Sakkal Majalla"/>
          <w:sz w:val="34"/>
          <w:rtl/>
        </w:rPr>
        <w:t>معرفةٌ جيّدةٌ بـ</w:t>
      </w:r>
      <w:r w:rsidRPr="00EA7677">
        <w:rPr>
          <w:rFonts w:ascii="Sakkal Majalla" w:hAnsi="Sakkal Majalla"/>
          <w:sz w:val="34"/>
        </w:rPr>
        <w:t xml:space="preserve"> Excel</w:t>
      </w:r>
      <w:r w:rsidRPr="00EA7677">
        <w:rPr>
          <w:rFonts w:ascii="Sakkal Majalla" w:hAnsi="Sakkal Majalla"/>
          <w:sz w:val="34"/>
          <w:rtl/>
        </w:rPr>
        <w:t>، معرفةٌ أساسيّةٌ بـ</w:t>
      </w:r>
      <w:r w:rsidRPr="00EA7677">
        <w:rPr>
          <w:rFonts w:ascii="Sakkal Majalla" w:hAnsi="Sakkal Majalla" w:hint="cs"/>
          <w:sz w:val="34"/>
          <w:rtl/>
        </w:rPr>
        <w:t xml:space="preserve"> </w:t>
      </w:r>
      <w:r w:rsidRPr="00EA7677">
        <w:rPr>
          <w:rFonts w:ascii="Sakkal Majalla" w:hAnsi="Sakkal Majalla"/>
          <w:sz w:val="34"/>
        </w:rPr>
        <w:t xml:space="preserve"> Python</w:t>
      </w:r>
      <w:r w:rsidRPr="00EA7677">
        <w:rPr>
          <w:rFonts w:ascii="Sakkal Majalla" w:hAnsi="Sakkal Majalla"/>
          <w:sz w:val="34"/>
          <w:rtl/>
        </w:rPr>
        <w:t>، لا خبرة سابقة بأدوات</w:t>
      </w:r>
      <w:r w:rsidRPr="00EA7677">
        <w:rPr>
          <w:rFonts w:ascii="Sakkal Majalla" w:hAnsi="Sakkal Majalla"/>
          <w:sz w:val="34"/>
        </w:rPr>
        <w:t xml:space="preserve"> BI.</w:t>
      </w:r>
    </w:p>
    <w:p w14:paraId="0418B738" w14:textId="3113D13C" w:rsidR="003E64D1" w:rsidRPr="00B31069" w:rsidRDefault="00B31069" w:rsidP="003E64D1">
      <w:pPr>
        <w:keepNext/>
        <w:pageBreakBefore/>
        <w:rPr>
          <w:rFonts w:ascii="Sakkal Majalla" w:hAnsi="Sakkal Majalla"/>
          <w:b/>
          <w:bCs/>
          <w:color w:val="C00000"/>
          <w:sz w:val="34"/>
        </w:rPr>
      </w:pPr>
      <w:r w:rsidRPr="00E42DAD">
        <w:rPr>
          <w:rFonts w:ascii="Adobe Arabic" w:hAnsi="Adobe Arabic" w:cs="Adobe Arabic"/>
          <w:noProof/>
          <w:color w:val="1E3D6A"/>
          <w:sz w:val="36"/>
          <w:szCs w:val="36"/>
        </w:rPr>
        <w:lastRenderedPageBreak/>
        <mc:AlternateContent>
          <mc:Choice Requires="wpg">
            <w:drawing>
              <wp:anchor distT="0" distB="0" distL="114300" distR="114300" simplePos="0" relativeHeight="252922880" behindDoc="0" locked="0" layoutInCell="1" allowOverlap="1" wp14:anchorId="604EBDF7" wp14:editId="199A68AC">
                <wp:simplePos x="0" y="0"/>
                <wp:positionH relativeFrom="column">
                  <wp:posOffset>5234940</wp:posOffset>
                </wp:positionH>
                <wp:positionV relativeFrom="paragraph">
                  <wp:posOffset>0</wp:posOffset>
                </wp:positionV>
                <wp:extent cx="497840" cy="409575"/>
                <wp:effectExtent l="0" t="0" r="0" b="9525"/>
                <wp:wrapSquare wrapText="bothSides"/>
                <wp:docPr id="630655272"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53121450"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27372122"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63FE0FB" id="Group 17" o:spid="_x0000_s1026" style="position:absolute;margin-left:412.2pt;margin-top:0;width:39.2pt;height:32.25pt;z-index:252922880"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">
                  <v:imagedata r:id="rId17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" fillcolor="#168489" strokecolor="#168489" strokeweight="1pt">
                  <v:stroke joinstyle="miter"/>
                </v:roundrect>
                <w10:wrap type="square"/>
              </v:group>
            </w:pict>
          </mc:Fallback>
        </mc:AlternateContent>
      </w:r>
      <w:r w:rsidR="003E64D1" w:rsidRPr="00B31069">
        <w:rPr>
          <w:rFonts w:ascii="Sakkal Majalla" w:hAnsi="Sakkal Majalla"/>
          <w:b/>
          <w:bCs/>
          <w:color w:val="C00000"/>
          <w:sz w:val="34"/>
          <w:rtl/>
        </w:rPr>
        <w:t>الأسئلة</w:t>
      </w:r>
      <w:r w:rsidR="003E64D1" w:rsidRPr="00B31069">
        <w:rPr>
          <w:rFonts w:ascii="Sakkal Majalla" w:hAnsi="Sakkal Majalla"/>
          <w:b/>
          <w:bCs/>
          <w:color w:val="C00000"/>
          <w:sz w:val="34"/>
        </w:rPr>
        <w:t>:</w:t>
      </w:r>
    </w:p>
    <w:p w14:paraId="433982DC" w14:textId="77777777" w:rsidR="003E64D1" w:rsidRPr="003E64D1" w:rsidRDefault="003E64D1" w:rsidP="003E64D1">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الأوّل</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 xml:space="preserve">ما هي الأداة أو الأدوات التي ستستخدمها لتحقيق كلّ هدفٍ من الأهداف الأربعة؟ وضّح السبب. </w:t>
      </w:r>
    </w:p>
    <w:p w14:paraId="38ED2603" w14:textId="77777777" w:rsidR="003E64D1" w:rsidRPr="003E64D1" w:rsidRDefault="003E64D1" w:rsidP="003E64D1">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الثاني</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اذكر ميّزتين لـ</w:t>
      </w:r>
      <w:r w:rsidRPr="003E64D1">
        <w:rPr>
          <w:rFonts w:ascii="Adobe Arabic" w:hAnsi="Adobe Arabic" w:cs="Adobe Arabic"/>
          <w:b/>
          <w:bCs/>
          <w:color w:val="008080"/>
          <w:sz w:val="36"/>
          <w:szCs w:val="36"/>
        </w:rPr>
        <w:t xml:space="preserve"> Google Colab </w:t>
      </w:r>
      <w:r w:rsidRPr="003E64D1">
        <w:rPr>
          <w:rFonts w:ascii="Adobe Arabic" w:hAnsi="Adobe Arabic" w:cs="Adobe Arabic"/>
          <w:b/>
          <w:bCs/>
          <w:color w:val="008080"/>
          <w:sz w:val="36"/>
          <w:szCs w:val="36"/>
          <w:rtl/>
        </w:rPr>
        <w:t>تجعله مناسباً لبناء نموذج التنبّؤ مقارنةً بالأدوات</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الأخرى. </w:t>
      </w:r>
    </w:p>
    <w:p w14:paraId="68589B49" w14:textId="77777777" w:rsidR="003E64D1" w:rsidRPr="003E64D1" w:rsidRDefault="003E64D1" w:rsidP="00BC1620">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الثالث</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إذا كان لديك موظّفٌ في فريقك لا يمتلك أيّ خلفيّةٍ برمجيّةٍ، وتريد تكليفه</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بتحليل بيانات المبيعات اليوميّة وإنشاء تقريرٍ أسبوعيٍّ، أيّ أداةٍ ستوصي بها؟ ولماذا؟ </w:t>
      </w:r>
    </w:p>
    <w:p w14:paraId="5FB32CD6" w14:textId="77777777" w:rsidR="003E64D1" w:rsidRPr="003E64D1" w:rsidRDefault="003E64D1" w:rsidP="003E64D1">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الرابع</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صحّح العبارة التالية إذا كانت خاطئةً</w:t>
      </w:r>
      <w:r w:rsidRPr="003E64D1">
        <w:rPr>
          <w:rFonts w:ascii="Adobe Arabic" w:hAnsi="Adobe Arabic" w:cs="Adobe Arabic"/>
          <w:b/>
          <w:bCs/>
          <w:color w:val="008080"/>
          <w:sz w:val="36"/>
          <w:szCs w:val="36"/>
        </w:rPr>
        <w:t xml:space="preserve">: "ChatGPT </w:t>
      </w:r>
      <w:r w:rsidRPr="003E64D1">
        <w:rPr>
          <w:rFonts w:ascii="Adobe Arabic" w:hAnsi="Adobe Arabic" w:cs="Adobe Arabic"/>
          <w:b/>
          <w:bCs/>
          <w:color w:val="008080"/>
          <w:sz w:val="36"/>
          <w:szCs w:val="36"/>
          <w:rtl/>
        </w:rPr>
        <w:t>هو الأداة الأفضل دائماً</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لتحليل البيانات النصّيّة لأنّه يفهم اللغة الطبيعيّة." </w:t>
      </w:r>
    </w:p>
    <w:p w14:paraId="1DF045CA" w14:textId="77777777" w:rsidR="003E64D1" w:rsidRPr="003E64D1" w:rsidRDefault="003E64D1" w:rsidP="00BC1620">
      <w:pPr>
        <w:keepNext/>
        <w:rPr>
          <w:rFonts w:ascii="Adobe Arabic" w:hAnsi="Adobe Arabic" w:cs="Adobe Arabic"/>
          <w:b/>
          <w:bCs/>
          <w:color w:val="008080"/>
          <w:sz w:val="36"/>
          <w:szCs w:val="36"/>
        </w:rPr>
      </w:pPr>
      <w:r w:rsidRPr="003E64D1">
        <w:rPr>
          <w:rFonts w:ascii="Adobe Arabic" w:hAnsi="Adobe Arabic" w:cs="Adobe Arabic"/>
          <w:b/>
          <w:bCs/>
          <w:color w:val="008080"/>
          <w:sz w:val="36"/>
          <w:szCs w:val="36"/>
          <w:rtl/>
        </w:rPr>
        <w:t>السؤال الخامس</w:t>
      </w:r>
      <w:r w:rsidRPr="003E64D1">
        <w:rPr>
          <w:rFonts w:ascii="Adobe Arabic" w:hAnsi="Adobe Arabic" w:cs="Adobe Arabic"/>
          <w:b/>
          <w:bCs/>
          <w:color w:val="008080"/>
          <w:sz w:val="36"/>
          <w:szCs w:val="36"/>
        </w:rPr>
        <w:t xml:space="preserve">: </w:t>
      </w:r>
      <w:r w:rsidRPr="003E64D1">
        <w:rPr>
          <w:rFonts w:ascii="Adobe Arabic" w:hAnsi="Adobe Arabic" w:cs="Adobe Arabic"/>
          <w:b/>
          <w:bCs/>
          <w:color w:val="008080"/>
          <w:sz w:val="36"/>
          <w:szCs w:val="36"/>
          <w:rtl/>
        </w:rPr>
        <w:t>في السيناريو المعطى، اقترح نهجاً متكاملاً يستخدم أكثر من أداةٍ لتحقيق جميع</w:t>
      </w:r>
      <w:r w:rsidRPr="003E64D1">
        <w:rPr>
          <w:rFonts w:ascii="Sakkal Majalla" w:hAnsi="Sakkal Majalla"/>
          <w:b/>
          <w:bCs/>
          <w:color w:val="008080"/>
          <w:sz w:val="36"/>
          <w:szCs w:val="36"/>
          <w:rtl/>
        </w:rPr>
        <w:t xml:space="preserve"> </w:t>
      </w:r>
      <w:r w:rsidRPr="003E64D1">
        <w:rPr>
          <w:rFonts w:ascii="Adobe Arabic" w:hAnsi="Adobe Arabic" w:cs="Adobe Arabic"/>
          <w:b/>
          <w:bCs/>
          <w:color w:val="008080"/>
          <w:sz w:val="36"/>
          <w:szCs w:val="36"/>
          <w:rtl/>
        </w:rPr>
        <w:t xml:space="preserve">الأهداف بكفاءةٍ. صِف الخطوات بإيجازٍ. </w:t>
      </w:r>
    </w:p>
    <w:p w14:paraId="788ED201" w14:textId="3C4ABCB7" w:rsidR="003E64D1" w:rsidRDefault="00BC1620" w:rsidP="00BC1620">
      <w:pPr>
        <w:keepNext/>
        <w:ind w:left="-897"/>
        <w:rPr>
          <w:rFonts w:ascii="Sakkal Majalla" w:hAnsi="Sakkal Majalla"/>
          <w:sz w:val="34"/>
          <w:rtl/>
        </w:rPr>
      </w:pPr>
      <w:r>
        <w:rPr>
          <w:noProof/>
        </w:rPr>
        <w:lastRenderedPageBreak/>
        <mc:AlternateContent>
          <mc:Choice Requires="wps">
            <w:drawing>
              <wp:inline distT="0" distB="0" distL="0" distR="0" wp14:anchorId="1A369F49" wp14:editId="78336372">
                <wp:extent cx="6728460" cy="5873750"/>
                <wp:effectExtent l="0" t="0" r="15240" b="12700"/>
                <wp:docPr id="174504407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5873750"/>
                        </a:xfrm>
                        <a:prstGeom prst="roundRect">
                          <a:avLst>
                            <a:gd name="adj" fmla="val 16667"/>
                          </a:avLst>
                        </a:prstGeom>
                        <a:solidFill>
                          <a:srgbClr val="EAF4E4"/>
                        </a:solidFill>
                        <a:ln w="12700">
                          <a:solidFill>
                            <a:schemeClr val="accent6"/>
                          </a:solidFill>
                          <a:miter lim="800000"/>
                          <a:headEnd/>
                          <a:tailEnd/>
                        </a:ln>
                      </wps:spPr>
                      <wps:txbx>
                        <w:txbxContent>
                          <w:p w14:paraId="3F743F3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9AB2BA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B58DD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E1030F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E33AA8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F22EB3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A690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0E9B1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6069D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C8541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A4DBB3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12DDF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D9B85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C821EF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EA415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D94E8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A5316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644ED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132ABC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FF511A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B28F5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8315FC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33720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A9C37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BBA48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A3F77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5A101D"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A369F49" id="_x0000_s1439" style="width:529.8pt;height:46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" fillcolor="#eaf4e4" strokecolor="#70ad47 [3209]" strokeweight="1pt">
                <v:stroke joinstyle="miter"/>
                <v:textbox inset="0,3mm,0">
                  <w:txbxContent>
                    <w:p w14:paraId="3F743F3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9AB2BA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B58DD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E1030F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E33AA8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F22EB3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A690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0E9B1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6069D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C8541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A4DBB3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12DDF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D9B85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C821EF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EA415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D94E8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A5316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644ED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132ABC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FF511A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B28F5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8315FC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33720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A9C37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BBA48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A3F77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5A101D" w14:textId="77777777" w:rsidR="00BC1620" w:rsidRDefault="00BC1620" w:rsidP="00BC1620">
                      <w:pPr>
                        <w:jc w:val="center"/>
                        <w:rPr>
                          <w:sz w:val="22"/>
                          <w:szCs w:val="28"/>
                          <w:rtl/>
                          <w:lang w:bidi="ar-SY"/>
                        </w:rPr>
                      </w:pPr>
                    </w:p>
                  </w:txbxContent>
                </v:textbox>
                <w10:anchorlock/>
              </v:roundrect>
            </w:pict>
          </mc:Fallback>
        </mc:AlternateContent>
      </w:r>
    </w:p>
    <w:p w14:paraId="568162F8" w14:textId="54E5610F" w:rsidR="00BC1620" w:rsidRPr="00BC1620" w:rsidRDefault="00BC1620" w:rsidP="00BC1620">
      <w:pPr>
        <w:keepNext/>
        <w:ind w:left="-897"/>
        <w:rPr>
          <w:rFonts w:ascii="Sakkal Majalla" w:hAnsi="Sakkal Majalla"/>
          <w:sz w:val="34"/>
        </w:rPr>
      </w:pPr>
      <w:r>
        <w:rPr>
          <w:noProof/>
        </w:rPr>
        <w:lastRenderedPageBreak/>
        <mc:AlternateContent>
          <mc:Choice Requires="wps">
            <w:drawing>
              <wp:inline distT="0" distB="0" distL="0" distR="0" wp14:anchorId="7EC96CEA" wp14:editId="1EB41895">
                <wp:extent cx="6779260" cy="7581900"/>
                <wp:effectExtent l="0" t="0" r="21590" b="19050"/>
                <wp:docPr id="76420244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7581900"/>
                        </a:xfrm>
                        <a:prstGeom prst="roundRect">
                          <a:avLst>
                            <a:gd name="adj" fmla="val 16667"/>
                          </a:avLst>
                        </a:prstGeom>
                        <a:solidFill>
                          <a:srgbClr val="EAF4E4"/>
                        </a:solidFill>
                        <a:ln w="12700">
                          <a:solidFill>
                            <a:schemeClr val="accent6"/>
                          </a:solidFill>
                          <a:miter lim="800000"/>
                          <a:headEnd/>
                          <a:tailEnd/>
                        </a:ln>
                      </wps:spPr>
                      <wps:txbx>
                        <w:txbxContent>
                          <w:p w14:paraId="3CBEAED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A474E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C927B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AA4D7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0DF691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5CF2A0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8B97B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147630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ADE0F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9B9DF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C082F2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106A36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B72F9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CA860F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29B7E7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4EE28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5482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12AFE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7F1C86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1A2728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0FD13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D9618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8037C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8E8100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9BAB9D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B7993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20D2649"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EC96CEA" id="_x0000_s1440" style="width:533.8pt;height:59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" fillcolor="#eaf4e4" strokecolor="#70ad47 [3209]" strokeweight="1pt">
                <v:stroke joinstyle="miter"/>
                <v:textbox inset="0,3mm,0">
                  <w:txbxContent>
                    <w:p w14:paraId="3CBEAED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A474E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C927BD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AA4D7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0DF691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5CF2A0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8B97B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147630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ADE0F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9B9DF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C082F2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106A36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B72F9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CA860F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29B7E7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4EE28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5482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12AFE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7F1C86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1A2728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0FD13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D9618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8037C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8E8100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9BAB9D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B7993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20D2649" w14:textId="77777777" w:rsidR="00BC1620" w:rsidRDefault="00BC1620" w:rsidP="00BC1620">
                      <w:pPr>
                        <w:jc w:val="center"/>
                        <w:rPr>
                          <w:sz w:val="22"/>
                          <w:szCs w:val="28"/>
                          <w:rtl/>
                          <w:lang w:bidi="ar-SY"/>
                        </w:rPr>
                      </w:pPr>
                    </w:p>
                  </w:txbxContent>
                </v:textbox>
                <w10:anchorlock/>
              </v:roundrect>
            </w:pict>
          </mc:Fallback>
        </mc:AlternateContent>
      </w:r>
    </w:p>
    <w:p w14:paraId="435613C5" w14:textId="1A1B5897" w:rsidR="003E64D1" w:rsidRPr="00EA7677" w:rsidRDefault="003E64D1" w:rsidP="003E64D1">
      <w:pPr>
        <w:jc w:val="center"/>
        <w:rPr>
          <w:rFonts w:ascii="Sakkal Majalla" w:hAnsi="Sakkal Majalla"/>
          <w:sz w:val="34"/>
          <w:rtl/>
        </w:rPr>
      </w:pPr>
      <w:r>
        <w:rPr>
          <w:noProof/>
        </w:rPr>
        <w:drawing>
          <wp:inline distT="0" distB="0" distL="0" distR="0" wp14:anchorId="262265CF" wp14:editId="10A87E95">
            <wp:extent cx="1219200" cy="1219200"/>
            <wp:effectExtent l="0" t="0" r="0" b="0"/>
            <wp:docPr id="215936830" name="صورة 267" descr="Calend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alendar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4666E814" w14:textId="784B531D" w:rsidR="00EA7677" w:rsidRPr="00EA7677" w:rsidRDefault="003E64D1" w:rsidP="003E64D1">
      <w:pPr>
        <w:keepNext/>
        <w:pageBreakBefore/>
        <w:rPr>
          <w:rFonts w:ascii="Sakkal Majalla" w:hAnsi="Sakkal Majalla"/>
          <w:b/>
          <w:bCs/>
          <w:sz w:val="34"/>
        </w:rPr>
      </w:pPr>
      <w:r w:rsidRPr="00DC1945">
        <w:rPr>
          <w:noProof/>
        </w:rPr>
        <w:lastRenderedPageBreak/>
        <mc:AlternateContent>
          <mc:Choice Requires="wpg">
            <w:drawing>
              <wp:inline distT="0" distB="0" distL="0" distR="0" wp14:anchorId="4D1A32C7" wp14:editId="011AE845">
                <wp:extent cx="5711825" cy="852877"/>
                <wp:effectExtent l="0" t="0" r="22225" b="23495"/>
                <wp:docPr id="1091630721"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41008551" name="مجموعة 881967268"/>
                        <wpg:cNvGrpSpPr/>
                        <wpg:grpSpPr>
                          <a:xfrm>
                            <a:off x="0" y="280937"/>
                            <a:ext cx="5711825" cy="571950"/>
                            <a:chOff x="0" y="280925"/>
                            <a:chExt cx="6312597" cy="633649"/>
                          </a:xfrm>
                        </wpg:grpSpPr>
                        <wps:wsp>
                          <wps:cNvPr id="124561533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98610988" name="مربع نص 2043426344"/>
                          <wps:cNvSpPr txBox="1"/>
                          <wps:spPr>
                            <a:xfrm>
                              <a:off x="3184368" y="280925"/>
                              <a:ext cx="2073788" cy="453764"/>
                            </a:xfrm>
                            <a:prstGeom prst="rect">
                              <a:avLst/>
                            </a:prstGeom>
                            <a:noFill/>
                          </wps:spPr>
                          <wps:txbx>
                            <w:txbxContent>
                              <w:p w14:paraId="1D689F52" w14:textId="77777777" w:rsidR="003E64D1" w:rsidRDefault="003E64D1" w:rsidP="003E64D1">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579597965"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378197" name="Picture 4119" descr="Conclusion "/>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D1A32C7" id="_x0000_s1441"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">
                <v:group id="مجموعة 881967268" o:spid="_x0000_s1442"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">
                  <v:roundrect id="مستطيل مستدير الزوايا 769901" o:spid="_x0000_s1443"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" fillcolor="#168489" strokecolor="#168489" strokeweight="1pt">
                    <v:stroke joinstyle="miter"/>
                  </v:roundrect>
                  <v:shape id="مربع نص 2043426344" o:spid="_x0000_s1444"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" filled="f" stroked="f">
                    <v:textbox style="mso-fit-shape-to-text:t">
                      <w:txbxContent>
                        <w:p w14:paraId="1D689F52" w14:textId="77777777" w:rsidR="003E64D1" w:rsidRDefault="003E64D1" w:rsidP="003E64D1">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445"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" fillcolor="#168489" strokecolor="#168489" strokeweight="1pt">
                    <v:stroke joinstyle="miter"/>
                  </v:roundrect>
                </v:group>
                <v:shape id="Picture 4119" o:spid="_x0000_s1446"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">
                  <v:imagedata r:id="rId146" o:title="Conclusion "/>
                </v:shape>
                <w10:anchorlock/>
              </v:group>
            </w:pict>
          </mc:Fallback>
        </mc:AlternateContent>
      </w:r>
    </w:p>
    <w:p w14:paraId="74E2303D" w14:textId="77777777" w:rsidR="00EA7677" w:rsidRPr="00EA7677" w:rsidRDefault="00EA7677" w:rsidP="00EA7677">
      <w:pPr>
        <w:rPr>
          <w:rFonts w:ascii="Sakkal Majalla" w:hAnsi="Sakkal Majalla"/>
          <w:sz w:val="34"/>
        </w:rPr>
      </w:pPr>
      <w:r w:rsidRPr="00EA7677">
        <w:rPr>
          <w:rFonts w:ascii="Sakkal Majalla" w:hAnsi="Sakkal Majalla"/>
          <w:sz w:val="34"/>
          <w:rtl/>
        </w:rPr>
        <w:t>في ختام هذه الجلسة، نكون قد استكشفنا معاً عالم أدوات الذكاء الاصطناعي في تحليل البيانات، وأدركنا أنّ النجاح لا يكمن في امتلاك أداةٍ واحدةٍ فقط، بل في فهم متى وكيف نستخدم كلّ أداةٍ بفعاليّةٍ</w:t>
      </w:r>
      <w:r w:rsidRPr="00EA7677">
        <w:rPr>
          <w:rFonts w:ascii="Sakkal Majalla" w:hAnsi="Sakkal Majalla"/>
          <w:sz w:val="34"/>
        </w:rPr>
        <w:t>.</w:t>
      </w:r>
    </w:p>
    <w:p w14:paraId="2461805C" w14:textId="77777777" w:rsidR="00EA7677" w:rsidRPr="00EA7677" w:rsidRDefault="00EA7677" w:rsidP="00EA7677">
      <w:pPr>
        <w:rPr>
          <w:rFonts w:ascii="Sakkal Majalla" w:hAnsi="Sakkal Majalla"/>
          <w:sz w:val="34"/>
        </w:rPr>
      </w:pPr>
      <w:r w:rsidRPr="00EA7677">
        <w:rPr>
          <w:rFonts w:ascii="Sakkal Majalla" w:hAnsi="Sakkal Majalla"/>
          <w:sz w:val="34"/>
          <w:rtl/>
        </w:rPr>
        <w:t>تعلّمنا أنّ</w:t>
      </w:r>
      <w:r w:rsidRPr="00EA7677">
        <w:rPr>
          <w:rFonts w:ascii="Sakkal Majalla" w:hAnsi="Sakkal Majalla"/>
          <w:sz w:val="34"/>
        </w:rPr>
        <w:t xml:space="preserve"> ChatGPT </w:t>
      </w:r>
      <w:r w:rsidRPr="00EA7677">
        <w:rPr>
          <w:rFonts w:ascii="Sakkal Majalla" w:hAnsi="Sakkal Majalla"/>
          <w:sz w:val="34"/>
          <w:rtl/>
        </w:rPr>
        <w:t>يُساعدنا في فهم النصوص والحصول على إجاباتٍ سريعةٍ، وأنّ</w:t>
      </w:r>
      <w:r w:rsidRPr="00EA7677">
        <w:rPr>
          <w:rFonts w:ascii="Sakkal Majalla" w:hAnsi="Sakkal Majalla"/>
          <w:sz w:val="34"/>
        </w:rPr>
        <w:t xml:space="preserve"> Power BI </w:t>
      </w:r>
      <w:r w:rsidRPr="00EA7677">
        <w:rPr>
          <w:rFonts w:ascii="Sakkal Majalla" w:hAnsi="Sakkal Majalla"/>
          <w:sz w:val="34"/>
          <w:rtl/>
        </w:rPr>
        <w:t>و</w:t>
      </w:r>
      <w:r w:rsidRPr="00EA7677">
        <w:rPr>
          <w:rFonts w:ascii="Sakkal Majalla" w:hAnsi="Sakkal Majalla"/>
          <w:sz w:val="34"/>
        </w:rPr>
        <w:t xml:space="preserve"> Tableau </w:t>
      </w:r>
      <w:r w:rsidRPr="00EA7677">
        <w:rPr>
          <w:rFonts w:ascii="Sakkal Majalla" w:hAnsi="Sakkal Majalla"/>
          <w:sz w:val="34"/>
          <w:rtl/>
        </w:rPr>
        <w:t>يحوّلان البيانات إلى قصصٍ بصريّةٍ مؤثّرةٍ، وأنّ</w:t>
      </w:r>
      <w:r w:rsidRPr="00EA7677">
        <w:rPr>
          <w:rFonts w:ascii="Sakkal Majalla" w:hAnsi="Sakkal Majalla"/>
          <w:sz w:val="34"/>
        </w:rPr>
        <w:t xml:space="preserve"> Google Colab </w:t>
      </w:r>
      <w:r w:rsidRPr="00EA7677">
        <w:rPr>
          <w:rFonts w:ascii="Sakkal Majalla" w:hAnsi="Sakkal Majalla"/>
          <w:sz w:val="34"/>
          <w:rtl/>
        </w:rPr>
        <w:t>يفتح أمامنا أبواب التحليلات المتقدّمة والتعلّم الآلي دون قيودٍ</w:t>
      </w:r>
      <w:r w:rsidRPr="00EA7677">
        <w:rPr>
          <w:rFonts w:ascii="Sakkal Majalla" w:hAnsi="Sakkal Majalla"/>
          <w:sz w:val="34"/>
        </w:rPr>
        <w:t>.</w:t>
      </w:r>
    </w:p>
    <w:p w14:paraId="4B8607FD" w14:textId="77777777" w:rsidR="00EA7677" w:rsidRPr="00EA7677" w:rsidRDefault="00EA7677" w:rsidP="00EA7677">
      <w:pPr>
        <w:rPr>
          <w:rFonts w:ascii="Sakkal Majalla" w:hAnsi="Sakkal Majalla"/>
          <w:sz w:val="34"/>
        </w:rPr>
      </w:pPr>
      <w:r w:rsidRPr="00EA7677">
        <w:rPr>
          <w:rFonts w:ascii="Sakkal Majalla" w:hAnsi="Sakkal Majalla"/>
          <w:sz w:val="34"/>
          <w:rtl/>
        </w:rPr>
        <w:t>الرسالة الأهمّ التي نودّ أن تأخذوها معكم هي: الأدوات مجرّد وسائلَ، أمّا المهارة الحقيقيّة فهي في القدرة على تحديد المشكلة، اختيار الأداة المناسبة، وتفسير النتائج بطريقةٍ تُحدث فرقاً في عملكم ومؤسّساتكم</w:t>
      </w:r>
      <w:r w:rsidRPr="00EA7677">
        <w:rPr>
          <w:rFonts w:ascii="Sakkal Majalla" w:hAnsi="Sakkal Majalla"/>
          <w:sz w:val="34"/>
        </w:rPr>
        <w:t>.</w:t>
      </w:r>
    </w:p>
    <w:p w14:paraId="6FED4215" w14:textId="454582CA" w:rsidR="00EA7677" w:rsidRPr="00EA7677" w:rsidRDefault="003E64D1" w:rsidP="00EA7677">
      <w:pPr>
        <w:rPr>
          <w:rFonts w:ascii="Sakkal Majalla" w:hAnsi="Sakkal Majalla"/>
          <w:sz w:val="34"/>
        </w:rPr>
      </w:pPr>
      <w:r>
        <w:rPr>
          <w:noProof/>
        </w:rPr>
        <w:drawing>
          <wp:anchor distT="0" distB="0" distL="114300" distR="114300" simplePos="0" relativeHeight="252865536" behindDoc="0" locked="0" layoutInCell="1" allowOverlap="1" wp14:anchorId="3558DB34" wp14:editId="5488E606">
            <wp:simplePos x="0" y="0"/>
            <wp:positionH relativeFrom="column">
              <wp:posOffset>-185420</wp:posOffset>
            </wp:positionH>
            <wp:positionV relativeFrom="paragraph">
              <wp:posOffset>201295</wp:posOffset>
            </wp:positionV>
            <wp:extent cx="969645" cy="1235710"/>
            <wp:effectExtent l="0" t="0" r="1905" b="2540"/>
            <wp:wrapSquare wrapText="bothSides"/>
            <wp:docPr id="2002354399" name="صورة 343" descr="ديمينج &quot;ابو الجودة&quot; ويليام ادواردز ديمنج (1900-1993 (بالإنجليزية W. Edwards  Deming)) هو مهندس تصنيع أمريكي، حصل على الدكتوراه في الرياضيات  والفيزياء.أدرك ديمنج أن الموظفين هم وحدهم الذين يتحكمون بالفعل في عملية  الإنتا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ديمينج &quot;ابو الجودة&quot; ويليام ادواردز ديمنج (1900-1993 (بالإنجليزية W. Edwards  Deming)) هو مهندس تصنيع أمريكي، حصل على الدكتوراه في الرياضيات  والفيزياء.أدرك ديمنج أن الموظفين هم وحدهم الذين يتحكمون بالفعل في عملية  الإنتاج."/>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969645" cy="1235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A7677" w:rsidRPr="00EA7677">
        <w:rPr>
          <w:rFonts w:ascii="Sakkal Majalla" w:hAnsi="Sakkal Majalla"/>
          <w:sz w:val="34"/>
          <w:rtl/>
        </w:rPr>
        <w:t>كما قال "وليام إدواردز ديمينغ"، عالم الإحصاء الشهير: "بدون بياناتٍ، أنت مجرّد شخصٍ آخر برأيٍ." ومع الأدوات الصحيحة، تتحوّل بياناتكم إلى رؤىً قابلةٍ للتنفيذ وقراراتٍ مبنيّةٍ على أدلّةٍ</w:t>
      </w:r>
      <w:r w:rsidR="00EA7677" w:rsidRPr="00EA7677">
        <w:rPr>
          <w:rFonts w:ascii="Sakkal Majalla" w:hAnsi="Sakkal Majalla"/>
          <w:sz w:val="34"/>
        </w:rPr>
        <w:t>.</w:t>
      </w:r>
    </w:p>
    <w:p w14:paraId="7C0D2346" w14:textId="77777777" w:rsidR="00EA7677" w:rsidRPr="00EA7677" w:rsidRDefault="00EA7677" w:rsidP="00EA7677">
      <w:pPr>
        <w:rPr>
          <w:rFonts w:ascii="Sakkal Majalla" w:hAnsi="Sakkal Majalla"/>
          <w:sz w:val="34"/>
        </w:rPr>
      </w:pPr>
      <w:r w:rsidRPr="00EA7677">
        <w:rPr>
          <w:rFonts w:ascii="Sakkal Majalla" w:hAnsi="Sakkal Majalla"/>
          <w:sz w:val="34"/>
          <w:rtl/>
        </w:rPr>
        <w:t>في الجلسة القادمة، سننتقل من النظريّة إلى التطبيق العملي، حيث سنبدأ رحلة جمع البيانات وتنظيفها، وهي الخطوة الأولى في أيّ مشروع تحليل بياناتٍ ناجحٍ</w:t>
      </w:r>
      <w:r w:rsidRPr="00EA7677">
        <w:rPr>
          <w:rFonts w:ascii="Sakkal Majalla" w:hAnsi="Sakkal Majalla"/>
          <w:sz w:val="34"/>
        </w:rPr>
        <w:t>.</w:t>
      </w:r>
    </w:p>
    <w:p w14:paraId="1F0F3A2E" w14:textId="77777777" w:rsidR="00EA7677" w:rsidRPr="00EA7677" w:rsidRDefault="00EA7677" w:rsidP="00EA7677">
      <w:pPr>
        <w:rPr>
          <w:rFonts w:ascii="Sakkal Majalla" w:hAnsi="Sakkal Majalla"/>
          <w:sz w:val="34"/>
        </w:rPr>
      </w:pPr>
      <w:r w:rsidRPr="00EA7677">
        <w:rPr>
          <w:rFonts w:ascii="Sakkal Majalla" w:hAnsi="Sakkal Majalla"/>
          <w:b/>
          <w:bCs/>
          <w:sz w:val="34"/>
          <w:rtl/>
        </w:rPr>
        <w:t>تذكّروا دائماً</w:t>
      </w:r>
      <w:r w:rsidRPr="00EA7677">
        <w:rPr>
          <w:rFonts w:ascii="Sakkal Majalla" w:hAnsi="Sakkal Majalla"/>
          <w:b/>
          <w:bCs/>
          <w:sz w:val="34"/>
        </w:rPr>
        <w:t>:</w:t>
      </w:r>
    </w:p>
    <w:p w14:paraId="2637B308"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ابدأوا بتحديد هدفكم بوضوحٍ قبل اختيار الأداة</w:t>
      </w:r>
      <w:r w:rsidRPr="00EA7677">
        <w:rPr>
          <w:rFonts w:ascii="Sakkal Majalla" w:hAnsi="Sakkal Majalla"/>
          <w:sz w:val="34"/>
        </w:rPr>
        <w:t>.</w:t>
      </w:r>
    </w:p>
    <w:p w14:paraId="41DBF5D9"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لا تترددوا في استخدام أكثر من أداةٍ في مشروعٍ واحدٍ</w:t>
      </w:r>
      <w:r w:rsidRPr="00EA7677">
        <w:rPr>
          <w:rFonts w:ascii="Sakkal Majalla" w:hAnsi="Sakkal Majalla"/>
          <w:sz w:val="34"/>
        </w:rPr>
        <w:t>.</w:t>
      </w:r>
    </w:p>
    <w:p w14:paraId="2E736BA9"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التعلّم المستمرّ والتجريب هما مفتاح الإتقان</w:t>
      </w:r>
      <w:r w:rsidRPr="00EA7677">
        <w:rPr>
          <w:rFonts w:ascii="Sakkal Majalla" w:hAnsi="Sakkal Majalla"/>
          <w:sz w:val="34"/>
        </w:rPr>
        <w:t>.</w:t>
      </w:r>
    </w:p>
    <w:p w14:paraId="1CF60677" w14:textId="77777777" w:rsidR="00EA7677" w:rsidRPr="00EA7677" w:rsidRDefault="00EA7677">
      <w:pPr>
        <w:numPr>
          <w:ilvl w:val="0"/>
          <w:numId w:val="57"/>
        </w:numPr>
        <w:spacing w:after="160" w:line="259" w:lineRule="auto"/>
        <w:jc w:val="left"/>
        <w:rPr>
          <w:rFonts w:ascii="Sakkal Majalla" w:hAnsi="Sakkal Majalla"/>
          <w:sz w:val="34"/>
        </w:rPr>
      </w:pPr>
      <w:r w:rsidRPr="00EA7677">
        <w:rPr>
          <w:rFonts w:ascii="Sakkal Majalla" w:hAnsi="Sakkal Majalla"/>
          <w:sz w:val="34"/>
          <w:rtl/>
        </w:rPr>
        <w:t>الأدوات تتطوّر بسرعةٍ، ابقوا على اطّلاعٍ دائمٍ</w:t>
      </w:r>
      <w:r w:rsidRPr="00EA7677">
        <w:rPr>
          <w:rFonts w:ascii="Sakkal Majalla" w:hAnsi="Sakkal Majalla"/>
          <w:sz w:val="34"/>
        </w:rPr>
        <w:t>.</w:t>
      </w:r>
    </w:p>
    <w:p w14:paraId="2562D56E" w14:textId="77777777" w:rsidR="00EA7677" w:rsidRPr="00EA7677" w:rsidRDefault="00EA7677" w:rsidP="00EA7677">
      <w:pPr>
        <w:rPr>
          <w:rFonts w:ascii="Sakkal Majalla" w:hAnsi="Sakkal Majalla"/>
          <w:sz w:val="34"/>
        </w:rPr>
      </w:pPr>
      <w:r w:rsidRPr="00EA7677">
        <w:rPr>
          <w:rFonts w:ascii="Sakkal Majalla" w:hAnsi="Sakkal Majalla"/>
          <w:sz w:val="34"/>
          <w:rtl/>
        </w:rPr>
        <w:t>شكراً لتفاعلكم ومشاركتكم النشطة. نتطلّع لرؤيتكم في الجلسة القادمة، حيث سنبدأ العمل الفعلي مع البيانات</w:t>
      </w:r>
      <w:r w:rsidRPr="00EA7677">
        <w:rPr>
          <w:rFonts w:ascii="Sakkal Majalla" w:hAnsi="Sakkal Majalla"/>
          <w:sz w:val="34"/>
        </w:rPr>
        <w:t>.</w:t>
      </w:r>
    </w:p>
    <w:p w14:paraId="5BA29A67" w14:textId="77777777" w:rsidR="00EA7677" w:rsidRPr="00EA7677" w:rsidRDefault="00EA7677" w:rsidP="00EA7677">
      <w:pPr>
        <w:rPr>
          <w:rFonts w:ascii="Sakkal Majalla" w:hAnsi="Sakkal Majalla"/>
          <w:sz w:val="34"/>
          <w:rtl/>
        </w:rPr>
      </w:pPr>
    </w:p>
    <w:p w14:paraId="4B76D7F9" w14:textId="42CB95D0" w:rsidR="002465AB" w:rsidRPr="002465AB" w:rsidRDefault="002465AB" w:rsidP="00BF4A65">
      <w:pPr>
        <w:bidi w:val="0"/>
        <w:rPr>
          <w:rFonts w:ascii="Sakkal Majalla" w:hAnsi="Sakkal Majalla"/>
          <w:sz w:val="34"/>
          <w:rtl/>
          <w:lang w:bidi="ar-SY"/>
        </w:rPr>
        <w:sectPr w:rsidR="002465AB" w:rsidRPr="002465AB" w:rsidSect="00E80F25">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258602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948365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8013818" w14:textId="77777777" w:rsidTr="00E220AB">
        <w:tc>
          <w:tcPr>
            <w:tcW w:w="2612" w:type="pct"/>
            <w:tcBorders>
              <w:left w:val="single" w:sz="4" w:space="0" w:color="168489"/>
              <w:right w:val="single" w:sz="4" w:space="0" w:color="168489"/>
            </w:tcBorders>
          </w:tcPr>
          <w:p w14:paraId="236D576A" w14:textId="77777777" w:rsidR="00F01FA2" w:rsidRDefault="00F01FA2" w:rsidP="00E220AB">
            <w:pPr>
              <w:pStyle w:val="bold"/>
              <w:jc w:val="center"/>
              <w:rPr>
                <w:color w:val="168489"/>
                <w:sz w:val="40"/>
                <w:szCs w:val="40"/>
                <w:rtl/>
                <w:lang w:bidi="ar-EG"/>
              </w:rPr>
            </w:pPr>
            <w:r>
              <w:rPr>
                <w:noProof/>
              </w:rPr>
              <w:drawing>
                <wp:inline distT="0" distB="0" distL="0" distR="0" wp14:anchorId="242D8660" wp14:editId="0188D2AB">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4BF4D8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2A0E33F2" w14:textId="77777777" w:rsidR="00F01FA2" w:rsidRDefault="00F01FA2" w:rsidP="00E220AB">
            <w:pPr>
              <w:pStyle w:val="bold"/>
              <w:jc w:val="center"/>
              <w:rPr>
                <w:color w:val="168489"/>
                <w:sz w:val="40"/>
                <w:szCs w:val="40"/>
                <w:rtl/>
                <w:lang w:bidi="ar-EG"/>
              </w:rPr>
            </w:pPr>
            <w:r>
              <w:rPr>
                <w:noProof/>
              </w:rPr>
              <w:drawing>
                <wp:inline distT="0" distB="0" distL="0" distR="0" wp14:anchorId="790689AA" wp14:editId="0ADC2AA9">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7DEBA713"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54756DC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B5D43A0" wp14:editId="03F82DBE">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793A6FB" w14:textId="77777777" w:rsidTr="00E220AB">
        <w:tc>
          <w:tcPr>
            <w:tcW w:w="2612" w:type="pct"/>
            <w:tcBorders>
              <w:left w:val="single" w:sz="4" w:space="0" w:color="168489"/>
              <w:right w:val="single" w:sz="4" w:space="0" w:color="168489"/>
            </w:tcBorders>
            <w:vAlign w:val="center"/>
          </w:tcPr>
          <w:p w14:paraId="7394B453" w14:textId="77777777" w:rsidR="00AD3C69" w:rsidRPr="00AD3C69" w:rsidRDefault="00AD3C69">
            <w:pPr>
              <w:pStyle w:val="a5"/>
              <w:numPr>
                <w:ilvl w:val="0"/>
                <w:numId w:val="3"/>
              </w:numPr>
              <w:rPr>
                <w:rFonts w:ascii="Adobe Arabic" w:eastAsia="GE Dinar One" w:hAnsi="Adobe Arabic" w:cs="Adobe Arabic"/>
                <w:color w:val="000000"/>
                <w:kern w:val="24"/>
                <w:sz w:val="28"/>
                <w:szCs w:val="28"/>
                <w:lang w:bidi="ar-SY"/>
              </w:rPr>
            </w:pPr>
            <w:r w:rsidRPr="00AD3C69">
              <w:rPr>
                <w:rFonts w:ascii="Adobe Arabic" w:eastAsia="GE Dinar One" w:hAnsi="Adobe Arabic" w:cs="Adobe Arabic"/>
                <w:color w:val="000000"/>
                <w:kern w:val="24"/>
                <w:sz w:val="28"/>
                <w:szCs w:val="28"/>
                <w:rtl/>
                <w:lang w:bidi="ar-SY"/>
              </w:rPr>
              <w:t xml:space="preserve">مقدمة في تحليل البيانات النصية باستخدام </w:t>
            </w:r>
            <w:r w:rsidRPr="00AD3C69">
              <w:rPr>
                <w:rFonts w:ascii="Adobe Arabic" w:eastAsia="GE Dinar One" w:hAnsi="Adobe Arabic" w:cs="Adobe Arabic"/>
                <w:color w:val="000000"/>
                <w:kern w:val="24"/>
                <w:sz w:val="28"/>
                <w:szCs w:val="28"/>
                <w:lang w:bidi="ar-SY"/>
              </w:rPr>
              <w:t>ChatGPT</w:t>
            </w:r>
            <w:r w:rsidRPr="00AD3C69">
              <w:rPr>
                <w:rFonts w:ascii="Adobe Arabic" w:eastAsia="GE Dinar One" w:hAnsi="Adobe Arabic" w:cs="Adobe Arabic"/>
                <w:color w:val="000000"/>
                <w:kern w:val="24"/>
                <w:sz w:val="28"/>
                <w:szCs w:val="28"/>
                <w:rtl/>
                <w:lang w:bidi="ar-SY"/>
              </w:rPr>
              <w:t>.</w:t>
            </w:r>
          </w:p>
          <w:p w14:paraId="5D951C96" w14:textId="77777777" w:rsidR="00AD3C69" w:rsidRPr="00AD3C69" w:rsidRDefault="00AD3C69">
            <w:pPr>
              <w:pStyle w:val="a5"/>
              <w:numPr>
                <w:ilvl w:val="0"/>
                <w:numId w:val="3"/>
              </w:numPr>
              <w:rPr>
                <w:rFonts w:ascii="Adobe Arabic" w:eastAsia="GE Dinar One" w:hAnsi="Adobe Arabic" w:cs="Adobe Arabic"/>
                <w:color w:val="000000"/>
                <w:kern w:val="24"/>
                <w:sz w:val="28"/>
                <w:szCs w:val="28"/>
                <w:lang w:bidi="ar-SY"/>
              </w:rPr>
            </w:pPr>
            <w:r w:rsidRPr="00AD3C69">
              <w:rPr>
                <w:rFonts w:ascii="Adobe Arabic" w:eastAsia="GE Dinar One" w:hAnsi="Adobe Arabic" w:cs="Adobe Arabic"/>
                <w:color w:val="000000"/>
                <w:kern w:val="24"/>
                <w:sz w:val="28"/>
                <w:szCs w:val="28"/>
                <w:rtl/>
                <w:lang w:bidi="ar-SY"/>
              </w:rPr>
              <w:t>تنفيذ أوامر تحليل البيانات عبر الذكاء الاصطناعي التوليدي.</w:t>
            </w:r>
          </w:p>
          <w:p w14:paraId="56F14A3B" w14:textId="77777777" w:rsidR="00AD3C69" w:rsidRPr="00AD3C69" w:rsidRDefault="00AD3C69">
            <w:pPr>
              <w:pStyle w:val="a5"/>
              <w:numPr>
                <w:ilvl w:val="0"/>
                <w:numId w:val="3"/>
              </w:numPr>
              <w:rPr>
                <w:rFonts w:ascii="Adobe Arabic" w:eastAsia="GE Dinar One" w:hAnsi="Adobe Arabic" w:cs="Adobe Arabic"/>
                <w:color w:val="000000"/>
                <w:kern w:val="24"/>
                <w:sz w:val="28"/>
                <w:szCs w:val="28"/>
                <w:lang w:bidi="ar-SY"/>
              </w:rPr>
            </w:pPr>
            <w:r w:rsidRPr="00AD3C69">
              <w:rPr>
                <w:rFonts w:ascii="Adobe Arabic" w:eastAsia="GE Dinar One" w:hAnsi="Adobe Arabic" w:cs="Adobe Arabic"/>
                <w:color w:val="000000"/>
                <w:kern w:val="24"/>
                <w:sz w:val="28"/>
                <w:szCs w:val="28"/>
                <w:rtl/>
                <w:lang w:bidi="ar-SY"/>
              </w:rPr>
              <w:t xml:space="preserve">مقدمة في </w:t>
            </w:r>
            <w:r w:rsidRPr="00AD3C69">
              <w:rPr>
                <w:rFonts w:ascii="Adobe Arabic" w:eastAsia="GE Dinar One" w:hAnsi="Adobe Arabic" w:cs="Adobe Arabic"/>
                <w:color w:val="000000"/>
                <w:kern w:val="24"/>
                <w:sz w:val="28"/>
                <w:szCs w:val="28"/>
                <w:lang w:bidi="ar-SY"/>
              </w:rPr>
              <w:t>Google Colab</w:t>
            </w:r>
            <w:r w:rsidRPr="00AD3C69">
              <w:rPr>
                <w:rFonts w:ascii="Adobe Arabic" w:eastAsia="GE Dinar One" w:hAnsi="Adobe Arabic" w:cs="Adobe Arabic"/>
                <w:color w:val="000000"/>
                <w:kern w:val="24"/>
                <w:sz w:val="28"/>
                <w:szCs w:val="28"/>
                <w:rtl/>
                <w:lang w:bidi="ar-SY"/>
              </w:rPr>
              <w:t xml:space="preserve"> واستخدام </w:t>
            </w:r>
            <w:r w:rsidRPr="00AD3C69">
              <w:rPr>
                <w:rFonts w:ascii="Adobe Arabic" w:eastAsia="GE Dinar One" w:hAnsi="Adobe Arabic" w:cs="Adobe Arabic"/>
                <w:color w:val="000000"/>
                <w:kern w:val="24"/>
                <w:sz w:val="28"/>
                <w:szCs w:val="28"/>
                <w:lang w:bidi="ar-SY"/>
              </w:rPr>
              <w:t>Python</w:t>
            </w:r>
            <w:r w:rsidRPr="00AD3C69">
              <w:rPr>
                <w:rFonts w:ascii="Adobe Arabic" w:eastAsia="GE Dinar One" w:hAnsi="Adobe Arabic" w:cs="Adobe Arabic"/>
                <w:color w:val="000000"/>
                <w:kern w:val="24"/>
                <w:sz w:val="28"/>
                <w:szCs w:val="28"/>
                <w:rtl/>
                <w:lang w:bidi="ar-SY"/>
              </w:rPr>
              <w:t xml:space="preserve"> مع مكتبات </w:t>
            </w:r>
            <w:r w:rsidRPr="00AD3C69">
              <w:rPr>
                <w:rFonts w:ascii="Adobe Arabic" w:eastAsia="GE Dinar One" w:hAnsi="Adobe Arabic" w:cs="Adobe Arabic"/>
                <w:color w:val="000000"/>
                <w:kern w:val="24"/>
                <w:sz w:val="28"/>
                <w:szCs w:val="28"/>
                <w:lang w:bidi="ar-SY"/>
              </w:rPr>
              <w:t>Pandas</w:t>
            </w:r>
            <w:r w:rsidRPr="00AD3C69">
              <w:rPr>
                <w:rFonts w:ascii="Adobe Arabic" w:eastAsia="GE Dinar One" w:hAnsi="Adobe Arabic" w:cs="Adobe Arabic"/>
                <w:color w:val="000000"/>
                <w:kern w:val="24"/>
                <w:sz w:val="28"/>
                <w:szCs w:val="28"/>
                <w:rtl/>
                <w:lang w:bidi="ar-SY"/>
              </w:rPr>
              <w:t xml:space="preserve"> </w:t>
            </w:r>
            <w:r w:rsidRPr="00AD3C69">
              <w:rPr>
                <w:rFonts w:ascii="Adobe Arabic" w:eastAsia="GE Dinar One" w:hAnsi="Adobe Arabic" w:cs="Adobe Arabic" w:hint="cs"/>
                <w:color w:val="000000"/>
                <w:kern w:val="24"/>
                <w:sz w:val="28"/>
                <w:szCs w:val="28"/>
                <w:rtl/>
                <w:lang w:bidi="ar-SY"/>
              </w:rPr>
              <w:t>و</w:t>
            </w:r>
            <w:r w:rsidRPr="00AD3C69">
              <w:rPr>
                <w:rFonts w:ascii="Adobe Arabic" w:eastAsia="GE Dinar One" w:hAnsi="Adobe Arabic" w:cs="Adobe Arabic" w:hint="cs"/>
                <w:color w:val="000000"/>
                <w:kern w:val="24"/>
                <w:sz w:val="28"/>
                <w:szCs w:val="28"/>
                <w:lang w:bidi="ar-SY"/>
              </w:rPr>
              <w:t>Matplotlib</w:t>
            </w:r>
            <w:r w:rsidRPr="00AD3C69">
              <w:rPr>
                <w:rFonts w:ascii="Adobe Arabic" w:eastAsia="GE Dinar One" w:hAnsi="Adobe Arabic" w:cs="Adobe Arabic"/>
                <w:color w:val="000000"/>
                <w:kern w:val="24"/>
                <w:sz w:val="28"/>
                <w:szCs w:val="28"/>
                <w:rtl/>
                <w:lang w:bidi="ar-SY"/>
              </w:rPr>
              <w:t>.</w:t>
            </w:r>
          </w:p>
          <w:p w14:paraId="0EE873C4" w14:textId="5D9A2FD6" w:rsidR="00F01FA2" w:rsidRPr="00AD3C69" w:rsidRDefault="00AD3C69">
            <w:pPr>
              <w:pStyle w:val="a5"/>
              <w:numPr>
                <w:ilvl w:val="0"/>
                <w:numId w:val="3"/>
              </w:numPr>
              <w:rPr>
                <w:rFonts w:ascii="Adobe Arabic" w:eastAsia="GE Dinar One" w:hAnsi="Adobe Arabic" w:cs="Adobe Arabic"/>
                <w:color w:val="000000"/>
                <w:kern w:val="24"/>
                <w:sz w:val="28"/>
                <w:szCs w:val="28"/>
                <w:rtl/>
                <w:lang w:bidi="ar-SY"/>
              </w:rPr>
            </w:pPr>
            <w:r w:rsidRPr="00AD3C69">
              <w:rPr>
                <w:rFonts w:ascii="Adobe Arabic" w:eastAsia="GE Dinar One" w:hAnsi="Adobe Arabic" w:cs="Adobe Arabic"/>
                <w:color w:val="000000"/>
                <w:kern w:val="24"/>
                <w:sz w:val="28"/>
                <w:szCs w:val="28"/>
                <w:rtl/>
                <w:lang w:bidi="ar-SY"/>
              </w:rPr>
              <w:t>تمارين تطبيقية على تحليل مجموعات بيانات صغيرة.</w:t>
            </w:r>
          </w:p>
        </w:tc>
        <w:tc>
          <w:tcPr>
            <w:tcW w:w="1809" w:type="pct"/>
            <w:tcBorders>
              <w:left w:val="single" w:sz="4" w:space="0" w:color="168489"/>
              <w:right w:val="single" w:sz="4" w:space="0" w:color="168489"/>
            </w:tcBorders>
            <w:vAlign w:val="center"/>
          </w:tcPr>
          <w:p w14:paraId="20E1389D"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تطبيق العصف الذهني.</w:t>
            </w:r>
          </w:p>
          <w:p w14:paraId="60ABD418"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محاكاة مواقف تدريبية.</w:t>
            </w:r>
          </w:p>
          <w:p w14:paraId="76B11EC8"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التوجيه والتدريب الشخصي.</w:t>
            </w:r>
          </w:p>
          <w:p w14:paraId="5864DB55" w14:textId="77777777" w:rsidR="00A21606" w:rsidRPr="00AD3C69" w:rsidRDefault="00A21606">
            <w:pPr>
              <w:pStyle w:val="a5"/>
              <w:numPr>
                <w:ilvl w:val="0"/>
                <w:numId w:val="3"/>
              </w:numPr>
              <w:spacing w:line="240" w:lineRule="auto"/>
              <w:jc w:val="lowKashida"/>
              <w:rPr>
                <w:rFonts w:ascii="Adobe Arabic" w:eastAsia="Calibri" w:hAnsi="Adobe Arabic" w:cs="Adobe Arabic"/>
                <w:color w:val="0D0D0D" w:themeColor="text1" w:themeTint="F2"/>
                <w:sz w:val="28"/>
                <w:szCs w:val="28"/>
                <w:rtl/>
                <w:lang w:bidi="ar-EG"/>
              </w:rPr>
            </w:pPr>
            <w:r w:rsidRPr="00AD3C69">
              <w:rPr>
                <w:rFonts w:ascii="Adobe Arabic" w:eastAsia="Calibri" w:hAnsi="Adobe Arabic" w:cs="Adobe Arabic"/>
                <w:color w:val="0D0D0D" w:themeColor="text1" w:themeTint="F2"/>
                <w:sz w:val="28"/>
                <w:szCs w:val="28"/>
                <w:rtl/>
                <w:lang w:bidi="ar-EG"/>
              </w:rPr>
              <w:t>تنظيم نقاشات جماعية.</w:t>
            </w:r>
          </w:p>
          <w:p w14:paraId="657ECCFC" w14:textId="72762DC7" w:rsidR="00A21606" w:rsidRPr="00A21606"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2"/>
                <w:szCs w:val="32"/>
                <w:lang w:bidi="ar-EG"/>
              </w:rPr>
            </w:pPr>
            <w:r w:rsidRPr="00A21606">
              <w:rPr>
                <w:rFonts w:ascii="Adobe Arabic" w:eastAsia="Calibri" w:hAnsi="Adobe Arabic" w:cs="Adobe Arabic"/>
                <w:color w:val="0D0D0D" w:themeColor="text1" w:themeTint="F2"/>
                <w:sz w:val="28"/>
                <w:szCs w:val="28"/>
                <w:rtl/>
                <w:lang w:bidi="ar-EG"/>
              </w:rPr>
              <w:t>تنفيذ أنشطة تعاونيّة</w:t>
            </w:r>
            <w:r>
              <w:rPr>
                <w:rFonts w:ascii="Adobe Arabic" w:eastAsia="Calibri" w:hAnsi="Adobe Arabic" w:cs="Adobe Arabic" w:hint="cs"/>
                <w:color w:val="0D0D0D" w:themeColor="text1" w:themeTint="F2"/>
                <w:sz w:val="28"/>
                <w:szCs w:val="28"/>
                <w:rtl/>
                <w:lang w:bidi="ar-EG"/>
              </w:rPr>
              <w:t>.</w:t>
            </w:r>
          </w:p>
          <w:p w14:paraId="1A847210" w14:textId="190EBD3F" w:rsidR="00F01FA2" w:rsidRPr="00781A2F" w:rsidRDefault="00AD3C69">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AD3C69">
              <w:rPr>
                <w:rFonts w:ascii="Adobe Arabic" w:eastAsia="Calibri" w:hAnsi="Adobe Arabic" w:cs="Adobe Arabic" w:hint="cs"/>
                <w:color w:val="0D0D0D" w:themeColor="text1" w:themeTint="F2"/>
                <w:sz w:val="28"/>
                <w:szCs w:val="28"/>
                <w:rtl/>
                <w:lang w:bidi="ar-AE"/>
              </w:rPr>
              <w:t>التقويم</w:t>
            </w:r>
            <w:r w:rsidR="00162D45" w:rsidRPr="00AD3C69">
              <w:rPr>
                <w:rFonts w:ascii="Adobe Arabic" w:eastAsia="Calibri" w:hAnsi="Adobe Arabic" w:cs="Adobe Arabic"/>
                <w:color w:val="0D0D0D" w:themeColor="text1" w:themeTint="F2"/>
                <w:sz w:val="28"/>
                <w:szCs w:val="28"/>
                <w:rtl/>
                <w:lang w:bidi="ar-EG"/>
              </w:rPr>
              <w:t>.</w:t>
            </w:r>
          </w:p>
        </w:tc>
        <w:tc>
          <w:tcPr>
            <w:tcW w:w="579" w:type="pct"/>
            <w:tcBorders>
              <w:left w:val="single" w:sz="4" w:space="0" w:color="168489"/>
              <w:right w:val="single" w:sz="4" w:space="0" w:color="168489"/>
            </w:tcBorders>
            <w:vAlign w:val="center"/>
          </w:tcPr>
          <w:p w14:paraId="66189186"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679DB3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5424" behindDoc="0" locked="0" layoutInCell="1" allowOverlap="1" wp14:anchorId="62FF729E" wp14:editId="400153E1">
                <wp:simplePos x="0" y="0"/>
                <wp:positionH relativeFrom="column">
                  <wp:posOffset>88900</wp:posOffset>
                </wp:positionH>
                <wp:positionV relativeFrom="paragraph">
                  <wp:posOffset>-469900</wp:posOffset>
                </wp:positionV>
                <wp:extent cx="6343025" cy="7016750"/>
                <wp:effectExtent l="0" t="0" r="0" b="0"/>
                <wp:wrapNone/>
                <wp:docPr id="1451488586" name="Group 1451488586"/>
                <wp:cNvGraphicFramePr/>
                <a:graphic xmlns:a="http://schemas.openxmlformats.org/drawingml/2006/main">
                  <a:graphicData uri="http://schemas.microsoft.com/office/word/2010/wordprocessingGroup">
                    <wpg:wgp>
                      <wpg:cNvGrpSpPr/>
                      <wpg:grpSpPr>
                        <a:xfrm>
                          <a:off x="0" y="0"/>
                          <a:ext cx="6343025" cy="7016750"/>
                          <a:chOff x="-38100" y="0"/>
                          <a:chExt cx="6343025" cy="7016750"/>
                        </a:xfrm>
                      </wpg:grpSpPr>
                      <wpg:grpSp>
                        <wpg:cNvPr id="1451488587" name="Group 1451488587"/>
                        <wpg:cNvGrpSpPr/>
                        <wpg:grpSpPr>
                          <a:xfrm>
                            <a:off x="-38100" y="2571750"/>
                            <a:ext cx="5625860" cy="4445000"/>
                            <a:chOff x="-200030" y="0"/>
                            <a:chExt cx="5625935" cy="4445315"/>
                          </a:xfrm>
                        </wpg:grpSpPr>
                        <wpg:grpSp>
                          <wpg:cNvPr id="1451488588" name="Group 25"/>
                          <wpg:cNvGrpSpPr/>
                          <wpg:grpSpPr>
                            <a:xfrm>
                              <a:off x="3130302" y="0"/>
                              <a:ext cx="2262067" cy="515506"/>
                              <a:chOff x="3849928" y="0"/>
                              <a:chExt cx="2262067" cy="515506"/>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53" cstate="print">
                                  <a:lum bright="70000" contrast="-70000"/>
                                  <a:extLst>
                                    <a:ext uri="{BEBA8EAE-BF5A-486C-A8C5-ECC9F3942E4B}">
                                      <a14:imgProps xmlns:a14="http://schemas.microsoft.com/office/drawing/2010/main">
                                        <a14:imgLayer r:embed="rId5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928" y="69934"/>
                                <a:ext cx="1755152" cy="441349"/>
                              </a:xfrm>
                              <a:prstGeom prst="rect">
                                <a:avLst/>
                              </a:prstGeom>
                              <a:noFill/>
                            </wps:spPr>
                            <wps:txbx>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593" name="Group 26"/>
                          <wpg:cNvGrpSpPr/>
                          <wpg:grpSpPr>
                            <a:xfrm>
                              <a:off x="-2" y="9939"/>
                              <a:ext cx="2261237" cy="514985"/>
                              <a:chOff x="-2" y="0"/>
                              <a:chExt cx="2261545" cy="515506"/>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 y="69936"/>
                                <a:ext cx="1756026" cy="441796"/>
                              </a:xfrm>
                              <a:prstGeom prst="rect">
                                <a:avLst/>
                              </a:prstGeom>
                              <a:noFill/>
                            </wps:spPr>
                            <wps:txbx>
                              <w:txbxContent>
                                <w:p w14:paraId="329BB224" w14:textId="70547B51" w:rsidR="00F01FA2" w:rsidRPr="00BC6FB1" w:rsidRDefault="00AD3C69" w:rsidP="00F01FA2">
                                  <w:pPr>
                                    <w:bidi w:val="0"/>
                                    <w:jc w:val="center"/>
                                    <w:rPr>
                                      <w:rFonts w:ascii="Adobe Arabic" w:eastAsia="GE Dinar One" w:hAnsi="Adobe Arabic" w:cs="Adobe Arabic"/>
                                      <w:b/>
                                      <w:bCs/>
                                      <w:color w:val="000000"/>
                                      <w:kern w:val="24"/>
                                      <w:sz w:val="44"/>
                                      <w:szCs w:val="44"/>
                                      <w:lang w:bidi="ar-SY"/>
                                    </w:rPr>
                                  </w:pPr>
                                  <w:r w:rsidRPr="00AD3C69">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117747" y="874163"/>
                              <a:ext cx="3308158" cy="3571152"/>
                            </a:xfrm>
                            <a:prstGeom prst="rect">
                              <a:avLst/>
                            </a:prstGeom>
                            <a:noFill/>
                            <a:ln w="6350">
                              <a:noFill/>
                            </a:ln>
                          </wps:spPr>
                          <wps:txbx>
                            <w:txbxContent>
                              <w:p w14:paraId="43702DF2" w14:textId="77777777" w:rsidR="003E64D1" w:rsidRPr="003E64D1" w:rsidRDefault="003E64D1">
                                <w:pPr>
                                  <w:pStyle w:val="a5"/>
                                  <w:numPr>
                                    <w:ilvl w:val="0"/>
                                    <w:numId w:val="2"/>
                                  </w:numPr>
                                  <w:spacing w:line="276" w:lineRule="auto"/>
                                  <w:rPr>
                                    <w:rFonts w:ascii="Adobe Arabic" w:eastAsia="GE Dinar One" w:hAnsi="Adobe Arabic" w:cs="Adobe Arabic"/>
                                    <w:color w:val="000000"/>
                                    <w:kern w:val="24"/>
                                    <w:sz w:val="36"/>
                                    <w:szCs w:val="36"/>
                                    <w:lang w:bidi="ar-SY"/>
                                  </w:rPr>
                                </w:pPr>
                                <w:r w:rsidRPr="003E64D1">
                                  <w:rPr>
                                    <w:rFonts w:ascii="Sakkal Majalla" w:hAnsi="Sakkal Majalla" w:cs="Sakkal Majalla"/>
                                    <w:b/>
                                    <w:color w:val="auto"/>
                                    <w:sz w:val="34"/>
                                    <w:szCs w:val="34"/>
                                    <w:rtl/>
                                  </w:rPr>
                                  <w:t>بنهاية هذه الجلسة، سيكون المتدرّب قادراً على:</w:t>
                                </w:r>
                              </w:p>
                              <w:p w14:paraId="662724B6" w14:textId="77777777"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فهم آلية عمل </w:t>
                                </w:r>
                                <w:r w:rsidRPr="00AD3C69">
                                  <w:rPr>
                                    <w:rFonts w:ascii="Adobe Arabic" w:eastAsia="GE Dinar One" w:hAnsi="Adobe Arabic" w:cs="Adobe Arabic"/>
                                    <w:color w:val="000000"/>
                                    <w:kern w:val="24"/>
                                    <w:sz w:val="32"/>
                                    <w:szCs w:val="32"/>
                                    <w:lang w:bidi="ar-SY"/>
                                  </w:rPr>
                                  <w:t>ChatGPT</w:t>
                                </w:r>
                                <w:r w:rsidRPr="00AD3C69">
                                  <w:rPr>
                                    <w:rFonts w:ascii="Adobe Arabic" w:eastAsia="GE Dinar One" w:hAnsi="Adobe Arabic" w:cs="Adobe Arabic"/>
                                    <w:color w:val="000000"/>
                                    <w:kern w:val="24"/>
                                    <w:sz w:val="32"/>
                                    <w:szCs w:val="32"/>
                                    <w:rtl/>
                                    <w:lang w:bidi="ar-SY"/>
                                  </w:rPr>
                                  <w:t xml:space="preserve"> في تحليل البيانات النصية واستخراج الأنماط والرؤى منها بطريقة فعّالة.</w:t>
                                </w:r>
                              </w:p>
                              <w:p w14:paraId="50F81FC6" w14:textId="77777777"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صياغة أوامر (</w:t>
                                </w:r>
                                <w:r w:rsidRPr="00AD3C69">
                                  <w:rPr>
                                    <w:rFonts w:ascii="Adobe Arabic" w:eastAsia="GE Dinar One" w:hAnsi="Adobe Arabic" w:cs="Adobe Arabic"/>
                                    <w:color w:val="000000"/>
                                    <w:kern w:val="24"/>
                                    <w:sz w:val="32"/>
                                    <w:szCs w:val="32"/>
                                    <w:lang w:bidi="ar-SY"/>
                                  </w:rPr>
                                  <w:t>Prompts</w:t>
                                </w:r>
                                <w:r w:rsidRPr="00AD3C69">
                                  <w:rPr>
                                    <w:rFonts w:ascii="Adobe Arabic" w:eastAsia="GE Dinar One" w:hAnsi="Adobe Arabic" w:cs="Adobe Arabic"/>
                                    <w:color w:val="000000"/>
                                    <w:kern w:val="24"/>
                                    <w:sz w:val="32"/>
                                    <w:szCs w:val="32"/>
                                    <w:rtl/>
                                    <w:lang w:bidi="ar-SY"/>
                                  </w:rPr>
                                  <w:t>) دقيقة وفعّالة لتوجيه الذكاء الاصطناعي التوليدي نحو تحقيق أهداف تحليلية محدّدة.</w:t>
                                </w:r>
                              </w:p>
                              <w:p w14:paraId="431B13C2" w14:textId="5D12DC7D" w:rsidR="00F01FA2"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التعامل مع بيئة </w:t>
                                </w:r>
                                <w:r w:rsidRPr="00AD3C69">
                                  <w:rPr>
                                    <w:rFonts w:ascii="Adobe Arabic" w:eastAsia="GE Dinar One" w:hAnsi="Adobe Arabic" w:cs="Adobe Arabic"/>
                                    <w:color w:val="000000"/>
                                    <w:kern w:val="24"/>
                                    <w:sz w:val="32"/>
                                    <w:szCs w:val="32"/>
                                    <w:lang w:bidi="ar-SY"/>
                                  </w:rPr>
                                  <w:t>Google Colab</w:t>
                                </w:r>
                                <w:r w:rsidRPr="00AD3C69">
                                  <w:rPr>
                                    <w:rFonts w:ascii="Adobe Arabic" w:eastAsia="GE Dinar One" w:hAnsi="Adobe Arabic" w:cs="Adobe Arabic"/>
                                    <w:color w:val="000000"/>
                                    <w:kern w:val="24"/>
                                    <w:sz w:val="32"/>
                                    <w:szCs w:val="32"/>
                                    <w:rtl/>
                                    <w:lang w:bidi="ar-SY"/>
                                  </w:rPr>
                                  <w:t xml:space="preserve"> واستخدام لغة </w:t>
                                </w:r>
                                <w:r w:rsidRPr="00AD3C69">
                                  <w:rPr>
                                    <w:rFonts w:ascii="Adobe Arabic" w:eastAsia="GE Dinar One" w:hAnsi="Adobe Arabic" w:cs="Adobe Arabic"/>
                                    <w:color w:val="000000"/>
                                    <w:kern w:val="24"/>
                                    <w:sz w:val="32"/>
                                    <w:szCs w:val="32"/>
                                    <w:lang w:bidi="ar-SY"/>
                                  </w:rPr>
                                  <w:t>Python</w:t>
                                </w:r>
                                <w:r w:rsidRPr="00AD3C69">
                                  <w:rPr>
                                    <w:rFonts w:ascii="Adobe Arabic" w:eastAsia="GE Dinar One" w:hAnsi="Adobe Arabic" w:cs="Adobe Arabic"/>
                                    <w:color w:val="000000"/>
                                    <w:kern w:val="24"/>
                                    <w:sz w:val="32"/>
                                    <w:szCs w:val="32"/>
                                    <w:rtl/>
                                    <w:lang w:bidi="ar-SY"/>
                                  </w:rPr>
                                  <w:t xml:space="preserve"> الأساسية لتحليل البيانات الرقمية.</w:t>
                                </w:r>
                              </w:p>
                              <w:p w14:paraId="7E723CFD" w14:textId="55653DD4" w:rsidR="003E64D1" w:rsidRPr="00AD3C69" w:rsidRDefault="003E64D1">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p w14:paraId="4CFBE27C" w14:textId="738AF313" w:rsidR="003E64D1" w:rsidRPr="00AD3C69" w:rsidRDefault="00AD3C69">
                                <w:pPr>
                                  <w:pStyle w:val="a5"/>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200030" y="874624"/>
                              <a:ext cx="2456078" cy="3570691"/>
                            </a:xfrm>
                            <a:prstGeom prst="rect">
                              <a:avLst/>
                            </a:prstGeom>
                            <a:noFill/>
                            <a:ln w="6350">
                              <a:noFill/>
                            </a:ln>
                          </wps:spPr>
                          <wps:txbx>
                            <w:txbxContent>
                              <w:p w14:paraId="5F002081"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مقدمة الجلسة.</w:t>
                                </w:r>
                              </w:p>
                              <w:p w14:paraId="22EBEF99"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نشاط عصف ذهني.</w:t>
                                </w:r>
                              </w:p>
                              <w:p w14:paraId="5053884A"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تحليل البيانات النصية باستخدام </w:t>
                                </w:r>
                                <w:r w:rsidRPr="00AD3C69">
                                  <w:rPr>
                                    <w:rFonts w:ascii="Adobe Arabic" w:eastAsia="GE Dinar One" w:hAnsi="Adobe Arabic" w:cs="Adobe Arabic"/>
                                    <w:color w:val="000000"/>
                                    <w:kern w:val="24"/>
                                    <w:sz w:val="36"/>
                                    <w:szCs w:val="36"/>
                                    <w:lang w:bidi="ar-SY"/>
                                  </w:rPr>
                                  <w:t>ChatGPT</w:t>
                                </w:r>
                                <w:r w:rsidRPr="00AD3C69">
                                  <w:rPr>
                                    <w:rFonts w:ascii="Adobe Arabic" w:eastAsia="GE Dinar One" w:hAnsi="Adobe Arabic" w:cs="Adobe Arabic"/>
                                    <w:color w:val="000000"/>
                                    <w:kern w:val="24"/>
                                    <w:sz w:val="36"/>
                                    <w:szCs w:val="36"/>
                                    <w:rtl/>
                                    <w:lang w:bidi="ar-SY"/>
                                  </w:rPr>
                                  <w:t>.</w:t>
                                </w:r>
                              </w:p>
                              <w:p w14:paraId="2FA05234"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تنفيذ أوامر تحليل البيانات عبر الذكاء الاصطناعي التوليدي.</w:t>
                                </w:r>
                              </w:p>
                              <w:p w14:paraId="347E6E22" w14:textId="65171B68"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w:t>
                                </w:r>
                                <w:r w:rsidRPr="00AD3C69">
                                  <w:rPr>
                                    <w:rFonts w:ascii="Adobe Arabic" w:eastAsia="GE Dinar One" w:hAnsi="Adobe Arabic" w:cs="Adobe Arabic"/>
                                    <w:color w:val="000000"/>
                                    <w:kern w:val="24"/>
                                    <w:sz w:val="36"/>
                                    <w:szCs w:val="36"/>
                                    <w:lang w:bidi="ar-SY"/>
                                  </w:rPr>
                                  <w:t>Google Colab</w:t>
                                </w:r>
                                <w:r w:rsidRPr="00AD3C69">
                                  <w:rPr>
                                    <w:rFonts w:ascii="Adobe Arabic" w:eastAsia="GE Dinar One" w:hAnsi="Adobe Arabic" w:cs="Adobe Arabic"/>
                                    <w:color w:val="000000"/>
                                    <w:kern w:val="24"/>
                                    <w:sz w:val="36"/>
                                    <w:szCs w:val="36"/>
                                    <w:rtl/>
                                    <w:lang w:bidi="ar-SY"/>
                                  </w:rPr>
                                  <w:t xml:space="preserve"> واستخدام </w:t>
                                </w:r>
                                <w:r w:rsidRPr="00AD3C69">
                                  <w:rPr>
                                    <w:rFonts w:ascii="Adobe Arabic" w:eastAsia="GE Dinar One" w:hAnsi="Adobe Arabic" w:cs="Adobe Arabic"/>
                                    <w:color w:val="000000"/>
                                    <w:kern w:val="24"/>
                                    <w:sz w:val="36"/>
                                    <w:szCs w:val="36"/>
                                    <w:lang w:bidi="ar-SY"/>
                                  </w:rPr>
                                  <w:t>Python</w:t>
                                </w:r>
                                <w:r w:rsidRPr="00AD3C69">
                                  <w:rPr>
                                    <w:rFonts w:ascii="Adobe Arabic" w:eastAsia="GE Dinar One" w:hAnsi="Adobe Arabic" w:cs="Adobe Arabic"/>
                                    <w:color w:val="000000"/>
                                    <w:kern w:val="24"/>
                                    <w:sz w:val="36"/>
                                    <w:szCs w:val="36"/>
                                    <w:rtl/>
                                    <w:lang w:bidi="ar-SY"/>
                                  </w:rPr>
                                  <w:t xml:space="preserve"> مع مكتبات </w:t>
                                </w:r>
                                <w:r w:rsidRPr="00AD3C69">
                                  <w:rPr>
                                    <w:rFonts w:ascii="Adobe Arabic" w:eastAsia="GE Dinar One" w:hAnsi="Adobe Arabic" w:cs="Adobe Arabic"/>
                                    <w:color w:val="000000"/>
                                    <w:kern w:val="24"/>
                                    <w:sz w:val="36"/>
                                    <w:szCs w:val="36"/>
                                    <w:lang w:bidi="ar-SY"/>
                                  </w:rPr>
                                  <w:t>Pandas</w:t>
                                </w:r>
                                <w:r w:rsidRPr="00AD3C69">
                                  <w:rPr>
                                    <w:rFonts w:ascii="Adobe Arabic" w:eastAsia="GE Dinar One" w:hAnsi="Adobe Arabic" w:cs="Adobe Arabic"/>
                                    <w:color w:val="000000"/>
                                    <w:kern w:val="24"/>
                                    <w:sz w:val="36"/>
                                    <w:szCs w:val="36"/>
                                    <w:rtl/>
                                    <w:lang w:bidi="ar-SY"/>
                                  </w:rPr>
                                  <w:t xml:space="preserve"> </w:t>
                                </w:r>
                                <w:r w:rsidRPr="00AD3C69">
                                  <w:rPr>
                                    <w:rFonts w:ascii="Adobe Arabic" w:eastAsia="GE Dinar One" w:hAnsi="Adobe Arabic" w:cs="Adobe Arabic" w:hint="cs"/>
                                    <w:color w:val="000000"/>
                                    <w:kern w:val="24"/>
                                    <w:sz w:val="36"/>
                                    <w:szCs w:val="36"/>
                                    <w:rtl/>
                                    <w:lang w:bidi="ar-SY"/>
                                  </w:rPr>
                                  <w:t>و</w:t>
                                </w:r>
                                <w:r w:rsidRPr="00AD3C69">
                                  <w:rPr>
                                    <w:rFonts w:ascii="Adobe Arabic" w:eastAsia="GE Dinar One" w:hAnsi="Adobe Arabic" w:cs="Adobe Arabic" w:hint="cs"/>
                                    <w:color w:val="000000"/>
                                    <w:kern w:val="24"/>
                                    <w:sz w:val="36"/>
                                    <w:szCs w:val="36"/>
                                    <w:lang w:bidi="ar-SY"/>
                                  </w:rPr>
                                  <w:t>Matplotlib</w:t>
                                </w:r>
                                <w:r w:rsidRPr="00AD3C69">
                                  <w:rPr>
                                    <w:rFonts w:ascii="Adobe Arabic" w:eastAsia="GE Dinar One" w:hAnsi="Adobe Arabic" w:cs="Adobe Arabic"/>
                                    <w:color w:val="000000"/>
                                    <w:kern w:val="24"/>
                                    <w:sz w:val="36"/>
                                    <w:szCs w:val="36"/>
                                    <w:rtl/>
                                    <w:lang w:bidi="ar-SY"/>
                                  </w:rPr>
                                  <w:t>.</w:t>
                                </w:r>
                              </w:p>
                              <w:p w14:paraId="7153CEA3" w14:textId="77777777" w:rsidR="00AD3C69" w:rsidRPr="00AD3C69" w:rsidRDefault="00AD3C69">
                                <w:pPr>
                                  <w:pStyle w:val="a5"/>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تمارين تطبيقية على تحليل مجموعات بيانات صغيرة.</w:t>
                                </w:r>
                              </w:p>
                              <w:p w14:paraId="05A16441" w14:textId="372B3D93" w:rsidR="00F01FA2" w:rsidRPr="000F32C7" w:rsidRDefault="00AD3C69">
                                <w:pPr>
                                  <w:pStyle w:val="a5"/>
                                  <w:numPr>
                                    <w:ilvl w:val="0"/>
                                    <w:numId w:val="2"/>
                                  </w:numPr>
                                  <w:spacing w:line="276" w:lineRule="auto"/>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0" y="0"/>
                            <a:ext cx="6304925" cy="2053818"/>
                            <a:chOff x="0" y="0"/>
                            <a:chExt cx="6304925" cy="2053818"/>
                          </a:xfrm>
                        </wpg:grpSpPr>
                        <pic:pic xmlns:pic="http://schemas.openxmlformats.org/drawingml/2006/picture">
                          <pic:nvPicPr>
                            <pic:cNvPr id="1451488601" name="Picture 1451488601" descr="Calendar "/>
                            <pic:cNvPicPr>
                              <a:picLocks noChangeAspect="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335" y="1072108"/>
                              <a:ext cx="1037590" cy="981710"/>
                            </a:xfrm>
                            <a:prstGeom prst="rect">
                              <a:avLst/>
                            </a:prstGeom>
                            <a:noFill/>
                          </wps:spPr>
                          <wps:txbx>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620" y="19867"/>
                              <a:ext cx="2430145" cy="536575"/>
                            </a:xfrm>
                            <a:prstGeom prst="rect">
                              <a:avLst/>
                            </a:prstGeom>
                            <a:noFill/>
                          </wps:spPr>
                          <wps:txbx>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0" y="1058331"/>
                              <a:ext cx="4567555" cy="981710"/>
                            </a:xfrm>
                            <a:prstGeom prst="rect">
                              <a:avLst/>
                            </a:prstGeom>
                            <a:noFill/>
                          </wps:spPr>
                          <wps:txbx>
                            <w:txbxContent>
                              <w:p w14:paraId="3C81E5C9" w14:textId="0F86D4BB" w:rsidR="00F01FA2" w:rsidRPr="00F01FA2" w:rsidRDefault="003E64D1" w:rsidP="003E64D1">
                                <w:pPr>
                                  <w:jc w:val="center"/>
                                  <w:rPr>
                                    <w:rFonts w:ascii="Adobe Arabic" w:eastAsia="GE Dinar One" w:hAnsi="Adobe Arabic" w:cs="Adobe Arabic"/>
                                    <w:b/>
                                    <w:bCs/>
                                    <w:kern w:val="24"/>
                                    <w:sz w:val="56"/>
                                    <w:szCs w:val="56"/>
                                    <w:lang w:bidi="ar-SY"/>
                                  </w:rPr>
                                </w:pPr>
                                <w:r w:rsidRPr="003E64D1">
                                  <w:rPr>
                                    <w:rFonts w:ascii="Adobe Arabic" w:eastAsia="GE Dinar One" w:hAnsi="Adobe Arabic" w:cs="Adobe Arabic"/>
                                    <w:b/>
                                    <w:bCs/>
                                    <w:kern w:val="24"/>
                                    <w:sz w:val="56"/>
                                    <w:szCs w:val="56"/>
                                    <w:rtl/>
                                    <w:lang w:bidi="ar-SY"/>
                                  </w:rPr>
                                  <w:t>استخدام</w:t>
                                </w:r>
                                <w:r w:rsidRPr="003E64D1">
                                  <w:rPr>
                                    <w:rFonts w:ascii="Adobe Arabic" w:eastAsia="GE Dinar One" w:hAnsi="Adobe Arabic" w:cs="Adobe Arabic"/>
                                    <w:b/>
                                    <w:bCs/>
                                    <w:kern w:val="24"/>
                                    <w:sz w:val="56"/>
                                    <w:szCs w:val="56"/>
                                    <w:lang w:bidi="ar-SY"/>
                                  </w:rPr>
                                  <w:t xml:space="preserve"> ChatGPT </w:t>
                                </w:r>
                                <w:r w:rsidRPr="003E64D1">
                                  <w:rPr>
                                    <w:rFonts w:ascii="Adobe Arabic" w:eastAsia="GE Dinar One" w:hAnsi="Adobe Arabic" w:cs="Adobe Arabic"/>
                                    <w:b/>
                                    <w:bCs/>
                                    <w:kern w:val="24"/>
                                    <w:sz w:val="56"/>
                                    <w:szCs w:val="56"/>
                                    <w:rtl/>
                                    <w:lang w:bidi="ar-SY"/>
                                  </w:rPr>
                                  <w:t>و</w:t>
                                </w:r>
                                <w:r w:rsidRPr="003E64D1">
                                  <w:rPr>
                                    <w:rFonts w:ascii="Adobe Arabic" w:eastAsia="GE Dinar One" w:hAnsi="Adobe Arabic" w:cs="Adobe Arabic"/>
                                    <w:b/>
                                    <w:bCs/>
                                    <w:kern w:val="24"/>
                                    <w:sz w:val="56"/>
                                    <w:szCs w:val="56"/>
                                    <w:lang w:bidi="ar-SY"/>
                                  </w:rPr>
                                  <w:t xml:space="preserve">Google Colab </w:t>
                                </w:r>
                                <w:r w:rsidRPr="003E64D1">
                                  <w:rPr>
                                    <w:rFonts w:ascii="Adobe Arabic" w:eastAsia="GE Dinar One" w:hAnsi="Adobe Arabic" w:cs="Adobe Arabic"/>
                                    <w:b/>
                                    <w:bCs/>
                                    <w:kern w:val="24"/>
                                    <w:sz w:val="56"/>
                                    <w:szCs w:val="56"/>
                                    <w:rtl/>
                                    <w:lang w:bidi="ar-SY"/>
                                  </w:rPr>
                                  <w:t>لتحليل البيانات النصية والرقمية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62FF729E" id="Group 1451488586" o:spid="_x0000_s1447" style="position:absolute;left:0;text-align:left;margin-left:7pt;margin-top:-37pt;width:499.45pt;height:552.5pt;z-index:252775424;mso-position-horizontal-relative:text;mso-position-vertical-relative:text;mso-width-relative:margin;mso-height-relative:margin" coordorigin="-381" coordsize="63430,7016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7OzuNBR0gAAAP90Uk5T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">
                <v:group id="Group 1451488587" o:spid="_x0000_s1448" style="position:absolute;left:-381;top:25717;width:56258;height:44450" coordorigin="-2000" coordsize="56259,44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44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45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45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45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172" o:title="Target " gain="19661f" blacklevel="22938f"/>
                      </v:shape>
                    </v:group>
                    <v:shape id="TextBox 34" o:spid="_x0000_s145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7971D3CA"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45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45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TextBox 34" o:spid="_x0000_s145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329BB224" w14:textId="70547B51" w:rsidR="00F01FA2" w:rsidRPr="00BC6FB1" w:rsidRDefault="00AD3C69" w:rsidP="00F01FA2">
                            <w:pPr>
                              <w:bidi w:val="0"/>
                              <w:jc w:val="center"/>
                              <w:rPr>
                                <w:rFonts w:ascii="Adobe Arabic" w:eastAsia="GE Dinar One" w:hAnsi="Adobe Arabic" w:cs="Adobe Arabic"/>
                                <w:b/>
                                <w:bCs/>
                                <w:color w:val="000000"/>
                                <w:kern w:val="24"/>
                                <w:sz w:val="44"/>
                                <w:szCs w:val="44"/>
                                <w:lang w:bidi="ar-SY"/>
                              </w:rPr>
                            </w:pPr>
                            <w:r w:rsidRPr="00AD3C69">
                              <w:rPr>
                                <w:rFonts w:ascii="Adobe Arabic" w:eastAsia="GE Dinar One" w:hAnsi="Adobe Arabic" w:cs="Adobe Arabic"/>
                                <w:b/>
                                <w:bCs/>
                                <w:color w:val="000000"/>
                                <w:kern w:val="24"/>
                                <w:sz w:val="44"/>
                                <w:szCs w:val="44"/>
                                <w:rtl/>
                                <w:lang w:bidi="ar-SY"/>
                              </w:rPr>
                              <w:t>المحتوى</w:t>
                            </w:r>
                          </w:p>
                        </w:txbxContent>
                      </v:textbox>
                    </v:shape>
                    <v:shape id="Picture 1451488597" o:spid="_x0000_s145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173" o:title="Note " gain="19661f" blacklevel="22938f"/>
                    </v:shape>
                  </v:group>
                  <v:shape id="Text Box 1451488598" o:spid="_x0000_s1458" type="#_x0000_t202" style="position:absolute;left:21177;top:8741;width:33082;height:35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43702DF2" w14:textId="77777777" w:rsidR="003E64D1" w:rsidRPr="003E64D1" w:rsidRDefault="003E64D1">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3E64D1">
                            <w:rPr>
                              <w:rFonts w:ascii="Sakkal Majalla" w:hAnsi="Sakkal Majalla" w:cs="Sakkal Majalla"/>
                              <w:b/>
                              <w:color w:val="auto"/>
                              <w:sz w:val="34"/>
                              <w:szCs w:val="34"/>
                              <w:rtl/>
                            </w:rPr>
                            <w:t>بنهاية هذه الجلسة، سيكون المتدرّب قادراً على:</w:t>
                          </w:r>
                        </w:p>
                        <w:p w14:paraId="662724B6" w14:textId="77777777" w:rsidR="003E64D1" w:rsidRPr="00AD3C69" w:rsidRDefault="003E64D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فهم آلية عمل </w:t>
                          </w:r>
                          <w:r w:rsidRPr="00AD3C69">
                            <w:rPr>
                              <w:rFonts w:ascii="Adobe Arabic" w:eastAsia="GE Dinar One" w:hAnsi="Adobe Arabic" w:cs="Adobe Arabic"/>
                              <w:color w:val="000000"/>
                              <w:kern w:val="24"/>
                              <w:sz w:val="32"/>
                              <w:szCs w:val="32"/>
                              <w:lang w:bidi="ar-SY"/>
                            </w:rPr>
                            <w:t>ChatGPT</w:t>
                          </w:r>
                          <w:r w:rsidRPr="00AD3C69">
                            <w:rPr>
                              <w:rFonts w:ascii="Adobe Arabic" w:eastAsia="GE Dinar One" w:hAnsi="Adobe Arabic" w:cs="Adobe Arabic"/>
                              <w:color w:val="000000"/>
                              <w:kern w:val="24"/>
                              <w:sz w:val="32"/>
                              <w:szCs w:val="32"/>
                              <w:rtl/>
                              <w:lang w:bidi="ar-SY"/>
                            </w:rPr>
                            <w:t xml:space="preserve"> في تحليل البيانات النصية واستخراج الأنماط والرؤى منها بطريقة فعّالة.</w:t>
                          </w:r>
                        </w:p>
                        <w:p w14:paraId="50F81FC6" w14:textId="77777777" w:rsidR="003E64D1" w:rsidRPr="00AD3C69" w:rsidRDefault="003E64D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صياغة أوامر (</w:t>
                          </w:r>
                          <w:r w:rsidRPr="00AD3C69">
                            <w:rPr>
                              <w:rFonts w:ascii="Adobe Arabic" w:eastAsia="GE Dinar One" w:hAnsi="Adobe Arabic" w:cs="Adobe Arabic"/>
                              <w:color w:val="000000"/>
                              <w:kern w:val="24"/>
                              <w:sz w:val="32"/>
                              <w:szCs w:val="32"/>
                              <w:lang w:bidi="ar-SY"/>
                            </w:rPr>
                            <w:t>Prompts</w:t>
                          </w:r>
                          <w:r w:rsidRPr="00AD3C69">
                            <w:rPr>
                              <w:rFonts w:ascii="Adobe Arabic" w:eastAsia="GE Dinar One" w:hAnsi="Adobe Arabic" w:cs="Adobe Arabic"/>
                              <w:color w:val="000000"/>
                              <w:kern w:val="24"/>
                              <w:sz w:val="32"/>
                              <w:szCs w:val="32"/>
                              <w:rtl/>
                              <w:lang w:bidi="ar-SY"/>
                            </w:rPr>
                            <w:t>) دقيقة وفعّالة لتوجيه الذكاء الاصطناعي التوليدي نحو تحقيق أهداف تحليلية محدّدة.</w:t>
                          </w:r>
                        </w:p>
                        <w:p w14:paraId="431B13C2" w14:textId="5D12DC7D" w:rsidR="00F01FA2" w:rsidRPr="00AD3C69" w:rsidRDefault="003E64D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التعامل مع بيئة </w:t>
                          </w:r>
                          <w:r w:rsidRPr="00AD3C69">
                            <w:rPr>
                              <w:rFonts w:ascii="Adobe Arabic" w:eastAsia="GE Dinar One" w:hAnsi="Adobe Arabic" w:cs="Adobe Arabic"/>
                              <w:color w:val="000000"/>
                              <w:kern w:val="24"/>
                              <w:sz w:val="32"/>
                              <w:szCs w:val="32"/>
                              <w:lang w:bidi="ar-SY"/>
                            </w:rPr>
                            <w:t xml:space="preserve">Google </w:t>
                          </w:r>
                          <w:proofErr w:type="spellStart"/>
                          <w:r w:rsidRPr="00AD3C69">
                            <w:rPr>
                              <w:rFonts w:ascii="Adobe Arabic" w:eastAsia="GE Dinar One" w:hAnsi="Adobe Arabic" w:cs="Adobe Arabic"/>
                              <w:color w:val="000000"/>
                              <w:kern w:val="24"/>
                              <w:sz w:val="32"/>
                              <w:szCs w:val="32"/>
                              <w:lang w:bidi="ar-SY"/>
                            </w:rPr>
                            <w:t>Colab</w:t>
                          </w:r>
                          <w:proofErr w:type="spellEnd"/>
                          <w:r w:rsidRPr="00AD3C69">
                            <w:rPr>
                              <w:rFonts w:ascii="Adobe Arabic" w:eastAsia="GE Dinar One" w:hAnsi="Adobe Arabic" w:cs="Adobe Arabic"/>
                              <w:color w:val="000000"/>
                              <w:kern w:val="24"/>
                              <w:sz w:val="32"/>
                              <w:szCs w:val="32"/>
                              <w:rtl/>
                              <w:lang w:bidi="ar-SY"/>
                            </w:rPr>
                            <w:t xml:space="preserve"> واستخدام لغة </w:t>
                          </w:r>
                          <w:r w:rsidRPr="00AD3C69">
                            <w:rPr>
                              <w:rFonts w:ascii="Adobe Arabic" w:eastAsia="GE Dinar One" w:hAnsi="Adobe Arabic" w:cs="Adobe Arabic"/>
                              <w:color w:val="000000"/>
                              <w:kern w:val="24"/>
                              <w:sz w:val="32"/>
                              <w:szCs w:val="32"/>
                              <w:lang w:bidi="ar-SY"/>
                            </w:rPr>
                            <w:t>Python</w:t>
                          </w:r>
                          <w:r w:rsidRPr="00AD3C69">
                            <w:rPr>
                              <w:rFonts w:ascii="Adobe Arabic" w:eastAsia="GE Dinar One" w:hAnsi="Adobe Arabic" w:cs="Adobe Arabic"/>
                              <w:color w:val="000000"/>
                              <w:kern w:val="24"/>
                              <w:sz w:val="32"/>
                              <w:szCs w:val="32"/>
                              <w:rtl/>
                              <w:lang w:bidi="ar-SY"/>
                            </w:rPr>
                            <w:t xml:space="preserve"> الأساسية لتحليل البيانات الرقمية.</w:t>
                          </w:r>
                        </w:p>
                        <w:p w14:paraId="7E723CFD" w14:textId="55653DD4" w:rsidR="003E64D1" w:rsidRPr="00AD3C69" w:rsidRDefault="003E64D1">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p w14:paraId="4CFBE27C" w14:textId="738AF313" w:rsidR="003E64D1" w:rsidRPr="00AD3C69" w:rsidRDefault="00AD3C69">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D3C69">
                            <w:rPr>
                              <w:rFonts w:ascii="Adobe Arabic" w:eastAsia="GE Dinar One" w:hAnsi="Adobe Arabic" w:cs="Adobe Arabic"/>
                              <w:color w:val="000000"/>
                              <w:kern w:val="24"/>
                              <w:sz w:val="32"/>
                              <w:szCs w:val="32"/>
                              <w:rtl/>
                              <w:lang w:bidi="ar-SY"/>
                            </w:rPr>
                            <w:t xml:space="preserve">تطبيق مكتبات </w:t>
                          </w:r>
                          <w:r w:rsidRPr="00AD3C69">
                            <w:rPr>
                              <w:rFonts w:ascii="Adobe Arabic" w:eastAsia="GE Dinar One" w:hAnsi="Adobe Arabic" w:cs="Adobe Arabic"/>
                              <w:color w:val="000000"/>
                              <w:kern w:val="24"/>
                              <w:sz w:val="32"/>
                              <w:szCs w:val="32"/>
                              <w:lang w:bidi="ar-SY"/>
                            </w:rPr>
                            <w:t>Pandas</w:t>
                          </w:r>
                          <w:r w:rsidRPr="00AD3C69">
                            <w:rPr>
                              <w:rFonts w:ascii="Adobe Arabic" w:eastAsia="GE Dinar One" w:hAnsi="Adobe Arabic" w:cs="Adobe Arabic"/>
                              <w:color w:val="000000"/>
                              <w:kern w:val="24"/>
                              <w:sz w:val="32"/>
                              <w:szCs w:val="32"/>
                              <w:rtl/>
                              <w:lang w:bidi="ar-SY"/>
                            </w:rPr>
                            <w:t xml:space="preserve"> و</w:t>
                          </w:r>
                          <w:r w:rsidRPr="00AD3C69">
                            <w:rPr>
                              <w:rFonts w:ascii="Adobe Arabic" w:eastAsia="GE Dinar One" w:hAnsi="Adobe Arabic" w:cs="Adobe Arabic"/>
                              <w:color w:val="000000"/>
                              <w:kern w:val="24"/>
                              <w:sz w:val="32"/>
                              <w:szCs w:val="32"/>
                              <w:lang w:bidi="ar-SY"/>
                            </w:rPr>
                            <w:t>Matplotlib</w:t>
                          </w:r>
                          <w:r w:rsidRPr="00AD3C69">
                            <w:rPr>
                              <w:rFonts w:ascii="Adobe Arabic" w:eastAsia="GE Dinar One" w:hAnsi="Adobe Arabic" w:cs="Adobe Arabic"/>
                              <w:color w:val="000000"/>
                              <w:kern w:val="24"/>
                              <w:sz w:val="32"/>
                              <w:szCs w:val="32"/>
                              <w:rtl/>
                              <w:lang w:bidi="ar-SY"/>
                            </w:rPr>
                            <w:t xml:space="preserve"> في تنظيف البيانات، تحليلها، وتصويرها بيانياً.</w:t>
                          </w:r>
                        </w:p>
                      </w:txbxContent>
                    </v:textbox>
                  </v:shape>
                  <v:shape id="Text Box 1451488599" o:spid="_x0000_s1459" type="#_x0000_t202" style="position:absolute;left:-2000;top:8746;width:24560;height:35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5F002081" w14:textId="77777777" w:rsidR="00AD3C69" w:rsidRPr="00AD3C69" w:rsidRDefault="00AD3C69">
                          <w:pPr>
                            <w:pStyle w:val="ListParagraph"/>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مقدمة الجلسة.</w:t>
                          </w:r>
                        </w:p>
                        <w:p w14:paraId="22EBEF99" w14:textId="77777777" w:rsidR="00AD3C69" w:rsidRPr="00AD3C69" w:rsidRDefault="00AD3C69">
                          <w:pPr>
                            <w:pStyle w:val="ListParagraph"/>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نشاط عصف ذهني.</w:t>
                          </w:r>
                        </w:p>
                        <w:p w14:paraId="5053884A" w14:textId="77777777" w:rsidR="00AD3C69" w:rsidRPr="00AD3C69" w:rsidRDefault="00AD3C69">
                          <w:pPr>
                            <w:pStyle w:val="ListParagraph"/>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تحليل البيانات النصية باستخدام </w:t>
                          </w:r>
                          <w:r w:rsidRPr="00AD3C69">
                            <w:rPr>
                              <w:rFonts w:ascii="Adobe Arabic" w:eastAsia="GE Dinar One" w:hAnsi="Adobe Arabic" w:cs="Adobe Arabic"/>
                              <w:color w:val="000000"/>
                              <w:kern w:val="24"/>
                              <w:sz w:val="36"/>
                              <w:szCs w:val="36"/>
                              <w:lang w:bidi="ar-SY"/>
                            </w:rPr>
                            <w:t>ChatGPT</w:t>
                          </w:r>
                          <w:r w:rsidRPr="00AD3C69">
                            <w:rPr>
                              <w:rFonts w:ascii="Adobe Arabic" w:eastAsia="GE Dinar One" w:hAnsi="Adobe Arabic" w:cs="Adobe Arabic"/>
                              <w:color w:val="000000"/>
                              <w:kern w:val="24"/>
                              <w:sz w:val="36"/>
                              <w:szCs w:val="36"/>
                              <w:rtl/>
                              <w:lang w:bidi="ar-SY"/>
                            </w:rPr>
                            <w:t>.</w:t>
                          </w:r>
                        </w:p>
                        <w:p w14:paraId="2FA05234" w14:textId="77777777" w:rsidR="00AD3C69" w:rsidRPr="00AD3C69" w:rsidRDefault="00AD3C69">
                          <w:pPr>
                            <w:pStyle w:val="ListParagraph"/>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تنفيذ أوامر تحليل البيانات عبر الذكاء الاصطناعي التوليدي.</w:t>
                          </w:r>
                        </w:p>
                        <w:p w14:paraId="347E6E22" w14:textId="65171B68" w:rsidR="00AD3C69" w:rsidRPr="00AD3C69" w:rsidRDefault="00AD3C69">
                          <w:pPr>
                            <w:pStyle w:val="ListParagraph"/>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 xml:space="preserve">مقدمة في </w:t>
                          </w:r>
                          <w:r w:rsidRPr="00AD3C69">
                            <w:rPr>
                              <w:rFonts w:ascii="Adobe Arabic" w:eastAsia="GE Dinar One" w:hAnsi="Adobe Arabic" w:cs="Adobe Arabic"/>
                              <w:color w:val="000000"/>
                              <w:kern w:val="24"/>
                              <w:sz w:val="36"/>
                              <w:szCs w:val="36"/>
                              <w:lang w:bidi="ar-SY"/>
                            </w:rPr>
                            <w:t xml:space="preserve">Google </w:t>
                          </w:r>
                          <w:proofErr w:type="spellStart"/>
                          <w:r w:rsidRPr="00AD3C69">
                            <w:rPr>
                              <w:rFonts w:ascii="Adobe Arabic" w:eastAsia="GE Dinar One" w:hAnsi="Adobe Arabic" w:cs="Adobe Arabic"/>
                              <w:color w:val="000000"/>
                              <w:kern w:val="24"/>
                              <w:sz w:val="36"/>
                              <w:szCs w:val="36"/>
                              <w:lang w:bidi="ar-SY"/>
                            </w:rPr>
                            <w:t>Colab</w:t>
                          </w:r>
                          <w:proofErr w:type="spellEnd"/>
                          <w:r w:rsidRPr="00AD3C69">
                            <w:rPr>
                              <w:rFonts w:ascii="Adobe Arabic" w:eastAsia="GE Dinar One" w:hAnsi="Adobe Arabic" w:cs="Adobe Arabic"/>
                              <w:color w:val="000000"/>
                              <w:kern w:val="24"/>
                              <w:sz w:val="36"/>
                              <w:szCs w:val="36"/>
                              <w:rtl/>
                              <w:lang w:bidi="ar-SY"/>
                            </w:rPr>
                            <w:t xml:space="preserve"> واستخدام </w:t>
                          </w:r>
                          <w:r w:rsidRPr="00AD3C69">
                            <w:rPr>
                              <w:rFonts w:ascii="Adobe Arabic" w:eastAsia="GE Dinar One" w:hAnsi="Adobe Arabic" w:cs="Adobe Arabic"/>
                              <w:color w:val="000000"/>
                              <w:kern w:val="24"/>
                              <w:sz w:val="36"/>
                              <w:szCs w:val="36"/>
                              <w:lang w:bidi="ar-SY"/>
                            </w:rPr>
                            <w:t>Python</w:t>
                          </w:r>
                          <w:r w:rsidRPr="00AD3C69">
                            <w:rPr>
                              <w:rFonts w:ascii="Adobe Arabic" w:eastAsia="GE Dinar One" w:hAnsi="Adobe Arabic" w:cs="Adobe Arabic"/>
                              <w:color w:val="000000"/>
                              <w:kern w:val="24"/>
                              <w:sz w:val="36"/>
                              <w:szCs w:val="36"/>
                              <w:rtl/>
                              <w:lang w:bidi="ar-SY"/>
                            </w:rPr>
                            <w:t xml:space="preserve"> مع مكتبات </w:t>
                          </w:r>
                          <w:r w:rsidRPr="00AD3C69">
                            <w:rPr>
                              <w:rFonts w:ascii="Adobe Arabic" w:eastAsia="GE Dinar One" w:hAnsi="Adobe Arabic" w:cs="Adobe Arabic"/>
                              <w:color w:val="000000"/>
                              <w:kern w:val="24"/>
                              <w:sz w:val="36"/>
                              <w:szCs w:val="36"/>
                              <w:lang w:bidi="ar-SY"/>
                            </w:rPr>
                            <w:t>Pandas</w:t>
                          </w:r>
                          <w:r w:rsidRPr="00AD3C69">
                            <w:rPr>
                              <w:rFonts w:ascii="Adobe Arabic" w:eastAsia="GE Dinar One" w:hAnsi="Adobe Arabic" w:cs="Adobe Arabic"/>
                              <w:color w:val="000000"/>
                              <w:kern w:val="24"/>
                              <w:sz w:val="36"/>
                              <w:szCs w:val="36"/>
                              <w:rtl/>
                              <w:lang w:bidi="ar-SY"/>
                            </w:rPr>
                            <w:t xml:space="preserve"> </w:t>
                          </w:r>
                          <w:r w:rsidRPr="00AD3C69">
                            <w:rPr>
                              <w:rFonts w:ascii="Adobe Arabic" w:eastAsia="GE Dinar One" w:hAnsi="Adobe Arabic" w:cs="Adobe Arabic" w:hint="cs"/>
                              <w:color w:val="000000"/>
                              <w:kern w:val="24"/>
                              <w:sz w:val="36"/>
                              <w:szCs w:val="36"/>
                              <w:rtl/>
                              <w:lang w:bidi="ar-SY"/>
                            </w:rPr>
                            <w:t>و</w:t>
                          </w:r>
                          <w:r w:rsidRPr="00AD3C69">
                            <w:rPr>
                              <w:rFonts w:ascii="Adobe Arabic" w:eastAsia="GE Dinar One" w:hAnsi="Adobe Arabic" w:cs="Adobe Arabic" w:hint="cs"/>
                              <w:color w:val="000000"/>
                              <w:kern w:val="24"/>
                              <w:sz w:val="36"/>
                              <w:szCs w:val="36"/>
                              <w:lang w:bidi="ar-SY"/>
                            </w:rPr>
                            <w:t>Matplotlib</w:t>
                          </w:r>
                          <w:r w:rsidRPr="00AD3C69">
                            <w:rPr>
                              <w:rFonts w:ascii="Adobe Arabic" w:eastAsia="GE Dinar One" w:hAnsi="Adobe Arabic" w:cs="Adobe Arabic"/>
                              <w:color w:val="000000"/>
                              <w:kern w:val="24"/>
                              <w:sz w:val="36"/>
                              <w:szCs w:val="36"/>
                              <w:rtl/>
                              <w:lang w:bidi="ar-SY"/>
                            </w:rPr>
                            <w:t>.</w:t>
                          </w:r>
                        </w:p>
                        <w:p w14:paraId="7153CEA3" w14:textId="77777777" w:rsidR="00AD3C69" w:rsidRPr="00AD3C69" w:rsidRDefault="00AD3C69">
                          <w:pPr>
                            <w:pStyle w:val="ListParagraph"/>
                            <w:numPr>
                              <w:ilvl w:val="0"/>
                              <w:numId w:val="2"/>
                            </w:numPr>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تمارين تطبيقية على تحليل مجموعات بيانات صغيرة.</w:t>
                          </w:r>
                        </w:p>
                        <w:p w14:paraId="05A16441" w14:textId="372B3D93" w:rsidR="00F01FA2" w:rsidRPr="000F32C7" w:rsidRDefault="00AD3C69">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D3C69">
                            <w:rPr>
                              <w:rFonts w:ascii="Adobe Arabic" w:eastAsia="GE Dinar One" w:hAnsi="Adobe Arabic" w:cs="Adobe Arabic"/>
                              <w:color w:val="000000"/>
                              <w:kern w:val="24"/>
                              <w:sz w:val="36"/>
                              <w:szCs w:val="36"/>
                              <w:rtl/>
                              <w:lang w:bidi="ar-SY"/>
                            </w:rPr>
                            <w:t>التقويم.</w:t>
                          </w:r>
                        </w:p>
                      </w:txbxContent>
                    </v:textbox>
                  </v:shape>
                </v:group>
                <v:group id="Group 1451488600" o:spid="_x0000_s1460" style="position:absolute;width:63049;height:20538" coordsize="63049,20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46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174" o:title="Calendar " gain="19661f" blacklevel="22938f"/>
                  </v:shape>
                  <v:shape id="TextBox 34" o:spid="_x0000_s1462" type="#_x0000_t202" style="position:absolute;left:52673;top:10721;width:10376;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770723D3" w14:textId="77777777" w:rsidR="00F01FA2" w:rsidRPr="00F01FA2" w:rsidRDefault="00F01FA2" w:rsidP="00DB75B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46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6E90B82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464" type="#_x0000_t202" style="position:absolute;top:10583;width:45675;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p w14:paraId="3C81E5C9" w14:textId="0F86D4BB" w:rsidR="00F01FA2" w:rsidRPr="00F01FA2" w:rsidRDefault="003E64D1" w:rsidP="003E64D1">
                          <w:pPr>
                            <w:jc w:val="center"/>
                            <w:rPr>
                              <w:rFonts w:ascii="Adobe Arabic" w:eastAsia="GE Dinar One" w:hAnsi="Adobe Arabic" w:cs="Adobe Arabic"/>
                              <w:b/>
                              <w:bCs/>
                              <w:kern w:val="24"/>
                              <w:sz w:val="56"/>
                              <w:szCs w:val="56"/>
                              <w:lang w:bidi="ar-SY"/>
                            </w:rPr>
                          </w:pPr>
                          <w:r w:rsidRPr="003E64D1">
                            <w:rPr>
                              <w:rFonts w:ascii="Adobe Arabic" w:eastAsia="GE Dinar One" w:hAnsi="Adobe Arabic" w:cs="Adobe Arabic"/>
                              <w:b/>
                              <w:bCs/>
                              <w:kern w:val="24"/>
                              <w:sz w:val="56"/>
                              <w:szCs w:val="56"/>
                              <w:rtl/>
                              <w:lang w:bidi="ar-SY"/>
                            </w:rPr>
                            <w:t>استخدام</w:t>
                          </w:r>
                          <w:r w:rsidRPr="003E64D1">
                            <w:rPr>
                              <w:rFonts w:ascii="Adobe Arabic" w:eastAsia="GE Dinar One" w:hAnsi="Adobe Arabic" w:cs="Adobe Arabic"/>
                              <w:b/>
                              <w:bCs/>
                              <w:kern w:val="24"/>
                              <w:sz w:val="56"/>
                              <w:szCs w:val="56"/>
                              <w:lang w:bidi="ar-SY"/>
                            </w:rPr>
                            <w:t xml:space="preserve"> ChatGPT </w:t>
                          </w:r>
                          <w:r w:rsidRPr="003E64D1">
                            <w:rPr>
                              <w:rFonts w:ascii="Adobe Arabic" w:eastAsia="GE Dinar One" w:hAnsi="Adobe Arabic" w:cs="Adobe Arabic"/>
                              <w:b/>
                              <w:bCs/>
                              <w:kern w:val="24"/>
                              <w:sz w:val="56"/>
                              <w:szCs w:val="56"/>
                              <w:rtl/>
                              <w:lang w:bidi="ar-SY"/>
                            </w:rPr>
                            <w:t>و</w:t>
                          </w:r>
                          <w:r w:rsidRPr="003E64D1">
                            <w:rPr>
                              <w:rFonts w:ascii="Adobe Arabic" w:eastAsia="GE Dinar One" w:hAnsi="Adobe Arabic" w:cs="Adobe Arabic"/>
                              <w:b/>
                              <w:bCs/>
                              <w:kern w:val="24"/>
                              <w:sz w:val="56"/>
                              <w:szCs w:val="56"/>
                              <w:lang w:bidi="ar-SY"/>
                            </w:rPr>
                            <w:t xml:space="preserve">Google </w:t>
                          </w:r>
                          <w:proofErr w:type="spellStart"/>
                          <w:r w:rsidRPr="003E64D1">
                            <w:rPr>
                              <w:rFonts w:ascii="Adobe Arabic" w:eastAsia="GE Dinar One" w:hAnsi="Adobe Arabic" w:cs="Adobe Arabic"/>
                              <w:b/>
                              <w:bCs/>
                              <w:kern w:val="24"/>
                              <w:sz w:val="56"/>
                              <w:szCs w:val="56"/>
                              <w:lang w:bidi="ar-SY"/>
                            </w:rPr>
                            <w:t>Colab</w:t>
                          </w:r>
                          <w:proofErr w:type="spellEnd"/>
                          <w:r w:rsidRPr="003E64D1">
                            <w:rPr>
                              <w:rFonts w:ascii="Adobe Arabic" w:eastAsia="GE Dinar One" w:hAnsi="Adobe Arabic" w:cs="Adobe Arabic"/>
                              <w:b/>
                              <w:bCs/>
                              <w:kern w:val="24"/>
                              <w:sz w:val="56"/>
                              <w:szCs w:val="56"/>
                              <w:lang w:bidi="ar-SY"/>
                            </w:rPr>
                            <w:t xml:space="preserve"> </w:t>
                          </w:r>
                          <w:r w:rsidRPr="003E64D1">
                            <w:rPr>
                              <w:rFonts w:ascii="Adobe Arabic" w:eastAsia="GE Dinar One" w:hAnsi="Adobe Arabic" w:cs="Adobe Arabic"/>
                              <w:b/>
                              <w:bCs/>
                              <w:kern w:val="24"/>
                              <w:sz w:val="56"/>
                              <w:szCs w:val="56"/>
                              <w:rtl/>
                              <w:lang w:bidi="ar-SY"/>
                            </w:rPr>
                            <w:t>لتحليل البيانات النصية والرقمية</w:t>
                          </w:r>
                        </w:p>
                      </w:txbxContent>
                    </v:textbox>
                  </v:shape>
                </v:group>
              </v:group>
            </w:pict>
          </mc:Fallback>
        </mc:AlternateContent>
      </w:r>
    </w:p>
    <w:p w14:paraId="1BDB2293"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40CA1C39"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24A980BD" w14:textId="77777777" w:rsidR="009E7CAF" w:rsidRDefault="009E7CAF" w:rsidP="009E7CAF">
      <w:pPr>
        <w:pStyle w:val="a5"/>
        <w:spacing w:line="360" w:lineRule="auto"/>
        <w:rPr>
          <w:rFonts w:ascii="Adobe Arabic" w:hAnsi="Adobe Arabic" w:cs="Adobe Arabic"/>
          <w:b/>
          <w:bCs/>
          <w:color w:val="002060"/>
          <w:sz w:val="48"/>
          <w:szCs w:val="36"/>
          <w:rtl/>
        </w:rPr>
      </w:pPr>
    </w:p>
    <w:p w14:paraId="15BC97D2"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7F191FDD" w14:textId="2C9C3F5E" w:rsidR="00AA0F2A" w:rsidRDefault="00AD3C69" w:rsidP="00AD3C69">
      <w:r w:rsidRPr="00DA7905">
        <w:rPr>
          <w:rFonts w:eastAsia="Times New Roman" w:cs="Times New Roman"/>
          <w:b/>
          <w:bCs/>
          <w:noProof/>
          <w:sz w:val="36"/>
          <w:szCs w:val="36"/>
        </w:rPr>
        <w:lastRenderedPageBreak/>
        <mc:AlternateContent>
          <mc:Choice Requires="wpg">
            <w:drawing>
              <wp:inline distT="0" distB="0" distL="0" distR="0" wp14:anchorId="0137B7B8" wp14:editId="518FB4A8">
                <wp:extent cx="5711825" cy="748003"/>
                <wp:effectExtent l="0" t="0" r="22225" b="14605"/>
                <wp:docPr id="401924936"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977031413" name="مجموعة 881967268"/>
                        <wpg:cNvGrpSpPr/>
                        <wpg:grpSpPr>
                          <a:xfrm>
                            <a:off x="0" y="159523"/>
                            <a:ext cx="5711825" cy="588477"/>
                            <a:chOff x="0" y="159448"/>
                            <a:chExt cx="6312597" cy="652243"/>
                          </a:xfrm>
                        </wpg:grpSpPr>
                        <wps:wsp>
                          <wps:cNvPr id="526031569"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37271495" name="مربع نص 2043426344"/>
                          <wps:cNvSpPr txBox="1"/>
                          <wps:spPr>
                            <a:xfrm>
                              <a:off x="817519" y="159448"/>
                              <a:ext cx="2073788" cy="453954"/>
                            </a:xfrm>
                            <a:prstGeom prst="rect">
                              <a:avLst/>
                            </a:prstGeom>
                            <a:noFill/>
                          </wps:spPr>
                          <wps:txbx>
                            <w:txbxContent>
                              <w:p w14:paraId="46750806" w14:textId="77777777" w:rsidR="00AD3C69" w:rsidRPr="00724F18" w:rsidRDefault="00AD3C69" w:rsidP="00AD3C69">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27484008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1063154"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137B7B8" id="_x0000_s146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">
                <v:group id="مجموعة 881967268" o:spid="_x0000_s146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">
                  <v:roundrect id="مستطيل مستدير الزوايا 769901" o:spid="_x0000_s146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" fillcolor="#168489" strokecolor="#168489" strokeweight="1pt">
                    <v:stroke joinstyle="miter"/>
                  </v:roundrect>
                  <v:shape id="مربع نص 2043426344" o:spid="_x0000_s146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" filled="f" stroked="f">
                    <v:textbox style="mso-fit-shape-to-text:t">
                      <w:txbxContent>
                        <w:p w14:paraId="46750806" w14:textId="77777777" w:rsidR="00AD3C69" w:rsidRPr="00724F18" w:rsidRDefault="00AD3C69" w:rsidP="00AD3C69">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46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" fillcolor="#168489" strokecolor="#168489" strokeweight="1pt">
                    <v:stroke joinstyle="miter"/>
                  </v:roundrect>
                </v:group>
                <v:shape id="Picture 179" o:spid="_x0000_s147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">
                  <v:imagedata r:id="rId75" o:title="Light bulb "/>
                </v:shape>
                <w10:anchorlock/>
              </v:group>
            </w:pict>
          </mc:Fallback>
        </mc:AlternateContent>
      </w:r>
    </w:p>
    <w:p w14:paraId="7DFE725B" w14:textId="77777777" w:rsidR="00AD3C69" w:rsidRPr="00AD3C69" w:rsidRDefault="00AD3C69" w:rsidP="00AD3C69">
      <w:pPr>
        <w:rPr>
          <w:rFonts w:ascii="Sakkal Majalla" w:hAnsi="Sakkal Majalla"/>
          <w:sz w:val="34"/>
        </w:rPr>
      </w:pPr>
      <w:r w:rsidRPr="00AD3C69">
        <w:rPr>
          <w:rFonts w:ascii="Sakkal Majalla" w:hAnsi="Sakkal Majalla"/>
          <w:sz w:val="34"/>
          <w:rtl/>
        </w:rPr>
        <w:t>مرحباً بكم في اليوم الثاني من برنامجنا التدريبي المتخصّص في استخدام الذكاء الاصطناعي لتحليل البيانات. في جلسة اليوم، سننتقل من الإطار النظري إلى التطبيق العملي المباشر، حيث سنتعلّم كيفية استخدام أدوات قوية ومتاحة مجاناً لتحليل البيانات بأنواعها المختلفة</w:t>
      </w:r>
      <w:r w:rsidRPr="00AD3C69">
        <w:rPr>
          <w:rFonts w:ascii="Sakkal Majalla" w:hAnsi="Sakkal Majalla"/>
          <w:sz w:val="34"/>
        </w:rPr>
        <w:t>.</w:t>
      </w:r>
    </w:p>
    <w:p w14:paraId="2575F74F" w14:textId="40270173" w:rsidR="00AD3C69" w:rsidRPr="00AD3C69" w:rsidRDefault="00AD3C69" w:rsidP="00AD3C69">
      <w:pPr>
        <w:rPr>
          <w:rFonts w:ascii="Sakkal Majalla" w:hAnsi="Sakkal Majalla"/>
          <w:sz w:val="34"/>
        </w:rPr>
      </w:pPr>
      <w:r>
        <w:rPr>
          <w:noProof/>
        </w:rPr>
        <w:drawing>
          <wp:anchor distT="0" distB="0" distL="114300" distR="114300" simplePos="0" relativeHeight="252866560" behindDoc="0" locked="0" layoutInCell="1" allowOverlap="1" wp14:anchorId="7F15A793" wp14:editId="3E6623C6">
            <wp:simplePos x="0" y="0"/>
            <wp:positionH relativeFrom="column">
              <wp:posOffset>-82550</wp:posOffset>
            </wp:positionH>
            <wp:positionV relativeFrom="paragraph">
              <wp:posOffset>408305</wp:posOffset>
            </wp:positionV>
            <wp:extent cx="2317750" cy="1137920"/>
            <wp:effectExtent l="0" t="0" r="6350" b="5080"/>
            <wp:wrapSquare wrapText="bothSides"/>
            <wp:docPr id="1071361516" name="صورة 344" descr="OpenAI /ChatGPT— How to Use it With Python | by Tony | Dev Geni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OpenAI /ChatGPT— How to Use it With Python | by Tony | Dev Genius"/>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317750" cy="1137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D3C69">
        <w:rPr>
          <w:rFonts w:ascii="Sakkal Majalla" w:hAnsi="Sakkal Majalla"/>
          <w:sz w:val="34"/>
          <w:rtl/>
        </w:rPr>
        <w:t>سنركّز في هذه الجلسة على أداتين أساسيتين أصبحتا من أهمّ الأدوات في مجال علم البيانات المعاصر، وهما</w:t>
      </w:r>
      <w:r w:rsidRPr="00AD3C69">
        <w:rPr>
          <w:rFonts w:ascii="Sakkal Majalla" w:hAnsi="Sakkal Majalla"/>
          <w:sz w:val="34"/>
        </w:rPr>
        <w:t xml:space="preserve"> ChatGPT </w:t>
      </w:r>
      <w:r w:rsidRPr="00AD3C69">
        <w:rPr>
          <w:rFonts w:ascii="Sakkal Majalla" w:hAnsi="Sakkal Majalla"/>
          <w:sz w:val="34"/>
          <w:rtl/>
        </w:rPr>
        <w:t>من</w:t>
      </w:r>
      <w:r w:rsidRPr="00AD3C69">
        <w:rPr>
          <w:rFonts w:ascii="Sakkal Majalla" w:hAnsi="Sakkal Majalla"/>
          <w:sz w:val="34"/>
        </w:rPr>
        <w:t xml:space="preserve"> OpenAI </w:t>
      </w:r>
      <w:r w:rsidRPr="00AD3C69">
        <w:rPr>
          <w:rFonts w:ascii="Sakkal Majalla" w:hAnsi="Sakkal Majalla"/>
          <w:sz w:val="34"/>
          <w:rtl/>
        </w:rPr>
        <w:t>الذي يتيح لنا تحليل البيانات النصية بذكاء غير مسبوق، و</w:t>
      </w:r>
      <w:r w:rsidRPr="00AD3C69">
        <w:rPr>
          <w:rFonts w:ascii="Sakkal Majalla" w:hAnsi="Sakkal Majalla"/>
          <w:sz w:val="34"/>
        </w:rPr>
        <w:t xml:space="preserve">Google Colab </w:t>
      </w:r>
      <w:r w:rsidRPr="00AD3C69">
        <w:rPr>
          <w:rFonts w:ascii="Sakkal Majalla" w:hAnsi="Sakkal Majalla"/>
          <w:sz w:val="34"/>
          <w:rtl/>
        </w:rPr>
        <w:t>الذي يوفّر بيئة برمجية متكاملة لتحليل البيانات الرقمية باستخدام لغة</w:t>
      </w:r>
      <w:r w:rsidRPr="00AD3C69">
        <w:rPr>
          <w:rFonts w:ascii="Sakkal Majalla" w:hAnsi="Sakkal Majalla"/>
          <w:sz w:val="34"/>
        </w:rPr>
        <w:t xml:space="preserve"> Python </w:t>
      </w:r>
      <w:r w:rsidRPr="00AD3C69">
        <w:rPr>
          <w:rFonts w:ascii="Sakkal Majalla" w:hAnsi="Sakkal Majalla"/>
          <w:sz w:val="34"/>
          <w:rtl/>
        </w:rPr>
        <w:t>ومكتباتها القوية</w:t>
      </w:r>
      <w:r w:rsidRPr="00AD3C69">
        <w:rPr>
          <w:rFonts w:ascii="Sakkal Majalla" w:hAnsi="Sakkal Majalla"/>
          <w:sz w:val="34"/>
        </w:rPr>
        <w:t>.</w:t>
      </w:r>
      <w:r w:rsidRPr="00AD3C69">
        <w:t xml:space="preserve"> </w:t>
      </w:r>
    </w:p>
    <w:p w14:paraId="399D5B0E" w14:textId="58614933" w:rsidR="00AD3C69" w:rsidRDefault="00AD3C69" w:rsidP="00AD3C69">
      <w:pPr>
        <w:rPr>
          <w:rFonts w:ascii="Sakkal Majalla" w:hAnsi="Sakkal Majalla"/>
          <w:sz w:val="34"/>
          <w:rtl/>
        </w:rPr>
      </w:pPr>
      <w:r w:rsidRPr="00AD3C69">
        <w:rPr>
          <w:rFonts w:ascii="Sakkal Majalla" w:hAnsi="Sakkal Majalla"/>
          <w:sz w:val="34"/>
          <w:rtl/>
        </w:rPr>
        <w:t>الهدف الأساسي من هذه الجلسة هو تمكينكم من البدء الفعلي في تحليل البيانات باستخدام هذه الأدوات، بغضّ النظر عن مستواكم البرمجي السابق. سنبدأ من الأساسيات ونتدرّج نحو التطبيقات العملية التي يمكنكم استخدامها فوراً في مجالات عملكم المختلفة</w:t>
      </w:r>
      <w:r w:rsidRPr="00AD3C69">
        <w:rPr>
          <w:rFonts w:ascii="Sakkal Majalla" w:hAnsi="Sakkal Majalla"/>
          <w:sz w:val="34"/>
        </w:rPr>
        <w:t>.</w:t>
      </w:r>
    </w:p>
    <w:p w14:paraId="03ECD16A" w14:textId="2230046C" w:rsidR="000D7AAA" w:rsidRPr="00AD3C69" w:rsidRDefault="000D7AAA" w:rsidP="00AD3C69">
      <w:pPr>
        <w:rPr>
          <w:rFonts w:ascii="Sakkal Majalla" w:hAnsi="Sakkal Majalla"/>
          <w:sz w:val="34"/>
        </w:rPr>
      </w:pPr>
    </w:p>
    <w:p w14:paraId="22E4B9F8" w14:textId="77777777" w:rsidR="000D7AAA" w:rsidRDefault="00AD3C69" w:rsidP="00AD3C69">
      <w:pPr>
        <w:rPr>
          <w:noProof/>
          <w:rtl/>
        </w:rPr>
      </w:pPr>
      <w:r w:rsidRPr="00AD3C69">
        <w:rPr>
          <w:rFonts w:ascii="Sakkal Majalla" w:hAnsi="Sakkal Majalla"/>
          <w:b/>
          <w:bCs/>
          <w:sz w:val="34"/>
        </w:rPr>
        <w:t>"</w:t>
      </w:r>
      <w:r w:rsidRPr="00AD3C69">
        <w:rPr>
          <w:rFonts w:ascii="Sakkal Majalla" w:hAnsi="Sakkal Majalla"/>
          <w:b/>
          <w:bCs/>
          <w:sz w:val="34"/>
          <w:rtl/>
        </w:rPr>
        <w:t>البيانات هي النفط الجديد، لكنّ الذكاء الاصطناعي هو المحرّك الذي يحوّلها إلى قيمة حقيقية</w:t>
      </w:r>
      <w:r w:rsidRPr="00AD3C69">
        <w:rPr>
          <w:rFonts w:ascii="Sakkal Majalla" w:hAnsi="Sakkal Majalla"/>
          <w:b/>
          <w:bCs/>
          <w:sz w:val="34"/>
        </w:rPr>
        <w:t>."</w:t>
      </w:r>
      <w:r w:rsidRPr="00AD3C69">
        <w:rPr>
          <w:rFonts w:ascii="Sakkal Majalla" w:hAnsi="Sakkal Majalla"/>
          <w:sz w:val="34"/>
        </w:rPr>
        <w:t xml:space="preserve"> - </w:t>
      </w:r>
      <w:r w:rsidRPr="00AD3C69">
        <w:rPr>
          <w:rFonts w:ascii="Sakkal Majalla" w:hAnsi="Sakkal Majalla"/>
          <w:sz w:val="34"/>
          <w:rtl/>
        </w:rPr>
        <w:t>أندرو نج، مؤسّس</w:t>
      </w:r>
      <w:r w:rsidRPr="00AD3C69">
        <w:rPr>
          <w:rFonts w:ascii="Sakkal Majalla" w:hAnsi="Sakkal Majalla"/>
          <w:sz w:val="34"/>
        </w:rPr>
        <w:t xml:space="preserve"> Google Brain</w:t>
      </w:r>
      <w:r w:rsidRPr="00AD3C69">
        <w:t xml:space="preserve"> </w:t>
      </w:r>
    </w:p>
    <w:p w14:paraId="2C40DC53" w14:textId="77777777" w:rsidR="000D7AAA" w:rsidRDefault="000D7AAA" w:rsidP="00AD3C69">
      <w:pPr>
        <w:rPr>
          <w:noProof/>
          <w:rtl/>
        </w:rPr>
      </w:pPr>
    </w:p>
    <w:p w14:paraId="64BAFB41" w14:textId="3BBF12CB" w:rsidR="00AD3C69" w:rsidRDefault="000D7AAA" w:rsidP="000D7AAA">
      <w:pPr>
        <w:jc w:val="center"/>
        <w:rPr>
          <w:rtl/>
        </w:rPr>
      </w:pPr>
      <w:r>
        <w:rPr>
          <w:noProof/>
        </w:rPr>
        <w:drawing>
          <wp:inline distT="0" distB="0" distL="0" distR="0" wp14:anchorId="17E91466" wp14:editId="63C043D3">
            <wp:extent cx="1072515" cy="1315720"/>
            <wp:effectExtent l="0" t="0" r="0" b="0"/>
            <wp:docPr id="27755609" name="صورة 345" descr="Andrew Ng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ndrew Ng - Wikipedia"/>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72515" cy="1315720"/>
                    </a:xfrm>
                    <a:prstGeom prst="rect">
                      <a:avLst/>
                    </a:prstGeom>
                    <a:noFill/>
                    <a:ln>
                      <a:noFill/>
                    </a:ln>
                  </pic:spPr>
                </pic:pic>
              </a:graphicData>
            </a:graphic>
          </wp:inline>
        </w:drawing>
      </w:r>
    </w:p>
    <w:p w14:paraId="0A599DAA" w14:textId="77777777" w:rsidR="00AD3C69" w:rsidRDefault="00AD3C69" w:rsidP="00AD3C69">
      <w:pPr>
        <w:keepNext/>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627EAEF" wp14:editId="446C7524">
                <wp:extent cx="5537836" cy="992761"/>
                <wp:effectExtent l="0" t="0" r="0" b="0"/>
                <wp:docPr id="1064994231"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91949440" name="Group 1608695462"/>
                        <wpg:cNvGrpSpPr/>
                        <wpg:grpSpPr>
                          <a:xfrm>
                            <a:off x="1" y="0"/>
                            <a:ext cx="5537836" cy="992761"/>
                            <a:chOff x="0" y="0"/>
                            <a:chExt cx="5538027" cy="992804"/>
                          </a:xfrm>
                        </wpg:grpSpPr>
                        <wps:wsp>
                          <wps:cNvPr id="8783403" name="TextBox 4"/>
                          <wps:cNvSpPr txBox="1"/>
                          <wps:spPr>
                            <a:xfrm>
                              <a:off x="4688958" y="456229"/>
                              <a:ext cx="849069" cy="536575"/>
                            </a:xfrm>
                            <a:prstGeom prst="rect">
                              <a:avLst/>
                            </a:prstGeom>
                            <a:noFill/>
                          </wps:spPr>
                          <wps:txbx>
                            <w:txbxContent>
                              <w:p w14:paraId="0309F121" w14:textId="77777777" w:rsidR="00AD3C69" w:rsidRDefault="00AD3C69" w:rsidP="00AD3C6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719876197"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7117698" name="TextBox 7"/>
                          <wps:cNvSpPr txBox="1"/>
                          <wps:spPr>
                            <a:xfrm>
                              <a:off x="0" y="203938"/>
                              <a:ext cx="4493415" cy="536598"/>
                            </a:xfrm>
                            <a:prstGeom prst="rect">
                              <a:avLst/>
                            </a:prstGeom>
                            <a:noFill/>
                          </wps:spPr>
                          <wps:txbx>
                            <w:txbxContent>
                              <w:p w14:paraId="164841D9" w14:textId="77777777" w:rsidR="00AD3C69" w:rsidRDefault="00AD3C69" w:rsidP="00AD3C6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46306164" name="Picture 1608695466" descr="Brainstorming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627EAEF" id="_x0000_s147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">
                <v:group id="Group 1608695462" o:spid="_x0000_s147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">
                  <v:shape id="TextBox 4" o:spid="_x0000_s147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" filled="f" stroked="f">
                    <v:textbox style="mso-fit-shape-to-text:t">
                      <w:txbxContent>
                        <w:p w14:paraId="0309F121" w14:textId="77777777" w:rsidR="00AD3C69" w:rsidRDefault="00AD3C69" w:rsidP="00AD3C69">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47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" fillcolor="#168489" stroked="f" strokeweight="1pt">
                    <v:stroke joinstyle="miter"/>
                  </v:roundrect>
                  <v:shape id="TextBox 7" o:spid="_x0000_s147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" filled="f" stroked="f">
                    <v:textbox style="mso-fit-shape-to-text:t">
                      <w:txbxContent>
                        <w:p w14:paraId="164841D9" w14:textId="77777777" w:rsidR="00AD3C69" w:rsidRDefault="00AD3C69" w:rsidP="00AD3C69">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47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">
                  <v:imagedata r:id="rId79" o:title="Brainstorming "/>
                </v:shape>
                <w10:anchorlock/>
              </v:group>
            </w:pict>
          </mc:Fallback>
        </mc:AlternateContent>
      </w:r>
    </w:p>
    <w:p w14:paraId="0FD9BDD1" w14:textId="70C80577" w:rsidR="00AD3C69" w:rsidRDefault="00BC1620" w:rsidP="008229B3">
      <w:pPr>
        <w:jc w:val="left"/>
        <w:rPr>
          <w:rFonts w:ascii="Sakkal Majalla" w:hAnsi="Sakkal Majalla"/>
          <w:sz w:val="32"/>
          <w:szCs w:val="32"/>
        </w:rPr>
      </w:pPr>
      <w:r>
        <w:rPr>
          <w:noProof/>
        </w:rPr>
        <w:drawing>
          <wp:anchor distT="0" distB="0" distL="114300" distR="114300" simplePos="0" relativeHeight="252872704" behindDoc="0" locked="0" layoutInCell="1" allowOverlap="1" wp14:anchorId="4F6B44AB" wp14:editId="61468413">
            <wp:simplePos x="0" y="0"/>
            <wp:positionH relativeFrom="margin">
              <wp:align>left</wp:align>
            </wp:positionH>
            <wp:positionV relativeFrom="paragraph">
              <wp:posOffset>601345</wp:posOffset>
            </wp:positionV>
            <wp:extent cx="889000" cy="889000"/>
            <wp:effectExtent l="0" t="0" r="6350" b="6350"/>
            <wp:wrapSquare wrapText="bothSides"/>
            <wp:docPr id="335091924"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D3C69" w:rsidRPr="008229B3">
        <w:rPr>
          <w:rFonts w:ascii="Sakkal Majalla" w:hAnsi="Sakkal Majalla"/>
          <w:b/>
          <w:bCs/>
          <w:color w:val="008080"/>
          <w:sz w:val="32"/>
          <w:szCs w:val="32"/>
          <w:rtl/>
        </w:rPr>
        <w:t>الهدف من النشاط</w:t>
      </w:r>
      <w:r w:rsidR="00AD3C69" w:rsidRPr="008229B3">
        <w:rPr>
          <w:rFonts w:ascii="Sakkal Majalla" w:hAnsi="Sakkal Majalla"/>
          <w:b/>
          <w:bCs/>
          <w:color w:val="008080"/>
          <w:sz w:val="32"/>
          <w:szCs w:val="32"/>
        </w:rPr>
        <w:t>:</w:t>
      </w:r>
      <w:r w:rsidR="00AD3C69" w:rsidRPr="008229B3">
        <w:rPr>
          <w:rFonts w:ascii="Sakkal Majalla" w:hAnsi="Sakkal Majalla"/>
          <w:color w:val="008080"/>
          <w:sz w:val="32"/>
          <w:szCs w:val="32"/>
        </w:rPr>
        <w:br/>
      </w:r>
      <w:r w:rsidR="00AD3C69" w:rsidRPr="00A30D09">
        <w:rPr>
          <w:rFonts w:ascii="Sakkal Majalla" w:hAnsi="Sakkal Majalla"/>
          <w:sz w:val="32"/>
          <w:szCs w:val="32"/>
          <w:rtl/>
        </w:rPr>
        <w:t>تحفيز المتدرّبين على التفكير في التطبيقات العملية لتحليل البيانات في حياتهم المهنية، واستكشاف المعرفة السابقة لديهم حول أدوات الذكاء الاصطناعي في هذا المجال</w:t>
      </w:r>
      <w:r w:rsidR="00AD3C69" w:rsidRPr="00A30D09">
        <w:rPr>
          <w:rFonts w:ascii="Sakkal Majalla" w:hAnsi="Sakkal Majalla"/>
          <w:sz w:val="32"/>
          <w:szCs w:val="32"/>
        </w:rPr>
        <w:t>.</w:t>
      </w:r>
    </w:p>
    <w:p w14:paraId="4D9EE5C8" w14:textId="3DF04D70" w:rsidR="008229B3" w:rsidRPr="008229B3" w:rsidRDefault="008229B3" w:rsidP="008229B3">
      <w:pPr>
        <w:jc w:val="left"/>
        <w:rPr>
          <w:rFonts w:ascii="Sakkal Majalla" w:hAnsi="Sakkal Majalla"/>
          <w:sz w:val="32"/>
          <w:szCs w:val="32"/>
        </w:rPr>
      </w:pPr>
    </w:p>
    <w:p w14:paraId="76537390" w14:textId="6907627E" w:rsidR="008229B3" w:rsidRDefault="00AD3C69" w:rsidP="008229B3">
      <w:pPr>
        <w:rPr>
          <w:rFonts w:ascii="Sakkal Majalla" w:hAnsi="Sakkal Majalla"/>
          <w:sz w:val="34"/>
        </w:rPr>
      </w:pPr>
      <w:r w:rsidRPr="00E67690">
        <w:rPr>
          <w:noProof/>
          <w:sz w:val="34"/>
        </w:rPr>
        <w:drawing>
          <wp:anchor distT="0" distB="0" distL="114300" distR="114300" simplePos="0" relativeHeight="252870656" behindDoc="0" locked="0" layoutInCell="1" allowOverlap="1" wp14:anchorId="0FD6C743" wp14:editId="333A59F5">
            <wp:simplePos x="0" y="0"/>
            <wp:positionH relativeFrom="margin">
              <wp:align>right</wp:align>
            </wp:positionH>
            <wp:positionV relativeFrom="paragraph">
              <wp:posOffset>11801</wp:posOffset>
            </wp:positionV>
            <wp:extent cx="457200" cy="457200"/>
            <wp:effectExtent l="0" t="0" r="0" b="0"/>
            <wp:wrapSquare wrapText="bothSides"/>
            <wp:docPr id="103496185"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008229B3" w:rsidRPr="008229B3">
        <w:rPr>
          <w:rFonts w:ascii="Sakkal Majalla" w:hAnsi="Sakkal Majalla"/>
          <w:sz w:val="34"/>
          <w:rtl/>
        </w:rPr>
        <w:t>فكّروا في البيانات التي تتعاملون معها يومياً في مجال عملكم أو دراستكم، سواءً كانت نصوصاً (تقارير، تعليقات عملاء، استبيانات) أو أرقاماً (مبيعات، إحصائيات، نتائج). كيف يمكن للذكاء الاصطناعي أن يساعدكم في فهم هذه البيانات بشكل أعمق؟ وما التحدّيات التي تواجهونها حالياً في تحليلها؟"</w:t>
      </w:r>
    </w:p>
    <w:p w14:paraId="0340F9F2" w14:textId="70514492" w:rsidR="008229B3" w:rsidRPr="008229B3" w:rsidRDefault="00BC1620" w:rsidP="00BC1620">
      <w:pPr>
        <w:ind w:left="-897"/>
        <w:rPr>
          <w:color w:val="168489"/>
          <w:rtl/>
        </w:rPr>
      </w:pPr>
      <w:r>
        <w:rPr>
          <w:noProof/>
        </w:rPr>
        <mc:AlternateContent>
          <mc:Choice Requires="wps">
            <w:drawing>
              <wp:inline distT="0" distB="0" distL="0" distR="0" wp14:anchorId="78C09191" wp14:editId="7D0A3894">
                <wp:extent cx="6709410" cy="4997450"/>
                <wp:effectExtent l="0" t="0" r="15240" b="12700"/>
                <wp:docPr id="158032214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9410" cy="4997450"/>
                        </a:xfrm>
                        <a:prstGeom prst="roundRect">
                          <a:avLst>
                            <a:gd name="adj" fmla="val 16667"/>
                          </a:avLst>
                        </a:prstGeom>
                        <a:solidFill>
                          <a:srgbClr val="EAF4E4"/>
                        </a:solidFill>
                        <a:ln w="12700">
                          <a:solidFill>
                            <a:schemeClr val="accent6"/>
                          </a:solidFill>
                          <a:miter lim="800000"/>
                          <a:headEnd/>
                          <a:tailEnd/>
                        </a:ln>
                      </wps:spPr>
                      <wps:txbx>
                        <w:txbxContent>
                          <w:p w14:paraId="6945BEC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B54F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AB84F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187E6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EB5EF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A8BFD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8D5A27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C6312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5980E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0B3444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84E7B1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5D5A0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80614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20FFB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FEF34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C80F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BFE4BB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5AB85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020ACC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091D05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F2AFA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4AC61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9EEB7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BC6FD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F1BD17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93EAE5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B26A8F"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8C09191" id="_x0000_s1477" style="width:528.3pt;height:39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" fillcolor="#eaf4e4" strokecolor="#70ad47 [3209]" strokeweight="1pt">
                <v:stroke joinstyle="miter"/>
                <v:textbox inset="0,3mm,0">
                  <w:txbxContent>
                    <w:p w14:paraId="6945BEC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B54F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AB84F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187E6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EB5EF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A8BFD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8D5A27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6C6312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5980E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0B3444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84E7B1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5D5A0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80614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20FFB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FEF34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C80F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BFE4BB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5AB85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020ACC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091D05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F2AFA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4AC61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9EEB7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BC6FD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F1BD17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93EAE5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B26A8F" w14:textId="77777777" w:rsidR="00BC1620" w:rsidRDefault="00BC1620" w:rsidP="00BC1620">
                      <w:pPr>
                        <w:jc w:val="center"/>
                        <w:rPr>
                          <w:sz w:val="22"/>
                          <w:szCs w:val="28"/>
                          <w:rtl/>
                          <w:lang w:bidi="ar-SY"/>
                        </w:rPr>
                      </w:pPr>
                    </w:p>
                  </w:txbxContent>
                </v:textbox>
                <w10:anchorlock/>
              </v:roundrect>
            </w:pict>
          </mc:Fallback>
        </mc:AlternateContent>
      </w:r>
    </w:p>
    <w:p w14:paraId="6D4D4FEA" w14:textId="17696C76" w:rsidR="008229B3" w:rsidRPr="00A30D09" w:rsidRDefault="008229B3" w:rsidP="008229B3">
      <w:pPr>
        <w:rPr>
          <w:rFonts w:ascii="Sakkal Majalla" w:hAnsi="Sakkal Majalla"/>
          <w:b/>
          <w:bCs/>
          <w:sz w:val="32"/>
          <w:szCs w:val="32"/>
        </w:rPr>
      </w:pPr>
      <w:r w:rsidRPr="002A078C">
        <w:rPr>
          <w:rFonts w:ascii="Sakkal Majalla" w:hAnsi="Sakkal Majalla"/>
          <w:noProof/>
          <w:color w:val="002060"/>
          <w:sz w:val="34"/>
          <w:lang w:bidi="ar-SY"/>
        </w:rPr>
        <w:lastRenderedPageBreak/>
        <mc:AlternateContent>
          <mc:Choice Requires="wpg">
            <w:drawing>
              <wp:inline distT="0" distB="0" distL="0" distR="0" wp14:anchorId="34BC0C9A" wp14:editId="1194EED0">
                <wp:extent cx="5731510" cy="895350"/>
                <wp:effectExtent l="0" t="0" r="21590" b="19050"/>
                <wp:docPr id="114646118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2761892"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79326281" name="مجموعة 39"/>
                        <wpg:cNvGrpSpPr/>
                        <wpg:grpSpPr>
                          <a:xfrm>
                            <a:off x="0" y="0"/>
                            <a:ext cx="5731510" cy="895350"/>
                            <a:chOff x="0" y="0"/>
                            <a:chExt cx="5878196" cy="918845"/>
                          </a:xfrm>
                        </wpg:grpSpPr>
                        <wpg:grpSp>
                          <wpg:cNvPr id="1522346275" name="مجموعة 40"/>
                          <wpg:cNvGrpSpPr/>
                          <wpg:grpSpPr>
                            <a:xfrm>
                              <a:off x="0" y="0"/>
                              <a:ext cx="5878196" cy="918845"/>
                              <a:chOff x="0" y="0"/>
                              <a:chExt cx="6240348" cy="919070"/>
                            </a:xfrm>
                          </wpg:grpSpPr>
                          <wpg:grpSp>
                            <wpg:cNvPr id="652406632" name="مجموعة 41"/>
                            <wpg:cNvGrpSpPr/>
                            <wpg:grpSpPr>
                              <a:xfrm>
                                <a:off x="0" y="169208"/>
                                <a:ext cx="5433072" cy="580613"/>
                                <a:chOff x="0" y="169208"/>
                                <a:chExt cx="5433072" cy="580613"/>
                              </a:xfrm>
                            </wpg:grpSpPr>
                            <wps:wsp>
                              <wps:cNvPr id="3632523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800699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818846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86164419" name="مربع نص 41"/>
                          <wps:cNvSpPr txBox="1"/>
                          <wps:spPr>
                            <a:xfrm>
                              <a:off x="204484" y="257055"/>
                              <a:ext cx="4616071" cy="407289"/>
                            </a:xfrm>
                            <a:prstGeom prst="rect">
                              <a:avLst/>
                            </a:prstGeom>
                            <a:noFill/>
                          </wps:spPr>
                          <wps:txbx>
                            <w:txbxContent>
                              <w:p w14:paraId="5CBF9103" w14:textId="7FF93B6B" w:rsidR="008229B3" w:rsidRDefault="008229B3" w:rsidP="008229B3">
                                <w:pPr>
                                  <w:rPr>
                                    <w:rFonts w:eastAsia="Calibri" w:hAnsi="Adobe Arabic" w:cs="Adobe Arabic"/>
                                    <w:b/>
                                    <w:bCs/>
                                    <w:color w:val="FFFFFF"/>
                                    <w:kern w:val="24"/>
                                    <w:sz w:val="36"/>
                                    <w:szCs w:val="36"/>
                                    <w:lang w:bidi="ar-EG"/>
                                  </w:rPr>
                                </w:pPr>
                                <w:r w:rsidRPr="008229B3">
                                  <w:rPr>
                                    <w:rFonts w:eastAsia="Calibri" w:hAnsi="Adobe Arabic" w:cs="Adobe Arabic"/>
                                    <w:b/>
                                    <w:bCs/>
                                    <w:color w:val="FFFFFF"/>
                                    <w:kern w:val="24"/>
                                    <w:sz w:val="36"/>
                                    <w:szCs w:val="36"/>
                                    <w:rtl/>
                                    <w:lang w:bidi="ar-EG"/>
                                  </w:rPr>
                                  <w:t xml:space="preserve">استخدام </w:t>
                                </w:r>
                                <w:r w:rsidRPr="008229B3">
                                  <w:rPr>
                                    <w:rFonts w:eastAsia="Calibri" w:hAnsi="Adobe Arabic" w:cs="Adobe Arabic"/>
                                    <w:b/>
                                    <w:bCs/>
                                    <w:color w:val="FFFFFF"/>
                                    <w:kern w:val="24"/>
                                    <w:sz w:val="32"/>
                                    <w:szCs w:val="32"/>
                                    <w:lang w:bidi="ar-EG"/>
                                  </w:rPr>
                                  <w:t>ChatGPT</w:t>
                                </w:r>
                                <w:r w:rsidRPr="008229B3">
                                  <w:rPr>
                                    <w:rFonts w:eastAsia="Calibri" w:hAnsi="Adobe Arabic" w:cs="Adobe Arabic"/>
                                    <w:b/>
                                    <w:bCs/>
                                    <w:color w:val="FFFFFF"/>
                                    <w:kern w:val="24"/>
                                    <w:sz w:val="32"/>
                                    <w:szCs w:val="32"/>
                                    <w:rtl/>
                                    <w:lang w:bidi="ar-EG"/>
                                  </w:rPr>
                                  <w:t xml:space="preserve"> </w:t>
                                </w:r>
                                <w:r w:rsidRPr="008229B3">
                                  <w:rPr>
                                    <w:rFonts w:eastAsia="Calibri" w:hAnsi="Adobe Arabic" w:cs="Adobe Arabic"/>
                                    <w:b/>
                                    <w:bCs/>
                                    <w:color w:val="FFFFFF"/>
                                    <w:kern w:val="24"/>
                                    <w:sz w:val="36"/>
                                    <w:szCs w:val="36"/>
                                    <w:rtl/>
                                    <w:lang w:bidi="ar-EG"/>
                                  </w:rPr>
                                  <w:t>في تحليل البيانات النصية</w:t>
                                </w:r>
                              </w:p>
                            </w:txbxContent>
                          </wps:txbx>
                          <wps:bodyPr wrap="square" rtlCol="1">
                            <a:spAutoFit/>
                          </wps:bodyPr>
                        </wps:wsp>
                      </wpg:grpSp>
                    </wpg:wgp>
                  </a:graphicData>
                </a:graphic>
              </wp:inline>
            </w:drawing>
          </mc:Choice>
          <mc:Fallback>
            <w:pict>
              <v:group w14:anchorId="34BC0C9A" id="_x0000_s147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">
                <v:shape id="صورة 38" o:spid="_x0000_s14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">
                  <v:imagedata r:id="rId85" o:title=""/>
                </v:shape>
                <v:group id="مجموعة 39" o:spid="_x0000_s14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">
                  <v:group id="مجموعة 40" o:spid="_x0000_s14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">
                    <v:group id="مجموعة 41" o:spid="_x0000_s14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">
                      <v:shape id="شكل حر 42" o:spid="_x0000_s14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" fillcolor="#168489" stroked="f" strokeweight="1pt">
                        <v:stroke joinstyle="miter"/>
                      </v:roundrect>
                    </v:group>
                    <v:oval id="شكل بيضاوي 44" o:spid="_x0000_s14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" filled="f" strokecolor="#a5a5a5 [2092]" strokeweight="1pt">
                      <v:stroke joinstyle="miter"/>
                    </v:oval>
                  </v:group>
                  <v:shape id="مربع نص 41" o:spid="_x0000_s1486"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" filled="f" stroked="f">
                    <v:textbox style="mso-fit-shape-to-text:t">
                      <w:txbxContent>
                        <w:p w14:paraId="5CBF9103" w14:textId="7FF93B6B" w:rsidR="008229B3" w:rsidRDefault="008229B3" w:rsidP="008229B3">
                          <w:pPr>
                            <w:rPr>
                              <w:rFonts w:eastAsia="Calibri" w:hAnsi="Adobe Arabic" w:cs="Adobe Arabic"/>
                              <w:b/>
                              <w:bCs/>
                              <w:color w:val="FFFFFF"/>
                              <w:kern w:val="24"/>
                              <w:sz w:val="36"/>
                              <w:szCs w:val="36"/>
                              <w:lang w:bidi="ar-EG"/>
                            </w:rPr>
                          </w:pPr>
                          <w:r w:rsidRPr="008229B3">
                            <w:rPr>
                              <w:rFonts w:eastAsia="Calibri" w:hAnsi="Adobe Arabic" w:cs="Adobe Arabic"/>
                              <w:b/>
                              <w:bCs/>
                              <w:color w:val="FFFFFF"/>
                              <w:kern w:val="24"/>
                              <w:sz w:val="36"/>
                              <w:szCs w:val="36"/>
                              <w:rtl/>
                              <w:lang w:bidi="ar-EG"/>
                            </w:rPr>
                            <w:t xml:space="preserve">استخدام </w:t>
                          </w:r>
                          <w:r w:rsidRPr="008229B3">
                            <w:rPr>
                              <w:rFonts w:eastAsia="Calibri" w:hAnsi="Adobe Arabic" w:cs="Adobe Arabic"/>
                              <w:b/>
                              <w:bCs/>
                              <w:color w:val="FFFFFF"/>
                              <w:kern w:val="24"/>
                              <w:sz w:val="32"/>
                              <w:szCs w:val="32"/>
                              <w:lang w:bidi="ar-EG"/>
                            </w:rPr>
                            <w:t>ChatGPT</w:t>
                          </w:r>
                          <w:r w:rsidRPr="008229B3">
                            <w:rPr>
                              <w:rFonts w:eastAsia="Calibri" w:hAnsi="Adobe Arabic" w:cs="Adobe Arabic"/>
                              <w:b/>
                              <w:bCs/>
                              <w:color w:val="FFFFFF"/>
                              <w:kern w:val="24"/>
                              <w:sz w:val="32"/>
                              <w:szCs w:val="32"/>
                              <w:rtl/>
                              <w:lang w:bidi="ar-EG"/>
                            </w:rPr>
                            <w:t xml:space="preserve"> </w:t>
                          </w:r>
                          <w:r w:rsidRPr="008229B3">
                            <w:rPr>
                              <w:rFonts w:eastAsia="Calibri" w:hAnsi="Adobe Arabic" w:cs="Adobe Arabic"/>
                              <w:b/>
                              <w:bCs/>
                              <w:color w:val="FFFFFF"/>
                              <w:kern w:val="24"/>
                              <w:sz w:val="36"/>
                              <w:szCs w:val="36"/>
                              <w:rtl/>
                              <w:lang w:bidi="ar-EG"/>
                            </w:rPr>
                            <w:t>في تحليل البيانات النصية</w:t>
                          </w:r>
                        </w:p>
                      </w:txbxContent>
                    </v:textbox>
                  </v:shape>
                </v:group>
                <w10:anchorlock/>
              </v:group>
            </w:pict>
          </mc:Fallback>
        </mc:AlternateContent>
      </w:r>
    </w:p>
    <w:p w14:paraId="49FFBD2B" w14:textId="02771254" w:rsidR="008229B3" w:rsidRPr="003A5C66" w:rsidRDefault="008229B3" w:rsidP="008229B3">
      <w:pPr>
        <w:rPr>
          <w:rFonts w:ascii="Sakkal Majalla" w:hAnsi="Sakkal Majalla"/>
          <w:b/>
          <w:bCs/>
          <w:color w:val="C00000"/>
          <w:sz w:val="34"/>
        </w:rPr>
      </w:pPr>
      <w:r w:rsidRPr="003A5C66">
        <w:rPr>
          <w:rFonts w:ascii="Sakkal Majalla" w:hAnsi="Sakkal Majalla"/>
          <w:b/>
          <w:bCs/>
          <w:color w:val="C00000"/>
          <w:sz w:val="34"/>
        </w:rPr>
        <w:t>1.4</w:t>
      </w:r>
      <w:r w:rsidRPr="003A5C66">
        <w:rPr>
          <w:rFonts w:ascii="Sakkal Majalla" w:hAnsi="Sakkal Majalla"/>
          <w:b/>
          <w:bCs/>
          <w:color w:val="C00000"/>
          <w:sz w:val="34"/>
          <w:rtl/>
        </w:rPr>
        <w:t>فهم طبيعة تحليل البيانات النصية</w:t>
      </w:r>
    </w:p>
    <w:p w14:paraId="7308E985" w14:textId="1FA54F82" w:rsidR="008229B3" w:rsidRPr="003A5C66" w:rsidRDefault="00FE609F" w:rsidP="008229B3">
      <w:pPr>
        <w:rPr>
          <w:rFonts w:ascii="Sakkal Majalla" w:hAnsi="Sakkal Majalla"/>
          <w:sz w:val="34"/>
        </w:rPr>
      </w:pPr>
      <w:r w:rsidRPr="003A5C66">
        <w:rPr>
          <w:rFonts w:ascii="Adobe Arabic" w:hAnsi="Adobe Arabic" w:cs="Adobe Arabic"/>
          <w:noProof/>
          <w:color w:val="1E3D6A"/>
          <w:sz w:val="34"/>
        </w:rPr>
        <mc:AlternateContent>
          <mc:Choice Requires="wpg">
            <w:drawing>
              <wp:anchor distT="0" distB="0" distL="114300" distR="114300" simplePos="0" relativeHeight="252883968" behindDoc="0" locked="0" layoutInCell="1" allowOverlap="1" wp14:anchorId="23E7EAEC" wp14:editId="30A8E660">
                <wp:simplePos x="0" y="0"/>
                <wp:positionH relativeFrom="column">
                  <wp:posOffset>5143500</wp:posOffset>
                </wp:positionH>
                <wp:positionV relativeFrom="paragraph">
                  <wp:posOffset>3175</wp:posOffset>
                </wp:positionV>
                <wp:extent cx="582930" cy="474345"/>
                <wp:effectExtent l="0" t="0" r="7620" b="20955"/>
                <wp:wrapSquare wrapText="bothSides"/>
                <wp:docPr id="1073820889"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938387088"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432759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7F87C00" id="Group 29" o:spid="_x0000_s1026" style="position:absolute;margin-left:405pt;margin-top:.25pt;width:45.9pt;height:37.35pt;z-index:25288396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" fillcolor="#168489" strokecolor="#168489" strokeweight="1pt">
                  <v:stroke joinstyle="miter"/>
                </v:roundrect>
                <w10:wrap type="square"/>
              </v:group>
            </w:pict>
          </mc:Fallback>
        </mc:AlternateContent>
      </w:r>
      <w:r w:rsidR="00C60E35" w:rsidRPr="003A5C66">
        <w:rPr>
          <w:noProof/>
          <w:sz w:val="34"/>
        </w:rPr>
        <w:drawing>
          <wp:anchor distT="0" distB="0" distL="114300" distR="114300" simplePos="0" relativeHeight="252874752" behindDoc="0" locked="0" layoutInCell="1" allowOverlap="1" wp14:anchorId="2BBDE321" wp14:editId="155F20A2">
            <wp:simplePos x="0" y="0"/>
            <wp:positionH relativeFrom="column">
              <wp:posOffset>-57150</wp:posOffset>
            </wp:positionH>
            <wp:positionV relativeFrom="paragraph">
              <wp:posOffset>123825</wp:posOffset>
            </wp:positionV>
            <wp:extent cx="692150" cy="692150"/>
            <wp:effectExtent l="0" t="0" r="0" b="0"/>
            <wp:wrapSquare wrapText="bothSides"/>
            <wp:docPr id="1184097581" name="صورة 347" descr="Data colle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ata collection "/>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92150" cy="692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29B3" w:rsidRPr="003A5C66">
        <w:rPr>
          <w:rFonts w:ascii="Sakkal Majalla" w:hAnsi="Sakkal Majalla"/>
          <w:sz w:val="34"/>
          <w:rtl/>
        </w:rPr>
        <w:t>البيانات النصية</w:t>
      </w:r>
      <w:r w:rsidR="008229B3" w:rsidRPr="003A5C66">
        <w:rPr>
          <w:rFonts w:ascii="Sakkal Majalla" w:hAnsi="Sakkal Majalla"/>
          <w:sz w:val="34"/>
        </w:rPr>
        <w:t xml:space="preserve"> (Textual Data) </w:t>
      </w:r>
      <w:r w:rsidR="008229B3" w:rsidRPr="003A5C66">
        <w:rPr>
          <w:rFonts w:ascii="Sakkal Majalla" w:hAnsi="Sakkal Majalla"/>
          <w:sz w:val="34"/>
          <w:rtl/>
        </w:rPr>
        <w:t xml:space="preserve">هي أحد أكثر أنواع البيانات شيوعاً في عصرنا الحالي. تشمل </w:t>
      </w:r>
      <w:r w:rsidR="00C60E35" w:rsidRPr="003A5C66">
        <w:rPr>
          <w:rFonts w:ascii="Sakkal Majalla" w:hAnsi="Sakkal Majalla" w:hint="cs"/>
          <w:sz w:val="34"/>
          <w:rtl/>
        </w:rPr>
        <w:t>التعليقات،</w:t>
      </w:r>
      <w:r w:rsidR="00C60E35" w:rsidRPr="003A5C66">
        <w:rPr>
          <w:sz w:val="34"/>
        </w:rPr>
        <w:t xml:space="preserve"> </w:t>
      </w:r>
      <w:r w:rsidR="00C60E35" w:rsidRPr="003A5C66">
        <w:rPr>
          <w:rFonts w:ascii="Sakkal Majalla" w:hAnsi="Sakkal Majalla" w:hint="cs"/>
          <w:sz w:val="34"/>
          <w:rtl/>
        </w:rPr>
        <w:t>المراجعات</w:t>
      </w:r>
      <w:r w:rsidR="008229B3" w:rsidRPr="003A5C66">
        <w:rPr>
          <w:rFonts w:ascii="Sakkal Majalla" w:hAnsi="Sakkal Majalla"/>
          <w:sz w:val="34"/>
          <w:rtl/>
        </w:rPr>
        <w:t>، رسائل البريد الإلكتروني، التقارير، المقالات، والمنشورات على وسائل التواصل الاجتماعي. وفقاً لدراسة أجرتها شركة</w:t>
      </w:r>
      <w:r w:rsidR="008229B3" w:rsidRPr="003A5C66">
        <w:rPr>
          <w:rFonts w:ascii="Sakkal Majalla" w:hAnsi="Sakkal Majalla"/>
          <w:sz w:val="34"/>
        </w:rPr>
        <w:t xml:space="preserve"> IDC </w:t>
      </w:r>
      <w:r w:rsidR="008229B3" w:rsidRPr="003A5C66">
        <w:rPr>
          <w:rFonts w:ascii="Sakkal Majalla" w:hAnsi="Sakkal Majalla"/>
          <w:sz w:val="34"/>
          <w:rtl/>
        </w:rPr>
        <w:t>عام 2024، فإنّ 80% من بيانات المؤسّسات حول العالم هي بيانات غير منظّمة، ومعظمها بيانات نصية</w:t>
      </w:r>
      <w:r w:rsidR="008229B3" w:rsidRPr="003A5C66">
        <w:rPr>
          <w:rFonts w:ascii="Sakkal Majalla" w:hAnsi="Sakkal Majalla"/>
          <w:sz w:val="34"/>
        </w:rPr>
        <w:t>.</w:t>
      </w:r>
    </w:p>
    <w:p w14:paraId="37F3776C" w14:textId="77777777" w:rsidR="008229B3" w:rsidRPr="003A5C66" w:rsidRDefault="008229B3" w:rsidP="008229B3">
      <w:pPr>
        <w:rPr>
          <w:rFonts w:ascii="Sakkal Majalla" w:hAnsi="Sakkal Majalla"/>
          <w:sz w:val="34"/>
        </w:rPr>
      </w:pPr>
      <w:r w:rsidRPr="003A5C66">
        <w:rPr>
          <w:rFonts w:ascii="Sakkal Majalla" w:hAnsi="Sakkal Majalla"/>
          <w:sz w:val="34"/>
          <w:rtl/>
        </w:rPr>
        <w:t>التحدّي الأساسي في تحليل البيانات النصية يكمن في أنّها غير منظّمة</w:t>
      </w:r>
      <w:r w:rsidRPr="003A5C66">
        <w:rPr>
          <w:rFonts w:ascii="Sakkal Majalla" w:hAnsi="Sakkal Majalla"/>
          <w:sz w:val="34"/>
        </w:rPr>
        <w:t xml:space="preserve"> (Unstructured)</w:t>
      </w:r>
      <w:r w:rsidRPr="003A5C66">
        <w:rPr>
          <w:rFonts w:ascii="Sakkal Majalla" w:hAnsi="Sakkal Majalla"/>
          <w:sz w:val="34"/>
          <w:rtl/>
        </w:rPr>
        <w:t>، أي أنّها لا تأتي في شكل جداول أو أرقام واضحة، بل تحتاج إلى معالجة لغوية لاستخراج المعاني والأنماط منها</w:t>
      </w:r>
      <w:r w:rsidRPr="003A5C66">
        <w:rPr>
          <w:rFonts w:ascii="Sakkal Majalla" w:hAnsi="Sakkal Majalla"/>
          <w:sz w:val="34"/>
        </w:rPr>
        <w:t>.</w:t>
      </w:r>
    </w:p>
    <w:p w14:paraId="1239377D" w14:textId="02ECF12A" w:rsidR="008229B3" w:rsidRPr="003A5C66" w:rsidRDefault="008229B3" w:rsidP="008229B3">
      <w:pPr>
        <w:rPr>
          <w:rFonts w:ascii="Sakkal Majalla" w:hAnsi="Sakkal Majalla"/>
          <w:b/>
          <w:bCs/>
          <w:color w:val="008080"/>
          <w:sz w:val="34"/>
        </w:rPr>
      </w:pPr>
      <w:r w:rsidRPr="003A5C66">
        <w:rPr>
          <w:rFonts w:ascii="Sakkal Majalla" w:hAnsi="Sakkal Majalla"/>
          <w:b/>
          <w:bCs/>
          <w:color w:val="008080"/>
          <w:sz w:val="34"/>
          <w:rtl/>
        </w:rPr>
        <w:t>أنواع التحليل النصي الشائعة</w:t>
      </w:r>
      <w:r w:rsidRPr="003A5C66">
        <w:rPr>
          <w:rFonts w:ascii="Sakkal Majalla" w:hAnsi="Sakkal Majalla"/>
          <w:b/>
          <w:bCs/>
          <w:color w:val="008080"/>
          <w:sz w:val="34"/>
        </w:rPr>
        <w:t>:</w:t>
      </w:r>
    </w:p>
    <w:p w14:paraId="134644D5" w14:textId="342003DA" w:rsidR="00C60E35" w:rsidRPr="00C60E35" w:rsidRDefault="00C60E35" w:rsidP="00C60E35">
      <w:pPr>
        <w:jc w:val="center"/>
        <w:rPr>
          <w:rFonts w:ascii="Sakkal Majalla" w:hAnsi="Sakkal Majalla"/>
          <w:color w:val="008080"/>
          <w:sz w:val="32"/>
          <w:szCs w:val="32"/>
        </w:rPr>
      </w:pPr>
      <w:r w:rsidRPr="00C60E35">
        <w:rPr>
          <w:rFonts w:ascii="Sakkal Majalla" w:hAnsi="Sakkal Majalla"/>
          <w:noProof/>
          <w:sz w:val="32"/>
          <w:szCs w:val="32"/>
        </w:rPr>
        <w:drawing>
          <wp:anchor distT="0" distB="0" distL="114300" distR="114300" simplePos="0" relativeHeight="252875776" behindDoc="0" locked="0" layoutInCell="1" allowOverlap="1" wp14:anchorId="4AB3E36D" wp14:editId="323F4A9E">
            <wp:simplePos x="0" y="0"/>
            <wp:positionH relativeFrom="column">
              <wp:posOffset>179705</wp:posOffset>
            </wp:positionH>
            <wp:positionV relativeFrom="paragraph">
              <wp:posOffset>2792730</wp:posOffset>
            </wp:positionV>
            <wp:extent cx="685800" cy="685800"/>
            <wp:effectExtent l="0" t="0" r="0" b="0"/>
            <wp:wrapSquare wrapText="bothSides"/>
            <wp:docPr id="1026" name="Picture 2" descr="Customer feedback ">
              <a:extLst xmlns:a="http://schemas.openxmlformats.org/drawingml/2006/main">
                <a:ext uri="{FF2B5EF4-FFF2-40B4-BE49-F238E27FC236}">
                  <a16:creationId xmlns:a16="http://schemas.microsoft.com/office/drawing/2014/main" id="{F46B3DE1-0532-79B4-126C-0D57743890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tomer feedback ">
                      <a:extLst>
                        <a:ext uri="{FF2B5EF4-FFF2-40B4-BE49-F238E27FC236}">
                          <a16:creationId xmlns:a16="http://schemas.microsoft.com/office/drawing/2014/main" id="{F46B3DE1-0532-79B4-126C-0D5774389079}"/>
                        </a:ext>
                      </a:extLst>
                    </pic:cNvPr>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pic:spPr>
                </pic:pic>
              </a:graphicData>
            </a:graphic>
            <wp14:sizeRelH relativeFrom="margin">
              <wp14:pctWidth>0</wp14:pctWidth>
            </wp14:sizeRelH>
            <wp14:sizeRelV relativeFrom="margin">
              <wp14:pctHeight>0</wp14:pctHeight>
            </wp14:sizeRelV>
          </wp:anchor>
        </w:drawing>
      </w:r>
      <w:r w:rsidRPr="007C7DEF">
        <w:rPr>
          <w:rFonts w:ascii="Sakkal Majalla" w:hAnsi="Sakkal Majalla"/>
          <w:noProof/>
          <w:sz w:val="34"/>
        </w:rPr>
        <mc:AlternateContent>
          <mc:Choice Requires="wpg">
            <w:drawing>
              <wp:inline distT="0" distB="0" distL="0" distR="0" wp14:anchorId="139E8D80" wp14:editId="64BD49CC">
                <wp:extent cx="4744720" cy="2745735"/>
                <wp:effectExtent l="0" t="0" r="0" b="0"/>
                <wp:docPr id="83" name="مجموعة 82">
                  <a:extLst xmlns:a="http://schemas.openxmlformats.org/drawingml/2006/main">
                    <a:ext uri="{FF2B5EF4-FFF2-40B4-BE49-F238E27FC236}">
                      <a16:creationId xmlns:a16="http://schemas.microsoft.com/office/drawing/2014/main" id="{574C6211-DFEC-7968-282F-9B845292DDA6}"/>
                    </a:ext>
                  </a:extLst>
                </wp:docPr>
                <wp:cNvGraphicFramePr/>
                <a:graphic xmlns:a="http://schemas.openxmlformats.org/drawingml/2006/main">
                  <a:graphicData uri="http://schemas.microsoft.com/office/word/2010/wordprocessingGroup">
                    <wpg:wgp>
                      <wpg:cNvGrpSpPr/>
                      <wpg:grpSpPr>
                        <a:xfrm>
                          <a:off x="0" y="0"/>
                          <a:ext cx="4744720" cy="2745735"/>
                          <a:chOff x="1" y="-2"/>
                          <a:chExt cx="6904797" cy="3995758"/>
                        </a:xfrm>
                      </wpg:grpSpPr>
                      <wpg:grpSp>
                        <wpg:cNvPr id="614301008" name="مجموعة 614301008">
                          <a:extLst>
                            <a:ext uri="{FF2B5EF4-FFF2-40B4-BE49-F238E27FC236}">
                              <a16:creationId xmlns:a16="http://schemas.microsoft.com/office/drawing/2014/main" id="{C3916FF5-DD3B-6CCD-0212-667243CC53AC}"/>
                            </a:ext>
                          </a:extLst>
                        </wpg:cNvPr>
                        <wpg:cNvGrpSpPr/>
                        <wpg:grpSpPr>
                          <a:xfrm>
                            <a:off x="4663120" y="91586"/>
                            <a:ext cx="2241678" cy="2066284"/>
                            <a:chOff x="4663120" y="91586"/>
                            <a:chExt cx="2241678" cy="2066284"/>
                          </a:xfrm>
                        </wpg:grpSpPr>
                        <wps:wsp>
                          <wps:cNvPr id="1512600800" name="Freeform 23"/>
                          <wps:cNvSpPr/>
                          <wps:spPr>
                            <a:xfrm>
                              <a:off x="4663120" y="91586"/>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9">
                                <a:alphaModFix amt="60000"/>
                              </a:blip>
                              <a:stretch>
                                <a:fillRect/>
                              </a:stretch>
                            </a:blipFill>
                          </wps:spPr>
                          <wps:bodyPr/>
                        </wps:wsp>
                        <wpg:grpSp>
                          <wpg:cNvPr id="1735032055" name="Group 24"/>
                          <wpg:cNvGrpSpPr/>
                          <wpg:grpSpPr>
                            <a:xfrm rot="5400000">
                              <a:off x="5726421" y="811637"/>
                              <a:ext cx="1574804" cy="629136"/>
                              <a:chOff x="5703192" y="856889"/>
                              <a:chExt cx="891460" cy="356139"/>
                            </a:xfrm>
                          </wpg:grpSpPr>
                          <wps:wsp>
                            <wps:cNvPr id="990118136" name="Freeform 25"/>
                            <wps:cNvSpPr/>
                            <wps:spPr>
                              <a:xfrm>
                                <a:off x="5703192" y="90680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E6A280"/>
                              </a:solidFill>
                            </wps:spPr>
                            <wps:bodyPr/>
                          </wps:wsp>
                          <wps:wsp>
                            <wps:cNvPr id="1735044613" name="TextBox 26"/>
                            <wps:cNvSpPr txBox="1"/>
                            <wps:spPr>
                              <a:xfrm>
                                <a:off x="5847028" y="856889"/>
                                <a:ext cx="637460" cy="334802"/>
                              </a:xfrm>
                              <a:prstGeom prst="rect">
                                <a:avLst/>
                              </a:prstGeom>
                            </wps:spPr>
                            <wps:bodyPr lIns="47625" tIns="47625" rIns="47625" bIns="47625" rtlCol="0" anchor="ctr"/>
                          </wps:wsp>
                        </wpg:grpSp>
                        <wpg:grpSp>
                          <wpg:cNvPr id="196269086" name="Group 27"/>
                          <wpg:cNvGrpSpPr/>
                          <wpg:grpSpPr>
                            <a:xfrm>
                              <a:off x="4774148" y="201321"/>
                              <a:ext cx="1846814" cy="1846814"/>
                              <a:chOff x="4774148" y="201321"/>
                              <a:chExt cx="812800" cy="812800"/>
                            </a:xfrm>
                          </wpg:grpSpPr>
                          <wps:wsp>
                            <wps:cNvPr id="1451676144" name="Freeform 28"/>
                            <wps:cNvSpPr/>
                            <wps:spPr>
                              <a:xfrm>
                                <a:off x="4774148" y="201321"/>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110590751" name="TextBox 29"/>
                            <wps:cNvSpPr txBox="1"/>
                            <wps:spPr>
                              <a:xfrm>
                                <a:off x="4850348" y="248946"/>
                                <a:ext cx="660400" cy="688975"/>
                              </a:xfrm>
                              <a:prstGeom prst="rect">
                                <a:avLst/>
                              </a:prstGeom>
                            </wps:spPr>
                            <wps:bodyPr lIns="42750" tIns="42750" rIns="42750" bIns="42750" rtlCol="0" anchor="ctr"/>
                          </wps:wsp>
                        </wpg:grpSp>
                        <wps:wsp>
                          <wps:cNvPr id="896037115" name="Freeform 30"/>
                          <wps:cNvSpPr/>
                          <wps:spPr>
                            <a:xfrm rot="5400000">
                              <a:off x="6132946" y="931170"/>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80">
                                <a:extLst>
                                  <a:ext uri="{96DAC541-7B7A-43D3-8B79-37D633B846F1}">
                                    <asvg:svgBlip xmlns:asvg="http://schemas.microsoft.com/office/drawing/2016/SVG/main" r:embed="rId181"/>
                                  </a:ext>
                                </a:extLst>
                              </a:blip>
                              <a:stretch>
                                <a:fillRect/>
                              </a:stretch>
                            </a:blipFill>
                          </wps:spPr>
                          <wps:bodyPr/>
                        </wps:wsp>
                        <wps:wsp>
                          <wps:cNvPr id="420665790" name="TextBox 34"/>
                          <wps:cNvSpPr txBox="1"/>
                          <wps:spPr>
                            <a:xfrm>
                              <a:off x="6255163" y="1036246"/>
                              <a:ext cx="649635" cy="312342"/>
                            </a:xfrm>
                            <a:prstGeom prst="rect">
                              <a:avLst/>
                            </a:prstGeom>
                          </wps:spPr>
                          <wps:txbx>
                            <w:txbxContent>
                              <w:p w14:paraId="4C68B568"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wps:txbx>
                          <wps:bodyPr lIns="0" tIns="0" rIns="0" bIns="0" rtlCol="0" anchor="t">
                            <a:spAutoFit/>
                          </wps:bodyPr>
                        </wps:wsp>
                        <wps:wsp>
                          <wps:cNvPr id="1009180090" name="TextBox 37"/>
                          <wps:cNvSpPr txBox="1"/>
                          <wps:spPr>
                            <a:xfrm>
                              <a:off x="4947197" y="862281"/>
                              <a:ext cx="1435111" cy="734956"/>
                            </a:xfrm>
                            <a:prstGeom prst="rect">
                              <a:avLst/>
                            </a:prstGeom>
                          </wps:spPr>
                          <wps:txbx>
                            <w:txbxContent>
                              <w:p w14:paraId="03349C2A" w14:textId="6ED4E965"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تحليل المشاعر</w:t>
                                </w:r>
                              </w:p>
                            </w:txbxContent>
                          </wps:txbx>
                          <wps:bodyPr wrap="square" lIns="0" tIns="0" rIns="0" bIns="0" rtlCol="0" anchor="t">
                            <a:noAutofit/>
                          </wps:bodyPr>
                        </wps:wsp>
                      </wpg:grpSp>
                      <wpg:grpSp>
                        <wpg:cNvPr id="321181930" name="مجموعة 321181930">
                          <a:extLst>
                            <a:ext uri="{FF2B5EF4-FFF2-40B4-BE49-F238E27FC236}">
                              <a16:creationId xmlns:a16="http://schemas.microsoft.com/office/drawing/2014/main" id="{D41E0C73-0A6D-4A1A-481F-8E5C452845A6}"/>
                            </a:ext>
                          </a:extLst>
                        </wpg:cNvPr>
                        <wpg:cNvGrpSpPr/>
                        <wpg:grpSpPr>
                          <a:xfrm>
                            <a:off x="2399659" y="89015"/>
                            <a:ext cx="2104225" cy="2066284"/>
                            <a:chOff x="2399659" y="89015"/>
                            <a:chExt cx="2104225" cy="2066284"/>
                          </a:xfrm>
                        </wpg:grpSpPr>
                        <wps:wsp>
                          <wps:cNvPr id="235558841" name="Freeform 38"/>
                          <wps:cNvSpPr/>
                          <wps:spPr>
                            <a:xfrm>
                              <a:off x="2399659" y="8901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9">
                                <a:alphaModFix amt="60000"/>
                              </a:blip>
                              <a:stretch>
                                <a:fillRect/>
                              </a:stretch>
                            </a:blipFill>
                          </wps:spPr>
                          <wps:bodyPr/>
                        </wps:wsp>
                        <wpg:grpSp>
                          <wpg:cNvPr id="2086954705" name="Group 39"/>
                          <wpg:cNvGrpSpPr/>
                          <wpg:grpSpPr>
                            <a:xfrm rot="5400000">
                              <a:off x="3399079" y="826436"/>
                              <a:ext cx="1574804" cy="591443"/>
                              <a:chOff x="3373839" y="823100"/>
                              <a:chExt cx="891460" cy="334802"/>
                            </a:xfrm>
                          </wpg:grpSpPr>
                          <wps:wsp>
                            <wps:cNvPr id="1825298909" name="Freeform 40"/>
                            <wps:cNvSpPr/>
                            <wps:spPr>
                              <a:xfrm>
                                <a:off x="3373839" y="851675"/>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8DCBD6"/>
                              </a:solidFill>
                            </wps:spPr>
                            <wps:bodyPr/>
                          </wps:wsp>
                          <wps:wsp>
                            <wps:cNvPr id="322879235" name="TextBox 41"/>
                            <wps:cNvSpPr txBox="1"/>
                            <wps:spPr>
                              <a:xfrm>
                                <a:off x="3500839" y="823100"/>
                                <a:ext cx="637460" cy="334802"/>
                              </a:xfrm>
                              <a:prstGeom prst="rect">
                                <a:avLst/>
                              </a:prstGeom>
                            </wps:spPr>
                            <wps:bodyPr lIns="47625" tIns="47625" rIns="47625" bIns="47625" rtlCol="0" anchor="ctr"/>
                          </wps:wsp>
                        </wpg:grpSp>
                        <wpg:grpSp>
                          <wpg:cNvPr id="550582558" name="Group 42"/>
                          <wpg:cNvGrpSpPr/>
                          <wpg:grpSpPr>
                            <a:xfrm>
                              <a:off x="2510687" y="198750"/>
                              <a:ext cx="1846814" cy="1846814"/>
                              <a:chOff x="2510687" y="198750"/>
                              <a:chExt cx="812800" cy="812800"/>
                            </a:xfrm>
                          </wpg:grpSpPr>
                          <wps:wsp>
                            <wps:cNvPr id="526033552" name="Freeform 43"/>
                            <wps:cNvSpPr/>
                            <wps:spPr>
                              <a:xfrm>
                                <a:off x="2510687" y="19875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87889011" name="TextBox 44"/>
                            <wps:cNvSpPr txBox="1"/>
                            <wps:spPr>
                              <a:xfrm>
                                <a:off x="2586887" y="246375"/>
                                <a:ext cx="660400" cy="688975"/>
                              </a:xfrm>
                              <a:prstGeom prst="rect">
                                <a:avLst/>
                              </a:prstGeom>
                            </wps:spPr>
                            <wps:bodyPr lIns="42750" tIns="42750" rIns="42750" bIns="42750" rtlCol="0" anchor="ctr"/>
                          </wps:wsp>
                        </wpg:grpSp>
                        <wps:wsp>
                          <wps:cNvPr id="1092904503" name="Freeform 45"/>
                          <wps:cNvSpPr/>
                          <wps:spPr>
                            <a:xfrm rot="5400000">
                              <a:off x="3787661" y="906891"/>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82">
                                <a:extLst>
                                  <a:ext uri="{96DAC541-7B7A-43D3-8B79-37D633B846F1}">
                                    <asvg:svgBlip xmlns:asvg="http://schemas.microsoft.com/office/drawing/2016/SVG/main" r:embed="rId183"/>
                                  </a:ext>
                                </a:extLst>
                              </a:blip>
                              <a:stretch>
                                <a:fillRect/>
                              </a:stretch>
                            </a:blipFill>
                          </wps:spPr>
                          <wps:bodyPr/>
                        </wps:wsp>
                        <wps:wsp>
                          <wps:cNvPr id="2032101922" name="TextBox 46"/>
                          <wps:cNvSpPr txBox="1"/>
                          <wps:spPr>
                            <a:xfrm>
                              <a:off x="3964216" y="1019185"/>
                              <a:ext cx="539668" cy="312342"/>
                            </a:xfrm>
                            <a:prstGeom prst="rect">
                              <a:avLst/>
                            </a:prstGeom>
                          </wps:spPr>
                          <wps:txbx>
                            <w:txbxContent>
                              <w:p w14:paraId="7FCB1C2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wps:txbx>
                          <wps:bodyPr lIns="0" tIns="0" rIns="0" bIns="0" rtlCol="0" anchor="t">
                            <a:spAutoFit/>
                          </wps:bodyPr>
                        </wps:wsp>
                        <wps:wsp>
                          <wps:cNvPr id="1943875042" name="TextBox 47"/>
                          <wps:cNvSpPr txBox="1"/>
                          <wps:spPr>
                            <a:xfrm>
                              <a:off x="2570144" y="762570"/>
                              <a:ext cx="1472075" cy="724487"/>
                            </a:xfrm>
                            <a:prstGeom prst="rect">
                              <a:avLst/>
                            </a:prstGeom>
                          </wps:spPr>
                          <wps:txbx>
                            <w:txbxContent>
                              <w:p w14:paraId="76B09D83" w14:textId="1469A991"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الموضوعات</w:t>
                                </w:r>
                              </w:p>
                            </w:txbxContent>
                          </wps:txbx>
                          <wps:bodyPr wrap="square" lIns="0" tIns="0" rIns="0" bIns="0" rtlCol="0" anchor="t">
                            <a:spAutoFit/>
                          </wps:bodyPr>
                        </wps:wsp>
                      </wpg:grpSp>
                      <wpg:grpSp>
                        <wpg:cNvPr id="1218697884" name="مجموعة 1218697884">
                          <a:extLst>
                            <a:ext uri="{FF2B5EF4-FFF2-40B4-BE49-F238E27FC236}">
                              <a16:creationId xmlns:a16="http://schemas.microsoft.com/office/drawing/2014/main" id="{133BB249-35D1-ED7E-5F15-5B7FAC248D9F}"/>
                            </a:ext>
                          </a:extLst>
                        </wpg:cNvPr>
                        <wpg:cNvGrpSpPr/>
                        <wpg:grpSpPr>
                          <a:xfrm rot="16200000">
                            <a:off x="42611" y="-42612"/>
                            <a:ext cx="2068869" cy="2154089"/>
                            <a:chOff x="42579" y="-42579"/>
                            <a:chExt cx="2068869" cy="2154089"/>
                          </a:xfrm>
                        </wpg:grpSpPr>
                        <wps:wsp>
                          <wps:cNvPr id="1129247311" name="Freeform 57"/>
                          <wps:cNvSpPr/>
                          <wps:spPr>
                            <a:xfrm>
                              <a:off x="42579" y="-42579"/>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9">
                                <a:alphaModFix amt="60000"/>
                              </a:blip>
                              <a:stretch>
                                <a:fillRect/>
                              </a:stretch>
                            </a:blipFill>
                          </wps:spPr>
                          <wps:bodyPr/>
                        </wps:wsp>
                        <wpg:grpSp>
                          <wpg:cNvPr id="1628747546" name="Group 58"/>
                          <wpg:cNvGrpSpPr/>
                          <wpg:grpSpPr>
                            <a:xfrm rot="-10800000">
                              <a:off x="289612" y="1448417"/>
                              <a:ext cx="1574804" cy="591443"/>
                              <a:chOff x="289612" y="1419842"/>
                              <a:chExt cx="891460" cy="334802"/>
                            </a:xfrm>
                          </wpg:grpSpPr>
                          <wps:wsp>
                            <wps:cNvPr id="484256238" name="Freeform 59"/>
                            <wps:cNvSpPr/>
                            <wps:spPr>
                              <a:xfrm>
                                <a:off x="289612" y="1448417"/>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C888AD"/>
                              </a:solidFill>
                            </wps:spPr>
                            <wps:bodyPr/>
                          </wps:wsp>
                          <wps:wsp>
                            <wps:cNvPr id="1602817043" name="TextBox 60"/>
                            <wps:cNvSpPr txBox="1"/>
                            <wps:spPr>
                              <a:xfrm>
                                <a:off x="416612" y="1419842"/>
                                <a:ext cx="637460" cy="334802"/>
                              </a:xfrm>
                              <a:prstGeom prst="rect">
                                <a:avLst/>
                              </a:prstGeom>
                            </wps:spPr>
                            <wps:bodyPr lIns="47625" tIns="47625" rIns="47625" bIns="47625" rtlCol="0" anchor="ctr"/>
                          </wps:wsp>
                        </wpg:grpSp>
                        <wpg:grpSp>
                          <wpg:cNvPr id="835658356" name="Group 61"/>
                          <wpg:cNvGrpSpPr/>
                          <wpg:grpSpPr>
                            <a:xfrm>
                              <a:off x="153607" y="67156"/>
                              <a:ext cx="1846814" cy="1846814"/>
                              <a:chOff x="153607" y="67156"/>
                              <a:chExt cx="812800" cy="812800"/>
                            </a:xfrm>
                          </wpg:grpSpPr>
                          <wps:wsp>
                            <wps:cNvPr id="1178615465" name="Freeform 62"/>
                            <wps:cNvSpPr/>
                            <wps:spPr>
                              <a:xfrm>
                                <a:off x="153607" y="67156"/>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40645591" name="TextBox 63"/>
                            <wps:cNvSpPr txBox="1"/>
                            <wps:spPr>
                              <a:xfrm>
                                <a:off x="229807" y="114781"/>
                                <a:ext cx="660400" cy="688975"/>
                              </a:xfrm>
                              <a:prstGeom prst="rect">
                                <a:avLst/>
                              </a:prstGeom>
                            </wps:spPr>
                            <wps:bodyPr lIns="42750" tIns="42750" rIns="42750" bIns="42750" rtlCol="0" anchor="ctr"/>
                          </wps:wsp>
                        </wpg:grpSp>
                        <wps:wsp>
                          <wps:cNvPr id="758021392" name="Freeform 64"/>
                          <wps:cNvSpPr/>
                          <wps:spPr>
                            <a:xfrm rot="-10800000">
                              <a:off x="648218" y="1558849"/>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84">
                                <a:extLst>
                                  <a:ext uri="{96DAC541-7B7A-43D3-8B79-37D633B846F1}">
                                    <asvg:svgBlip xmlns:asvg="http://schemas.microsoft.com/office/drawing/2016/SVG/main" r:embed="rId185"/>
                                  </a:ext>
                                </a:extLst>
                              </a:blip>
                              <a:stretch>
                                <a:fillRect/>
                              </a:stretch>
                            </a:blipFill>
                          </wps:spPr>
                          <wps:bodyPr/>
                        </wps:wsp>
                        <wps:wsp>
                          <wps:cNvPr id="1252680143" name="TextBox 65"/>
                          <wps:cNvSpPr txBox="1"/>
                          <wps:spPr>
                            <a:xfrm rot="5400000">
                              <a:off x="706090" y="1630522"/>
                              <a:ext cx="649635" cy="312342"/>
                            </a:xfrm>
                            <a:prstGeom prst="rect">
                              <a:avLst/>
                            </a:prstGeom>
                          </wps:spPr>
                          <wps:txbx>
                            <w:txbxContent>
                              <w:p w14:paraId="05AB1DA2"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wps:txbx>
                          <wps:bodyPr lIns="0" tIns="0" rIns="0" bIns="0" rtlCol="0" anchor="t">
                            <a:spAutoFit/>
                          </wps:bodyPr>
                        </wps:wsp>
                        <wps:wsp>
                          <wps:cNvPr id="1011342365" name="TextBox 66"/>
                          <wps:cNvSpPr txBox="1"/>
                          <wps:spPr>
                            <a:xfrm rot="5400000">
                              <a:off x="399515" y="491117"/>
                              <a:ext cx="1190227" cy="724487"/>
                            </a:xfrm>
                            <a:prstGeom prst="rect">
                              <a:avLst/>
                            </a:prstGeom>
                          </wps:spPr>
                          <wps:txbx>
                            <w:txbxContent>
                              <w:p w14:paraId="5DEB9042" w14:textId="5D936133"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التصنيف النصي</w:t>
                                </w:r>
                              </w:p>
                            </w:txbxContent>
                          </wps:txbx>
                          <wps:bodyPr wrap="square" lIns="0" tIns="0" rIns="0" bIns="0" rtlCol="0" anchor="t">
                            <a:spAutoFit/>
                          </wps:bodyPr>
                        </wps:wsp>
                      </wpg:grpSp>
                      <wpg:grpSp>
                        <wpg:cNvPr id="100909941" name="مجموعة 100909941">
                          <a:extLst>
                            <a:ext uri="{FF2B5EF4-FFF2-40B4-BE49-F238E27FC236}">
                              <a16:creationId xmlns:a16="http://schemas.microsoft.com/office/drawing/2014/main" id="{20330C86-0CF5-967C-CCCA-2F6C05AAF643}"/>
                            </a:ext>
                          </a:extLst>
                        </wpg:cNvPr>
                        <wpg:cNvGrpSpPr/>
                        <wpg:grpSpPr>
                          <a:xfrm rot="16200000">
                            <a:off x="3611497" y="1864862"/>
                            <a:ext cx="2068869" cy="2153097"/>
                            <a:chOff x="3611960" y="1864395"/>
                            <a:chExt cx="2068869" cy="2153097"/>
                          </a:xfrm>
                        </wpg:grpSpPr>
                        <wps:wsp>
                          <wps:cNvPr id="2113320779" name="Freeform 48"/>
                          <wps:cNvSpPr/>
                          <wps:spPr>
                            <a:xfrm>
                              <a:off x="3611960" y="1864395"/>
                              <a:ext cx="2068869" cy="2066284"/>
                            </a:xfrm>
                            <a:custGeom>
                              <a:avLst/>
                              <a:gdLst/>
                              <a:ahLst/>
                              <a:cxnLst/>
                              <a:rect l="l" t="t" r="r" b="b"/>
                              <a:pathLst>
                                <a:path w="2206794" h="2204036">
                                  <a:moveTo>
                                    <a:pt x="0" y="0"/>
                                  </a:moveTo>
                                  <a:lnTo>
                                    <a:pt x="2206794" y="0"/>
                                  </a:lnTo>
                                  <a:lnTo>
                                    <a:pt x="2206794" y="2204035"/>
                                  </a:lnTo>
                                  <a:lnTo>
                                    <a:pt x="0" y="2204035"/>
                                  </a:lnTo>
                                  <a:lnTo>
                                    <a:pt x="0" y="0"/>
                                  </a:lnTo>
                                  <a:close/>
                                </a:path>
                              </a:pathLst>
                            </a:custGeom>
                            <a:blipFill>
                              <a:blip r:embed="rId179">
                                <a:alphaModFix amt="60000"/>
                              </a:blip>
                              <a:stretch>
                                <a:fillRect/>
                              </a:stretch>
                            </a:blipFill>
                          </wps:spPr>
                          <wps:bodyPr/>
                        </wps:wsp>
                        <wpg:grpSp>
                          <wpg:cNvPr id="1159868600" name="Group 49"/>
                          <wpg:cNvGrpSpPr/>
                          <wpg:grpSpPr>
                            <a:xfrm rot="-10800000">
                              <a:off x="3858994" y="3355391"/>
                              <a:ext cx="1574804" cy="591443"/>
                              <a:chOff x="3858994" y="3326816"/>
                              <a:chExt cx="891460" cy="334802"/>
                            </a:xfrm>
                          </wpg:grpSpPr>
                          <wps:wsp>
                            <wps:cNvPr id="669001194" name="Freeform 50"/>
                            <wps:cNvSpPr/>
                            <wps:spPr>
                              <a:xfrm>
                                <a:off x="3858994" y="3355391"/>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A4CB80"/>
                              </a:solidFill>
                            </wps:spPr>
                            <wps:bodyPr/>
                          </wps:wsp>
                          <wps:wsp>
                            <wps:cNvPr id="1790545956" name="TextBox 51"/>
                            <wps:cNvSpPr txBox="1"/>
                            <wps:spPr>
                              <a:xfrm>
                                <a:off x="3985994" y="3326816"/>
                                <a:ext cx="637460" cy="334802"/>
                              </a:xfrm>
                              <a:prstGeom prst="rect">
                                <a:avLst/>
                              </a:prstGeom>
                            </wps:spPr>
                            <wps:bodyPr lIns="47625" tIns="47625" rIns="47625" bIns="47625" rtlCol="0" anchor="ctr"/>
                          </wps:wsp>
                        </wpg:grpSp>
                        <wpg:grpSp>
                          <wpg:cNvPr id="50133882" name="Group 52"/>
                          <wpg:cNvGrpSpPr/>
                          <wpg:grpSpPr>
                            <a:xfrm>
                              <a:off x="3722989" y="1974130"/>
                              <a:ext cx="1846814" cy="1846814"/>
                              <a:chOff x="3722989" y="1974130"/>
                              <a:chExt cx="812800" cy="812800"/>
                            </a:xfrm>
                          </wpg:grpSpPr>
                          <wps:wsp>
                            <wps:cNvPr id="1876780357" name="Freeform 53"/>
                            <wps:cNvSpPr/>
                            <wps:spPr>
                              <a:xfrm>
                                <a:off x="3722989" y="1974130"/>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1495725437" name="TextBox 54"/>
                            <wps:cNvSpPr txBox="1"/>
                            <wps:spPr>
                              <a:xfrm>
                                <a:off x="3799189" y="2021755"/>
                                <a:ext cx="660400" cy="688975"/>
                              </a:xfrm>
                              <a:prstGeom prst="rect">
                                <a:avLst/>
                              </a:prstGeom>
                            </wps:spPr>
                            <wps:bodyPr lIns="42750" tIns="42750" rIns="42750" bIns="42750" rtlCol="0" anchor="ctr"/>
                          </wps:wsp>
                        </wpg:grpSp>
                        <wps:wsp>
                          <wps:cNvPr id="430969065" name="Freeform 55"/>
                          <wps:cNvSpPr/>
                          <wps:spPr>
                            <a:xfrm rot="-10800000">
                              <a:off x="4217599" y="3465823"/>
                              <a:ext cx="857591" cy="430532"/>
                            </a:xfrm>
                            <a:custGeom>
                              <a:avLst/>
                              <a:gdLst/>
                              <a:ahLst/>
                              <a:cxnLst/>
                              <a:rect l="l" t="t" r="r" b="b"/>
                              <a:pathLst>
                                <a:path w="914764" h="459234">
                                  <a:moveTo>
                                    <a:pt x="0" y="0"/>
                                  </a:moveTo>
                                  <a:lnTo>
                                    <a:pt x="914764" y="0"/>
                                  </a:lnTo>
                                  <a:lnTo>
                                    <a:pt x="914764" y="459234"/>
                                  </a:lnTo>
                                  <a:lnTo>
                                    <a:pt x="0" y="459234"/>
                                  </a:lnTo>
                                  <a:lnTo>
                                    <a:pt x="0" y="0"/>
                                  </a:lnTo>
                                  <a:close/>
                                </a:path>
                              </a:pathLst>
                            </a:custGeom>
                            <a:blipFill>
                              <a:blip r:embed="rId186">
                                <a:extLst>
                                  <a:ext uri="{96DAC541-7B7A-43D3-8B79-37D633B846F1}">
                                    <asvg:svgBlip xmlns:asvg="http://schemas.microsoft.com/office/drawing/2016/SVG/main" r:embed="rId187"/>
                                  </a:ext>
                                </a:extLst>
                              </a:blip>
                              <a:stretch>
                                <a:fillRect/>
                              </a:stretch>
                            </a:blipFill>
                          </wps:spPr>
                          <wps:bodyPr/>
                        </wps:wsp>
                        <wps:wsp>
                          <wps:cNvPr id="924750328" name="TextBox 56"/>
                          <wps:cNvSpPr txBox="1"/>
                          <wps:spPr>
                            <a:xfrm rot="5400000">
                              <a:off x="4278116" y="3536966"/>
                              <a:ext cx="648711" cy="312342"/>
                            </a:xfrm>
                            <a:prstGeom prst="rect">
                              <a:avLst/>
                            </a:prstGeom>
                          </wps:spPr>
                          <wps:txbx>
                            <w:txbxContent>
                              <w:p w14:paraId="6AB8117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wps:txbx>
                          <wps:bodyPr lIns="0" tIns="0" rIns="0" bIns="0" rtlCol="0" anchor="t">
                            <a:spAutoFit/>
                          </wps:bodyPr>
                        </wps:wsp>
                        <wps:wsp>
                          <wps:cNvPr id="727231440" name="TextBox 67"/>
                          <wps:cNvSpPr txBox="1"/>
                          <wps:spPr>
                            <a:xfrm rot="5400000">
                              <a:off x="4088354" y="2399287"/>
                              <a:ext cx="1104287" cy="724487"/>
                            </a:xfrm>
                            <a:prstGeom prst="rect">
                              <a:avLst/>
                            </a:prstGeom>
                          </wps:spPr>
                          <wps:txbx>
                            <w:txbxContent>
                              <w:p w14:paraId="7110BA1E" w14:textId="2B8DC2A4"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التلخيص التلقائي</w:t>
                                </w:r>
                              </w:p>
                            </w:txbxContent>
                          </wps:txbx>
                          <wps:bodyPr wrap="square" lIns="0" tIns="0" rIns="0" bIns="0" rtlCol="0" anchor="t">
                            <a:spAutoFit/>
                          </wps:bodyPr>
                        </wps:wsp>
                      </wpg:grpSp>
                      <wpg:grpSp>
                        <wpg:cNvPr id="325987850" name="مجموعة 325987850">
                          <a:extLst>
                            <a:ext uri="{FF2B5EF4-FFF2-40B4-BE49-F238E27FC236}">
                              <a16:creationId xmlns:a16="http://schemas.microsoft.com/office/drawing/2014/main" id="{0D69E43C-3ECD-0F4D-C17C-6DEFE2016471}"/>
                            </a:ext>
                          </a:extLst>
                        </wpg:cNvPr>
                        <wpg:cNvGrpSpPr/>
                        <wpg:grpSpPr>
                          <a:xfrm flipH="1">
                            <a:off x="1118423" y="1929472"/>
                            <a:ext cx="2089897" cy="2066284"/>
                            <a:chOff x="1118843" y="1929472"/>
                            <a:chExt cx="2089897" cy="2066284"/>
                          </a:xfrm>
                        </wpg:grpSpPr>
                        <wps:wsp>
                          <wps:cNvPr id="850446768" name="Freeform 68"/>
                          <wps:cNvSpPr/>
                          <wps:spPr>
                            <a:xfrm>
                              <a:off x="1139871" y="1929472"/>
                              <a:ext cx="2068869" cy="2066284"/>
                            </a:xfrm>
                            <a:custGeom>
                              <a:avLst/>
                              <a:gdLst/>
                              <a:ahLst/>
                              <a:cxnLst/>
                              <a:rect l="l" t="t" r="r" b="b"/>
                              <a:pathLst>
                                <a:path w="2206794" h="2204036">
                                  <a:moveTo>
                                    <a:pt x="0" y="0"/>
                                  </a:moveTo>
                                  <a:lnTo>
                                    <a:pt x="2206795" y="0"/>
                                  </a:lnTo>
                                  <a:lnTo>
                                    <a:pt x="2206795" y="2204035"/>
                                  </a:lnTo>
                                  <a:lnTo>
                                    <a:pt x="0" y="2204035"/>
                                  </a:lnTo>
                                  <a:lnTo>
                                    <a:pt x="0" y="0"/>
                                  </a:lnTo>
                                  <a:close/>
                                </a:path>
                              </a:pathLst>
                            </a:custGeom>
                            <a:blipFill>
                              <a:blip r:embed="rId179">
                                <a:alphaModFix amt="60000"/>
                              </a:blip>
                              <a:stretch>
                                <a:fillRect/>
                              </a:stretch>
                            </a:blipFill>
                          </wps:spPr>
                          <wps:bodyPr/>
                        </wps:wsp>
                        <wpg:grpSp>
                          <wpg:cNvPr id="754544506" name="Group 69"/>
                          <wpg:cNvGrpSpPr/>
                          <wpg:grpSpPr>
                            <a:xfrm rot="-5400000">
                              <a:off x="631016" y="2666893"/>
                              <a:ext cx="1574804" cy="591443"/>
                              <a:chOff x="656256" y="2663557"/>
                              <a:chExt cx="891460" cy="334802"/>
                            </a:xfrm>
                          </wpg:grpSpPr>
                          <wps:wsp>
                            <wps:cNvPr id="1007243651" name="Freeform 70"/>
                            <wps:cNvSpPr/>
                            <wps:spPr>
                              <a:xfrm>
                                <a:off x="656256" y="2692132"/>
                                <a:ext cx="891460" cy="306227"/>
                              </a:xfrm>
                              <a:custGeom>
                                <a:avLst/>
                                <a:gdLst/>
                                <a:ahLst/>
                                <a:cxnLst/>
                                <a:rect l="l" t="t" r="r" b="b"/>
                                <a:pathLst>
                                  <a:path w="891460" h="306227">
                                    <a:moveTo>
                                      <a:pt x="203200" y="0"/>
                                    </a:moveTo>
                                    <a:lnTo>
                                      <a:pt x="688260" y="0"/>
                                    </a:lnTo>
                                    <a:lnTo>
                                      <a:pt x="891460" y="306227"/>
                                    </a:lnTo>
                                    <a:lnTo>
                                      <a:pt x="0" y="306227"/>
                                    </a:lnTo>
                                    <a:lnTo>
                                      <a:pt x="203200" y="0"/>
                                    </a:lnTo>
                                    <a:close/>
                                  </a:path>
                                </a:pathLst>
                              </a:custGeom>
                              <a:solidFill>
                                <a:srgbClr val="DDBB64"/>
                              </a:solidFill>
                            </wps:spPr>
                            <wps:bodyPr/>
                          </wps:wsp>
                          <wps:wsp>
                            <wps:cNvPr id="713640449" name="TextBox 71"/>
                            <wps:cNvSpPr txBox="1"/>
                            <wps:spPr>
                              <a:xfrm>
                                <a:off x="783256" y="2663557"/>
                                <a:ext cx="637460" cy="334802"/>
                              </a:xfrm>
                              <a:prstGeom prst="rect">
                                <a:avLst/>
                              </a:prstGeom>
                            </wps:spPr>
                            <wps:bodyPr lIns="47625" tIns="47625" rIns="47625" bIns="47625" rtlCol="0" anchor="ctr"/>
                          </wps:wsp>
                        </wpg:grpSp>
                        <wpg:grpSp>
                          <wpg:cNvPr id="2082719950" name="Group 72"/>
                          <wpg:cNvGrpSpPr/>
                          <wpg:grpSpPr>
                            <a:xfrm>
                              <a:off x="1250900" y="2039207"/>
                              <a:ext cx="1846814" cy="1846814"/>
                              <a:chOff x="1250900" y="2039207"/>
                              <a:chExt cx="812800" cy="812800"/>
                            </a:xfrm>
                          </wpg:grpSpPr>
                          <wps:wsp>
                            <wps:cNvPr id="1264977939" name="Freeform 73"/>
                            <wps:cNvSpPr/>
                            <wps:spPr>
                              <a:xfrm>
                                <a:off x="1250900" y="2039207"/>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FFFFFF"/>
                              </a:solidFill>
                            </wps:spPr>
                            <wps:bodyPr/>
                          </wps:wsp>
                          <wps:wsp>
                            <wps:cNvPr id="86077650" name="TextBox 74"/>
                            <wps:cNvSpPr txBox="1"/>
                            <wps:spPr>
                              <a:xfrm>
                                <a:off x="1327100" y="2086832"/>
                                <a:ext cx="660400" cy="688975"/>
                              </a:xfrm>
                              <a:prstGeom prst="rect">
                                <a:avLst/>
                              </a:prstGeom>
                            </wps:spPr>
                            <wps:bodyPr lIns="42750" tIns="42750" rIns="42750" bIns="42750" rtlCol="0" anchor="ctr"/>
                          </wps:wsp>
                        </wpg:grpSp>
                        <wps:wsp>
                          <wps:cNvPr id="1972978946" name="Freeform 75"/>
                          <wps:cNvSpPr/>
                          <wps:spPr>
                            <a:xfrm rot="-5400000">
                              <a:off x="959645" y="2747348"/>
                              <a:ext cx="857591" cy="430532"/>
                            </a:xfrm>
                            <a:custGeom>
                              <a:avLst/>
                              <a:gdLst/>
                              <a:ahLst/>
                              <a:cxnLst/>
                              <a:rect l="l" t="t" r="r" b="b"/>
                              <a:pathLst>
                                <a:path w="914764" h="459234">
                                  <a:moveTo>
                                    <a:pt x="0" y="0"/>
                                  </a:moveTo>
                                  <a:lnTo>
                                    <a:pt x="914764" y="0"/>
                                  </a:lnTo>
                                  <a:lnTo>
                                    <a:pt x="914764" y="459233"/>
                                  </a:lnTo>
                                  <a:lnTo>
                                    <a:pt x="0" y="459233"/>
                                  </a:lnTo>
                                  <a:lnTo>
                                    <a:pt x="0" y="0"/>
                                  </a:lnTo>
                                  <a:close/>
                                </a:path>
                              </a:pathLst>
                            </a:custGeom>
                            <a:blipFill>
                              <a:blip r:embed="rId188">
                                <a:extLst>
                                  <a:ext uri="{96DAC541-7B7A-43D3-8B79-37D633B846F1}">
                                    <asvg:svgBlip xmlns:asvg="http://schemas.microsoft.com/office/drawing/2016/SVG/main" r:embed="rId189"/>
                                  </a:ext>
                                </a:extLst>
                              </a:blip>
                              <a:stretch>
                                <a:fillRect/>
                              </a:stretch>
                            </a:blipFill>
                          </wps:spPr>
                          <wps:bodyPr/>
                        </wps:wsp>
                        <wps:wsp>
                          <wps:cNvPr id="766568994" name="TextBox 76"/>
                          <wps:cNvSpPr txBox="1"/>
                          <wps:spPr>
                            <a:xfrm>
                              <a:off x="1118843" y="2857533"/>
                              <a:ext cx="539668" cy="312342"/>
                            </a:xfrm>
                            <a:prstGeom prst="rect">
                              <a:avLst/>
                            </a:prstGeom>
                          </wps:spPr>
                          <wps:txbx>
                            <w:txbxContent>
                              <w:p w14:paraId="6D38B585"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wps:txbx>
                          <wps:bodyPr lIns="0" tIns="0" rIns="0" bIns="0" rtlCol="0" anchor="t">
                            <a:spAutoFit/>
                          </wps:bodyPr>
                        </wps:wsp>
                        <wps:wsp>
                          <wps:cNvPr id="1026635820" name="TextBox 77"/>
                          <wps:cNvSpPr txBox="1"/>
                          <wps:spPr>
                            <a:xfrm>
                              <a:off x="1643336" y="2417880"/>
                              <a:ext cx="1343896" cy="1086730"/>
                            </a:xfrm>
                            <a:prstGeom prst="rect">
                              <a:avLst/>
                            </a:prstGeom>
                          </wps:spPr>
                          <wps:txbx>
                            <w:txbxContent>
                              <w:p w14:paraId="01114FD5" w14:textId="1CDB1DDA"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الكيانات المسمّاة</w:t>
                                </w:r>
                              </w:p>
                            </w:txbxContent>
                          </wps:txbx>
                          <wps:bodyPr wrap="square" lIns="0" tIns="0" rIns="0" bIns="0" rtlCol="0" anchor="t">
                            <a:spAutoFit/>
                          </wps:bodyPr>
                        </wps:wsp>
                      </wpg:grpSp>
                    </wpg:wgp>
                  </a:graphicData>
                </a:graphic>
              </wp:inline>
            </w:drawing>
          </mc:Choice>
          <mc:Fallback>
            <w:pict>
              <v:group w14:anchorId="139E8D80" id="مجموعة 82" o:spid="_x0000_s1487" style="width:373.6pt;height:216.2pt;mso-position-horizontal-relative:char;mso-position-vertical-relative:line" coordorigin="" coordsize="69047,3995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">
                <v:group id="مجموعة 614301008" o:spid="_x0000_s1488" style="position:absolute;left:46631;top:915;width:22416;height:20663" coordorigin="46631,915" coordsize="22416,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">
                  <v:shape id="Freeform 23" o:spid="_x0000_s1489" style="position:absolute;left:46631;top:915;width:20688;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" path="m,l2206794,r,2204035l,2204035,,xe" stroked="f">
                    <v:fill r:id="rId190" o:title="" opacity="39322f" recolor="t" rotate="t" type="frame"/>
                    <v:path arrowok="t"/>
                  </v:shape>
                  <v:group id="Group 24" o:spid="_x0000_s1490" style="position:absolute;left:57264;top:8116;width:15748;height:6291;rotation:90" coordorigin="57031,8568" coordsize="8914,35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">
                    <v:shape id="Freeform 25" o:spid="_x0000_s1491" style="position:absolute;left:57031;top:9068;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" path="m203200,l688260,,891460,306227,,306227,203200,xe" fillcolor="#e6a280" stroked="f">
                      <v:path arrowok="t"/>
                    </v:shape>
                    <v:shape id="TextBox 26" o:spid="_x0000_s1492" type="#_x0000_t202" style="position:absolute;left:58470;top:856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" filled="f" stroked="f">
                      <v:textbox inset="3.75pt,3.75pt,3.75pt,3.75pt"/>
                    </v:shape>
                  </v:group>
                  <v:group id="Group 27" o:spid="_x0000_s1493" style="position:absolute;left:47741;top:2013;width:18468;height:18468" coordorigin="47741,2013"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">
                    <v:shape id="Freeform 28" o:spid="_x0000_s1494" style="position:absolute;left:47741;top:2013;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" path="m406400,c181951,,,181951,,406400,,630849,181951,812800,406400,812800v224449,,406400,-181951,406400,-406400c812800,181951,630849,,406400,xe" stroked="f">
                      <v:path arrowok="t"/>
                    </v:shape>
                    <v:shape id="TextBox 29" o:spid="_x0000_s1495" type="#_x0000_t202" style="position:absolute;left:48503;top:2489;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" filled="f" stroked="f">
                      <v:textbox inset="1.1875mm,1.1875mm,1.1875mm,1.1875mm"/>
                    </v:shape>
                  </v:group>
                  <v:shape id="Freeform 30" o:spid="_x0000_s1496" style="position:absolute;left:61329;top:9311;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" path="m,l914764,r,459234l,459234,,xe" stroked="f">
                    <v:fill r:id="rId191" o:title="" recolor="t" rotate="t" type="frame"/>
                    <v:path arrowok="t"/>
                  </v:shape>
                  <v:shape id="TextBox 34" o:spid="_x0000_s1497" type="#_x0000_t202" style="position:absolute;left:62551;top:10362;width:6496;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" filled="f" stroked="f">
                    <v:textbox style="mso-fit-shape-to-text:t" inset="0,0,0,0">
                      <w:txbxContent>
                        <w:p w14:paraId="4C68B568"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01</w:t>
                          </w:r>
                        </w:p>
                      </w:txbxContent>
                    </v:textbox>
                  </v:shape>
                  <v:shape id="TextBox 37" o:spid="_x0000_s1498" type="#_x0000_t202" style="position:absolute;left:49471;top:8622;width:14352;height:7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" filled="f" stroked="f">
                    <v:textbox inset="0,0,0,0">
                      <w:txbxContent>
                        <w:p w14:paraId="03349C2A" w14:textId="6ED4E965"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تحليل المشاعر</w:t>
                          </w:r>
                        </w:p>
                      </w:txbxContent>
                    </v:textbox>
                  </v:shape>
                </v:group>
                <v:group id="مجموعة 321181930" o:spid="_x0000_s1499" style="position:absolute;left:23996;top:890;width:21042;height:20662" coordorigin="23996,890" coordsize="21042,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">
                  <v:shape id="Freeform 38" o:spid="_x0000_s1500" style="position:absolute;left:23996;top:890;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" path="m,l2206794,r,2204035l,2204035,,xe" stroked="f">
                    <v:fill r:id="rId190" o:title="" opacity="39322f" recolor="t" rotate="t" type="frame"/>
                    <v:path arrowok="t"/>
                  </v:shape>
                  <v:group id="Group 39" o:spid="_x0000_s1501" style="position:absolute;left:33991;top:8263;width:15748;height:5915;rotation:90" coordorigin="33738,8231"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">
                    <v:shape id="Freeform 40" o:spid="_x0000_s1502" style="position:absolute;left:33738;top:8516;width:8914;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" path="m203200,l688260,,891460,306227,,306227,203200,xe" fillcolor="#8dcbd6" stroked="f">
                      <v:path arrowok="t"/>
                    </v:shape>
                    <v:shape id="TextBox 41" o:spid="_x0000_s1503" type="#_x0000_t202" style="position:absolute;left:35008;top:8231;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" filled="f" stroked="f">
                      <v:textbox inset="3.75pt,3.75pt,3.75pt,3.75pt"/>
                    </v:shape>
                  </v:group>
                  <v:group id="_x0000_s1504" style="position:absolute;left:25106;top:1987;width:18469;height:18468" coordorigin="25106,1987"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">
                    <v:shape id="Freeform 43" o:spid="_x0000_s1505" style="position:absolute;left:25106;top:1987;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" path="m406400,c181951,,,181951,,406400,,630849,181951,812800,406400,812800v224449,,406400,-181951,406400,-406400c812800,181951,630849,,406400,xe" stroked="f">
                      <v:path arrowok="t"/>
                    </v:shape>
                    <v:shape id="TextBox 44" o:spid="_x0000_s1506" type="#_x0000_t202" style="position:absolute;left:25868;top:2463;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" filled="f" stroked="f">
                      <v:textbox inset="1.1875mm,1.1875mm,1.1875mm,1.1875mm"/>
                    </v:shape>
                  </v:group>
                  <v:shape id="Freeform 45" o:spid="_x0000_s1507" style="position:absolute;left:37876;top:9068;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" path="m,l914764,r,459233l,459233,,xe" stroked="f">
                    <v:fill r:id="rId192" o:title="" recolor="t" rotate="t" type="frame"/>
                    <v:path arrowok="t"/>
                  </v:shape>
                  <v:shape id="TextBox 46" o:spid="_x0000_s1508" type="#_x0000_t202" style="position:absolute;left:39642;top:10191;width:5396;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" filled="f" stroked="f">
                    <v:textbox style="mso-fit-shape-to-text:t" inset="0,0,0,0">
                      <w:txbxContent>
                        <w:p w14:paraId="7FCB1C2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02</w:t>
                          </w:r>
                        </w:p>
                      </w:txbxContent>
                    </v:textbox>
                  </v:shape>
                  <v:shape id="TextBox 47" o:spid="_x0000_s1509" type="#_x0000_t202" style="position:absolute;left:25701;top:7625;width:14721;height:7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" filled="f" stroked="f">
                    <v:textbox style="mso-fit-shape-to-text:t" inset="0,0,0,0">
                      <w:txbxContent>
                        <w:p w14:paraId="76B09D83" w14:textId="1469A991"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الموضوعات</w:t>
                          </w:r>
                        </w:p>
                      </w:txbxContent>
                    </v:textbox>
                  </v:shape>
                </v:group>
                <v:group id="مجموعة 1218697884" o:spid="_x0000_s1510" style="position:absolute;left:426;top:-426;width:20688;height:21540;rotation:-90" coordorigin="425,-425" coordsize="20688,2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">
                  <v:shape id="Freeform 57" o:spid="_x0000_s1511" style="position:absolute;left:425;top:-425;width:20689;height:20662;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" path="m,l2206794,r,2204035l,2204035,,xe" stroked="f">
                    <v:fill r:id="rId190" o:title="" opacity="39322f" recolor="t" rotate="t" type="frame"/>
                    <v:path arrowok="t"/>
                  </v:shape>
                  <v:group id="Group 58" o:spid="_x0000_s1512" style="position:absolute;left:2896;top:14484;width:15748;height:5914;rotation:180" coordorigin="2896,1419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">
                    <v:shape id="Freeform 59" o:spid="_x0000_s1513" style="position:absolute;left:2896;top:14484;width:8914;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" path="m203200,l688260,,891460,306227,,306227,203200,xe" fillcolor="#c888ad" stroked="f">
                      <v:path arrowok="t"/>
                    </v:shape>
                    <v:shape id="TextBox 60" o:spid="_x0000_s1514" type="#_x0000_t202" style="position:absolute;left:4166;top:14198;width:6374;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" filled="f" stroked="f">
                      <v:textbox inset="3.75pt,3.75pt,3.75pt,3.75pt"/>
                    </v:shape>
                  </v:group>
                  <v:group id="Group 61" o:spid="_x0000_s1515" style="position:absolute;left:1536;top:671;width:18468;height:18468" coordorigin="1536,67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">
                    <v:shape id="Freeform 62" o:spid="_x0000_s1516" style="position:absolute;left:1536;top:67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" path="m406400,c181951,,,181951,,406400,,630849,181951,812800,406400,812800v224449,,406400,-181951,406400,-406400c812800,181951,630849,,406400,xe" stroked="f">
                      <v:path arrowok="t"/>
                    </v:shape>
                    <v:shape id="TextBox 63" o:spid="_x0000_s1517" type="#_x0000_t202" style="position:absolute;left:2298;top:114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" filled="f" stroked="f">
                      <v:textbox inset="1.1875mm,1.1875mm,1.1875mm,1.1875mm"/>
                    </v:shape>
                  </v:group>
                  <v:shape id="Freeform 64" o:spid="_x0000_s1518" style="position:absolute;left:6482;top:1558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" path="m,l914764,r,459234l,459234,,xe" stroked="f">
                    <v:fill r:id="rId193" o:title="" recolor="t" rotate="t" type="frame"/>
                    <v:path arrowok="t"/>
                  </v:shape>
                  <v:shape id="TextBox 65" o:spid="_x0000_s1519" type="#_x0000_t202" style="position:absolute;left:7060;top:16305;width:649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" filled="f" stroked="f">
                    <v:textbox style="mso-fit-shape-to-text:t" inset="0,0,0,0">
                      <w:txbxContent>
                        <w:p w14:paraId="05AB1DA2"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03</w:t>
                          </w:r>
                        </w:p>
                      </w:txbxContent>
                    </v:textbox>
                  </v:shape>
                  <v:shape id="TextBox 66" o:spid="_x0000_s1520" type="#_x0000_t202" style="position:absolute;left:3995;top:4910;width:11902;height:72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" filled="f" stroked="f">
                    <v:textbox style="mso-fit-shape-to-text:t" inset="0,0,0,0">
                      <w:txbxContent>
                        <w:p w14:paraId="5DEB9042" w14:textId="5D936133"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التصنيف النصي</w:t>
                          </w:r>
                        </w:p>
                      </w:txbxContent>
                    </v:textbox>
                  </v:shape>
                </v:group>
                <v:group id="مجموعة 100909941" o:spid="_x0000_s1521" style="position:absolute;left:36114;top:18648;width:20689;height:21531;rotation:-90" coordorigin="36119,18643" coordsize="20688,2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">
                  <v:shape id="Freeform 48" o:spid="_x0000_s1522" style="position:absolute;left:36119;top:18643;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" path="m,l2206794,r,2204035l,2204035,,xe" stroked="f">
                    <v:fill r:id="rId190" o:title="" opacity="39322f" recolor="t" rotate="t" type="frame"/>
                    <v:path arrowok="t"/>
                  </v:shape>
                  <v:group id="Group 49" o:spid="_x0000_s1523" style="position:absolute;left:38589;top:33553;width:15748;height:5915;rotation:180" coordorigin="38589,33268"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">
                    <v:shape id="Freeform 50" o:spid="_x0000_s1524" style="position:absolute;left:38589;top:33553;width:8915;height:3063;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" path="m203200,l688260,,891460,306227,,306227,203200,xe" fillcolor="#a4cb80" stroked="f">
                      <v:path arrowok="t"/>
                    </v:shape>
                    <v:shape id="TextBox 51" o:spid="_x0000_s1525" type="#_x0000_t202" style="position:absolute;left:39859;top:33268;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" filled="f" stroked="f">
                      <v:textbox inset="3.75pt,3.75pt,3.75pt,3.75pt"/>
                    </v:shape>
                  </v:group>
                  <v:group id="Group 52" o:spid="_x0000_s1526" style="position:absolute;left:37229;top:19741;width:18469;height:18468" coordorigin="37229,19741"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">
                    <v:shape id="Freeform 53" o:spid="_x0000_s1527" style="position:absolute;left:37229;top:19741;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" path="m406400,c181951,,,181951,,406400,,630849,181951,812800,406400,812800v224449,,406400,-181951,406400,-406400c812800,181951,630849,,406400,xe" stroked="f">
                      <v:path arrowok="t"/>
                    </v:shape>
                    <v:shape id="TextBox 54" o:spid="_x0000_s1528" type="#_x0000_t202" style="position:absolute;left:37991;top:20217;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" filled="f" stroked="f">
                      <v:textbox inset="1.1875mm,1.1875mm,1.1875mm,1.1875mm"/>
                    </v:shape>
                  </v:group>
                  <v:shape id="Freeform 55" o:spid="_x0000_s1529" style="position:absolute;left:42175;top:34658;width:8576;height:4305;rotation:18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" path="m,l914764,r,459234l,459234,,xe" stroked="f">
                    <v:fill r:id="rId194" o:title="" recolor="t" rotate="t" type="frame"/>
                    <v:path arrowok="t"/>
                  </v:shape>
                  <v:shape id="TextBox 56" o:spid="_x0000_s1530" type="#_x0000_t202" style="position:absolute;left:42781;top:35369;width:6487;height:312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" filled="f" stroked="f">
                    <v:textbox style="mso-fit-shape-to-text:t" inset="0,0,0,0">
                      <w:txbxContent>
                        <w:p w14:paraId="6AB81179"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40"/>
                              <w:szCs w:val="40"/>
                            </w:rPr>
                          </w:pPr>
                          <w:r w:rsidRPr="007C7DEF">
                            <w:rPr>
                              <w:rFonts w:ascii="Adobe Arabic" w:eastAsia="Public Sans Bold" w:hAnsi="Adobe Arabic" w:cs="Adobe Arabic"/>
                              <w:b/>
                              <w:bCs/>
                              <w:color w:val="404040"/>
                              <w:kern w:val="24"/>
                              <w:sz w:val="40"/>
                              <w:szCs w:val="40"/>
                            </w:rPr>
                            <w:t>04</w:t>
                          </w:r>
                        </w:p>
                      </w:txbxContent>
                    </v:textbox>
                  </v:shape>
                  <v:shape id="TextBox 67" o:spid="_x0000_s1531" type="#_x0000_t202" style="position:absolute;left:40883;top:23992;width:11043;height:72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" filled="f" stroked="f">
                    <v:textbox style="mso-fit-shape-to-text:t" inset="0,0,0,0">
                      <w:txbxContent>
                        <w:p w14:paraId="7110BA1E" w14:textId="2B8DC2A4"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التلخيص التلقائي</w:t>
                          </w:r>
                        </w:p>
                      </w:txbxContent>
                    </v:textbox>
                  </v:shape>
                </v:group>
                <v:group id="مجموعة 325987850" o:spid="_x0000_s1532" style="position:absolute;left:11184;top:19294;width:20899;height:20663;flip:x" coordorigin="11188,19294" coordsize="20898,20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">
                  <v:shape id="Freeform 68" o:spid="_x0000_s1533" style="position:absolute;left:11398;top:19294;width:20689;height:20663;visibility:visible;mso-wrap-style:square;v-text-anchor:top" coordsize="2206794,2204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" path="m,l2206795,r,2204035l,2204035,,xe" stroked="f">
                    <v:fill r:id="rId190" o:title="" opacity="39322f" recolor="t" rotate="t" type="frame"/>
                    <v:path arrowok="t"/>
                  </v:shape>
                  <v:group id="Group 69" o:spid="_x0000_s1534" style="position:absolute;left:6310;top:26668;width:15748;height:5915;rotation:-90" coordorigin="6562,26635" coordsize="8914,3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">
                    <v:shape id="Freeform 70" o:spid="_x0000_s1535" style="position:absolute;left:6562;top:26921;width:8915;height:3062;visibility:visible;mso-wrap-style:square;v-text-anchor:top" coordsize="891460,306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" path="m203200,l688260,,891460,306227,,306227,203200,xe" fillcolor="#ddbb64" stroked="f">
                      <v:path arrowok="t"/>
                    </v:shape>
                    <v:shape id="TextBox 71" o:spid="_x0000_s1536" type="#_x0000_t202" style="position:absolute;left:7832;top:26635;width:6375;height:3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" filled="f" stroked="f">
                      <v:textbox inset="3.75pt,3.75pt,3.75pt,3.75pt"/>
                    </v:shape>
                  </v:group>
                  <v:group id="Group 72" o:spid="_x0000_s1537" style="position:absolute;left:12509;top:20392;width:18468;height:18468" coordorigin="12509,20392"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">
                    <v:shape id="Freeform 73" o:spid="_x0000_s1538" style="position:absolute;left:12509;top:2039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" path="m406400,c181951,,,181951,,406400,,630849,181951,812800,406400,812800v224449,,406400,-181951,406400,-406400c812800,181951,630849,,406400,xe" stroked="f">
                      <v:path arrowok="t"/>
                    </v:shape>
                    <v:shape id="TextBox 74" o:spid="_x0000_s1539" type="#_x0000_t202" style="position:absolute;left:13271;top:20868;width:6604;height:6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" filled="f" stroked="f">
                      <v:textbox inset="1.1875mm,1.1875mm,1.1875mm,1.1875mm"/>
                    </v:shape>
                  </v:group>
                  <v:shape id="Freeform 75" o:spid="_x0000_s1540" style="position:absolute;left:9596;top:27473;width:8576;height:4306;rotation:-90;visibility:visible;mso-wrap-style:square;v-text-anchor:top" coordsize="914764,459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" path="m,l914764,r,459233l,459233,,xe" stroked="f">
                    <v:fill r:id="rId195" o:title="" recolor="t" rotate="t" type="frame"/>
                    <v:path arrowok="t"/>
                  </v:shape>
                  <v:shape id="TextBox 76" o:spid="_x0000_s1541" type="#_x0000_t202" style="position:absolute;left:11188;top:28575;width:5397;height:3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" filled="f" stroked="f">
                    <v:textbox style="mso-fit-shape-to-text:t" inset="0,0,0,0">
                      <w:txbxContent>
                        <w:p w14:paraId="6D38B585" w14:textId="77777777" w:rsidR="00C60E35" w:rsidRPr="007C7DEF" w:rsidRDefault="00C60E35" w:rsidP="00C60E35">
                          <w:pPr>
                            <w:bidi w:val="0"/>
                            <w:spacing w:line="338" w:lineRule="exact"/>
                            <w:jc w:val="center"/>
                            <w:rPr>
                              <w:rFonts w:ascii="Adobe Arabic" w:eastAsia="Public Sans Bold" w:hAnsi="Adobe Arabic" w:cs="Adobe Arabic"/>
                              <w:b/>
                              <w:bCs/>
                              <w:color w:val="404040"/>
                              <w:kern w:val="24"/>
                              <w:sz w:val="34"/>
                            </w:rPr>
                          </w:pPr>
                          <w:r w:rsidRPr="007C7DEF">
                            <w:rPr>
                              <w:rFonts w:ascii="Adobe Arabic" w:eastAsia="Public Sans Bold" w:hAnsi="Adobe Arabic" w:cs="Adobe Arabic"/>
                              <w:b/>
                              <w:bCs/>
                              <w:color w:val="404040"/>
                              <w:kern w:val="24"/>
                              <w:sz w:val="40"/>
                              <w:szCs w:val="40"/>
                            </w:rPr>
                            <w:t>05</w:t>
                          </w:r>
                        </w:p>
                      </w:txbxContent>
                    </v:textbox>
                  </v:shape>
                  <v:shape id="TextBox 77" o:spid="_x0000_s1542" type="#_x0000_t202" style="position:absolute;left:16433;top:24178;width:13439;height:10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" filled="f" stroked="f">
                    <v:textbox style="mso-fit-shape-to-text:t" inset="0,0,0,0">
                      <w:txbxContent>
                        <w:p w14:paraId="01114FD5" w14:textId="1CDB1DDA" w:rsidR="00C60E35" w:rsidRDefault="00C60E35" w:rsidP="00C60E35">
                          <w:pPr>
                            <w:spacing w:line="240" w:lineRule="auto"/>
                            <w:jc w:val="center"/>
                            <w:rPr>
                              <w:rFonts w:ascii="Adobe Arabic" w:eastAsia="Public Sans" w:hAnsi="Adobe Arabic" w:cs="Adobe Arabic"/>
                              <w:b/>
                              <w:bCs/>
                              <w:color w:val="404040"/>
                              <w:kern w:val="24"/>
                              <w:sz w:val="36"/>
                              <w:szCs w:val="36"/>
                              <w:lang w:bidi="ar-AE"/>
                            </w:rPr>
                          </w:pPr>
                          <w:r w:rsidRPr="00C60E35">
                            <w:rPr>
                              <w:rFonts w:ascii="Adobe Arabic" w:eastAsia="Public Sans" w:hAnsi="Adobe Arabic" w:cs="Adobe Arabic"/>
                              <w:b/>
                              <w:bCs/>
                              <w:color w:val="404040"/>
                              <w:kern w:val="24"/>
                              <w:sz w:val="36"/>
                              <w:szCs w:val="36"/>
                              <w:rtl/>
                              <w:lang w:bidi="ar-AE"/>
                            </w:rPr>
                            <w:t>استخراج الكيانات المسمّاة</w:t>
                          </w:r>
                        </w:p>
                      </w:txbxContent>
                    </v:textbox>
                  </v:shape>
                </v:group>
                <w10:anchorlock/>
              </v:group>
            </w:pict>
          </mc:Fallback>
        </mc:AlternateContent>
      </w:r>
    </w:p>
    <w:p w14:paraId="3812744D" w14:textId="5F9D645C"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t>تحليل المشاعر</w:t>
      </w:r>
      <w:r w:rsidRPr="003A5C66">
        <w:rPr>
          <w:rFonts w:ascii="Sakkal Majalla" w:hAnsi="Sakkal Majalla"/>
          <w:b/>
          <w:bCs/>
          <w:color w:val="C00000"/>
          <w:sz w:val="34"/>
        </w:rPr>
        <w:t xml:space="preserve"> (Sentiment Analysis):</w:t>
      </w:r>
      <w:r w:rsidRPr="003A5C66">
        <w:rPr>
          <w:rFonts w:ascii="Sakkal Majalla" w:hAnsi="Sakkal Majalla"/>
          <w:color w:val="C00000"/>
          <w:sz w:val="34"/>
        </w:rPr>
        <w:t xml:space="preserve"> </w:t>
      </w:r>
      <w:r w:rsidRPr="003A5C66">
        <w:rPr>
          <w:rFonts w:ascii="Sakkal Majalla" w:hAnsi="Sakkal Majalla"/>
          <w:sz w:val="34"/>
          <w:rtl/>
        </w:rPr>
        <w:t>تحديد ما إذا كان النصّ إيجابياً، سلبياً، أو محايداً</w:t>
      </w:r>
      <w:r w:rsidRPr="003A5C66">
        <w:rPr>
          <w:rFonts w:ascii="Sakkal Majalla" w:hAnsi="Sakkal Majalla"/>
          <w:sz w:val="34"/>
        </w:rPr>
        <w:t>.</w:t>
      </w:r>
      <w:r w:rsidR="00C60E35" w:rsidRPr="003A5C66">
        <w:rPr>
          <w:noProof/>
          <w:sz w:val="34"/>
        </w:rPr>
        <w:t xml:space="preserve"> </w:t>
      </w:r>
    </w:p>
    <w:p w14:paraId="37048929" w14:textId="39471D75" w:rsidR="008229B3" w:rsidRPr="003A5C66" w:rsidRDefault="00C60E35">
      <w:pPr>
        <w:numPr>
          <w:ilvl w:val="0"/>
          <w:numId w:val="60"/>
        </w:numPr>
        <w:spacing w:after="160" w:line="259" w:lineRule="auto"/>
        <w:jc w:val="left"/>
        <w:rPr>
          <w:rFonts w:ascii="Sakkal Majalla" w:hAnsi="Sakkal Majalla"/>
          <w:sz w:val="34"/>
        </w:rPr>
      </w:pPr>
      <w:r w:rsidRPr="003A5C66">
        <w:rPr>
          <w:rFonts w:ascii="Sakkal Majalla" w:hAnsi="Sakkal Majalla"/>
          <w:noProof/>
          <w:sz w:val="34"/>
        </w:rPr>
        <w:drawing>
          <wp:anchor distT="0" distB="0" distL="114300" distR="114300" simplePos="0" relativeHeight="252876800" behindDoc="0" locked="0" layoutInCell="1" allowOverlap="1" wp14:anchorId="0AED07E1" wp14:editId="03D25EF5">
            <wp:simplePos x="0" y="0"/>
            <wp:positionH relativeFrom="column">
              <wp:posOffset>209550</wp:posOffset>
            </wp:positionH>
            <wp:positionV relativeFrom="paragraph">
              <wp:posOffset>583565</wp:posOffset>
            </wp:positionV>
            <wp:extent cx="692150" cy="692150"/>
            <wp:effectExtent l="0" t="0" r="0" b="0"/>
            <wp:wrapSquare wrapText="bothSides"/>
            <wp:docPr id="2113663310" name="Picture 4" descr="Classification ">
              <a:extLst xmlns:a="http://schemas.openxmlformats.org/drawingml/2006/main">
                <a:ext uri="{FF2B5EF4-FFF2-40B4-BE49-F238E27FC236}">
                  <a16:creationId xmlns:a16="http://schemas.microsoft.com/office/drawing/2014/main" id="{40AE18C0-401D-2BEA-CE23-EA2B257A99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lassification ">
                      <a:extLst>
                        <a:ext uri="{FF2B5EF4-FFF2-40B4-BE49-F238E27FC236}">
                          <a16:creationId xmlns:a16="http://schemas.microsoft.com/office/drawing/2014/main" id="{40AE18C0-401D-2BEA-CE23-EA2B257A9931}"/>
                        </a:ext>
                      </a:extLst>
                    </pic:cNvPr>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92150" cy="692150"/>
                    </a:xfrm>
                    <a:prstGeom prst="rect">
                      <a:avLst/>
                    </a:prstGeom>
                    <a:noFill/>
                  </pic:spPr>
                </pic:pic>
              </a:graphicData>
            </a:graphic>
            <wp14:sizeRelH relativeFrom="margin">
              <wp14:pctWidth>0</wp14:pctWidth>
            </wp14:sizeRelH>
            <wp14:sizeRelV relativeFrom="margin">
              <wp14:pctHeight>0</wp14:pctHeight>
            </wp14:sizeRelV>
          </wp:anchor>
        </w:drawing>
      </w:r>
      <w:r w:rsidR="008229B3" w:rsidRPr="003A5C66">
        <w:rPr>
          <w:rFonts w:ascii="Sakkal Majalla" w:hAnsi="Sakkal Majalla"/>
          <w:b/>
          <w:bCs/>
          <w:color w:val="C00000"/>
          <w:sz w:val="34"/>
          <w:rtl/>
        </w:rPr>
        <w:t>استخراج الموضوعات</w:t>
      </w:r>
      <w:r w:rsidR="008229B3" w:rsidRPr="003A5C66">
        <w:rPr>
          <w:rFonts w:ascii="Sakkal Majalla" w:hAnsi="Sakkal Majalla"/>
          <w:b/>
          <w:bCs/>
          <w:color w:val="C00000"/>
          <w:sz w:val="34"/>
        </w:rPr>
        <w:t xml:space="preserve"> (Topic Extraction):</w:t>
      </w:r>
      <w:r w:rsidR="008229B3" w:rsidRPr="003A5C66">
        <w:rPr>
          <w:rFonts w:ascii="Sakkal Majalla" w:hAnsi="Sakkal Majalla"/>
          <w:color w:val="C00000"/>
          <w:sz w:val="34"/>
        </w:rPr>
        <w:t xml:space="preserve"> </w:t>
      </w:r>
      <w:r w:rsidR="008229B3" w:rsidRPr="003A5C66">
        <w:rPr>
          <w:rFonts w:ascii="Sakkal Majalla" w:hAnsi="Sakkal Majalla"/>
          <w:sz w:val="34"/>
          <w:rtl/>
        </w:rPr>
        <w:t>تحديد المواضيع الرئيسية المطروحة في مجموعة نصوص</w:t>
      </w:r>
      <w:r w:rsidR="008229B3" w:rsidRPr="003A5C66">
        <w:rPr>
          <w:rFonts w:ascii="Sakkal Majalla" w:hAnsi="Sakkal Majalla"/>
          <w:sz w:val="34"/>
        </w:rPr>
        <w:t>.</w:t>
      </w:r>
    </w:p>
    <w:p w14:paraId="440EC5E8" w14:textId="3C37871C"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lastRenderedPageBreak/>
        <w:t>التصنيف النصي</w:t>
      </w:r>
      <w:r w:rsidRPr="003A5C66">
        <w:rPr>
          <w:rFonts w:ascii="Sakkal Majalla" w:hAnsi="Sakkal Majalla"/>
          <w:b/>
          <w:bCs/>
          <w:color w:val="C00000"/>
          <w:sz w:val="34"/>
        </w:rPr>
        <w:t xml:space="preserve"> (Text Classification):</w:t>
      </w:r>
      <w:r w:rsidRPr="003A5C66">
        <w:rPr>
          <w:rFonts w:ascii="Sakkal Majalla" w:hAnsi="Sakkal Majalla"/>
          <w:color w:val="C00000"/>
          <w:sz w:val="34"/>
        </w:rPr>
        <w:t xml:space="preserve"> </w:t>
      </w:r>
      <w:r w:rsidRPr="003A5C66">
        <w:rPr>
          <w:rFonts w:ascii="Sakkal Majalla" w:hAnsi="Sakkal Majalla"/>
          <w:sz w:val="34"/>
          <w:rtl/>
        </w:rPr>
        <w:t>تصنيف النصوص إلى فئات محدّدة مسبقاً</w:t>
      </w:r>
      <w:r w:rsidRPr="003A5C66">
        <w:rPr>
          <w:rFonts w:ascii="Sakkal Majalla" w:hAnsi="Sakkal Majalla"/>
          <w:sz w:val="34"/>
        </w:rPr>
        <w:t>.</w:t>
      </w:r>
      <w:r w:rsidR="00C60E35" w:rsidRPr="003A5C66">
        <w:rPr>
          <w:noProof/>
          <w:sz w:val="34"/>
        </w:rPr>
        <w:t xml:space="preserve"> </w:t>
      </w:r>
    </w:p>
    <w:p w14:paraId="05CB3139" w14:textId="77777777"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t>التلخيص التلقائي</w:t>
      </w:r>
      <w:r w:rsidRPr="003A5C66">
        <w:rPr>
          <w:rFonts w:ascii="Sakkal Majalla" w:hAnsi="Sakkal Majalla"/>
          <w:b/>
          <w:bCs/>
          <w:color w:val="C00000"/>
          <w:sz w:val="34"/>
        </w:rPr>
        <w:t xml:space="preserve"> (Automatic Summarization):</w:t>
      </w:r>
      <w:r w:rsidRPr="003A5C66">
        <w:rPr>
          <w:rFonts w:ascii="Sakkal Majalla" w:hAnsi="Sakkal Majalla"/>
          <w:color w:val="C00000"/>
          <w:sz w:val="34"/>
        </w:rPr>
        <w:t xml:space="preserve"> </w:t>
      </w:r>
      <w:r w:rsidRPr="003A5C66">
        <w:rPr>
          <w:rFonts w:ascii="Sakkal Majalla" w:hAnsi="Sakkal Majalla"/>
          <w:sz w:val="34"/>
          <w:rtl/>
        </w:rPr>
        <w:t>إنشاء ملخّصات مختصرة لنصوص طويلة</w:t>
      </w:r>
      <w:r w:rsidRPr="003A5C66">
        <w:rPr>
          <w:rFonts w:ascii="Sakkal Majalla" w:hAnsi="Sakkal Majalla"/>
          <w:sz w:val="34"/>
        </w:rPr>
        <w:t>.</w:t>
      </w:r>
    </w:p>
    <w:p w14:paraId="5F2C0650" w14:textId="77777777" w:rsidR="008229B3" w:rsidRPr="003A5C66" w:rsidRDefault="008229B3">
      <w:pPr>
        <w:numPr>
          <w:ilvl w:val="0"/>
          <w:numId w:val="60"/>
        </w:numPr>
        <w:spacing w:after="160" w:line="259" w:lineRule="auto"/>
        <w:jc w:val="left"/>
        <w:rPr>
          <w:rFonts w:ascii="Sakkal Majalla" w:hAnsi="Sakkal Majalla"/>
          <w:sz w:val="34"/>
        </w:rPr>
      </w:pPr>
      <w:r w:rsidRPr="003A5C66">
        <w:rPr>
          <w:rFonts w:ascii="Sakkal Majalla" w:hAnsi="Sakkal Majalla"/>
          <w:b/>
          <w:bCs/>
          <w:color w:val="C00000"/>
          <w:sz w:val="34"/>
          <w:rtl/>
        </w:rPr>
        <w:t>استخراج الكيانات المسمّاة</w:t>
      </w:r>
      <w:r w:rsidRPr="003A5C66">
        <w:rPr>
          <w:rFonts w:ascii="Sakkal Majalla" w:hAnsi="Sakkal Majalla"/>
          <w:b/>
          <w:bCs/>
          <w:color w:val="C00000"/>
          <w:sz w:val="34"/>
        </w:rPr>
        <w:t xml:space="preserve"> (Named Entity Recognition):</w:t>
      </w:r>
      <w:r w:rsidRPr="003A5C66">
        <w:rPr>
          <w:rFonts w:ascii="Sakkal Majalla" w:hAnsi="Sakkal Majalla"/>
          <w:color w:val="C00000"/>
          <w:sz w:val="34"/>
        </w:rPr>
        <w:t xml:space="preserve"> </w:t>
      </w:r>
      <w:r w:rsidRPr="003A5C66">
        <w:rPr>
          <w:rFonts w:ascii="Sakkal Majalla" w:hAnsi="Sakkal Majalla"/>
          <w:sz w:val="34"/>
          <w:rtl/>
        </w:rPr>
        <w:t>تحديد الأشخاص، الأماكن، المؤسّسات المذكورة في النصّ</w:t>
      </w:r>
      <w:r w:rsidRPr="003A5C66">
        <w:rPr>
          <w:rFonts w:ascii="Sakkal Majalla" w:hAnsi="Sakkal Majalla"/>
          <w:sz w:val="34"/>
        </w:rPr>
        <w:t>.</w:t>
      </w:r>
    </w:p>
    <w:p w14:paraId="36FB0427" w14:textId="77777777" w:rsidR="008229B3" w:rsidRDefault="008229B3" w:rsidP="008229B3">
      <w:pPr>
        <w:rPr>
          <w:rFonts w:ascii="Sakkal Majalla" w:hAnsi="Sakkal Majalla"/>
          <w:sz w:val="32"/>
          <w:szCs w:val="32"/>
          <w:rtl/>
        </w:rPr>
      </w:pPr>
    </w:p>
    <w:p w14:paraId="56DB24E2" w14:textId="1E07B5D4" w:rsidR="008229B3" w:rsidRPr="003A5C66" w:rsidRDefault="008229B3" w:rsidP="008229B3">
      <w:pPr>
        <w:rPr>
          <w:rFonts w:ascii="Sakkal Majalla" w:hAnsi="Sakkal Majalla"/>
          <w:b/>
          <w:bCs/>
          <w:color w:val="C00000"/>
          <w:sz w:val="34"/>
        </w:rPr>
      </w:pPr>
      <w:r w:rsidRPr="003A5C66">
        <w:rPr>
          <w:rFonts w:ascii="Sakkal Majalla" w:hAnsi="Sakkal Majalla"/>
          <w:b/>
          <w:bCs/>
          <w:color w:val="C00000"/>
          <w:sz w:val="34"/>
        </w:rPr>
        <w:t>2.4</w:t>
      </w:r>
      <w:r w:rsidRPr="003A5C66">
        <w:rPr>
          <w:rFonts w:ascii="Sakkal Majalla" w:hAnsi="Sakkal Majalla"/>
          <w:b/>
          <w:bCs/>
          <w:color w:val="C00000"/>
          <w:sz w:val="34"/>
          <w:rtl/>
        </w:rPr>
        <w:t>كيف يعمل</w:t>
      </w:r>
      <w:r w:rsidRPr="003A5C66">
        <w:rPr>
          <w:rFonts w:ascii="Sakkal Majalla" w:hAnsi="Sakkal Majalla"/>
          <w:b/>
          <w:bCs/>
          <w:color w:val="C00000"/>
          <w:sz w:val="34"/>
        </w:rPr>
        <w:t xml:space="preserve"> ChatGPT </w:t>
      </w:r>
      <w:r w:rsidRPr="003A5C66">
        <w:rPr>
          <w:rFonts w:ascii="Sakkal Majalla" w:hAnsi="Sakkal Majalla"/>
          <w:b/>
          <w:bCs/>
          <w:color w:val="C00000"/>
          <w:sz w:val="34"/>
          <w:rtl/>
        </w:rPr>
        <w:t>في تحليل البيانات النصية؟</w:t>
      </w:r>
    </w:p>
    <w:p w14:paraId="3022CE57" w14:textId="21324976" w:rsidR="008229B3" w:rsidRPr="003A5C66" w:rsidRDefault="00C60E35" w:rsidP="008229B3">
      <w:pPr>
        <w:rPr>
          <w:rFonts w:ascii="Sakkal Majalla" w:hAnsi="Sakkal Majalla"/>
          <w:sz w:val="34"/>
        </w:rPr>
      </w:pPr>
      <w:r w:rsidRPr="003A5C66">
        <w:rPr>
          <w:noProof/>
          <w:sz w:val="34"/>
        </w:rPr>
        <w:drawing>
          <wp:anchor distT="0" distB="0" distL="114300" distR="114300" simplePos="0" relativeHeight="252877824" behindDoc="0" locked="0" layoutInCell="1" allowOverlap="1" wp14:anchorId="5B941F9D" wp14:editId="24BA35D5">
            <wp:simplePos x="0" y="0"/>
            <wp:positionH relativeFrom="column">
              <wp:posOffset>38100</wp:posOffset>
            </wp:positionH>
            <wp:positionV relativeFrom="paragraph">
              <wp:posOffset>65405</wp:posOffset>
            </wp:positionV>
            <wp:extent cx="546100" cy="546100"/>
            <wp:effectExtent l="0" t="0" r="6350" b="6350"/>
            <wp:wrapSquare wrapText="bothSides"/>
            <wp:docPr id="1834284919" name="صورة 348" descr="Chatgp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hatgpt "/>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6100" cy="546100"/>
                    </a:xfrm>
                    <a:prstGeom prst="rect">
                      <a:avLst/>
                    </a:prstGeom>
                    <a:noFill/>
                    <a:ln>
                      <a:noFill/>
                    </a:ln>
                  </pic:spPr>
                </pic:pic>
              </a:graphicData>
            </a:graphic>
          </wp:anchor>
        </w:drawing>
      </w:r>
      <w:r w:rsidR="008229B3" w:rsidRPr="003A5C66">
        <w:rPr>
          <w:rFonts w:ascii="Sakkal Majalla" w:hAnsi="Sakkal Majalla"/>
          <w:sz w:val="34"/>
        </w:rPr>
        <w:t>ChatGPT</w:t>
      </w:r>
      <w:r w:rsidR="008229B3" w:rsidRPr="00A30D09">
        <w:rPr>
          <w:rFonts w:ascii="Sakkal Majalla" w:hAnsi="Sakkal Majalla"/>
          <w:sz w:val="32"/>
          <w:szCs w:val="32"/>
        </w:rPr>
        <w:t xml:space="preserve"> </w:t>
      </w:r>
      <w:r w:rsidRPr="003A5C66">
        <w:rPr>
          <w:rFonts w:ascii="Adobe Arabic" w:hAnsi="Adobe Arabic" w:cs="Adobe Arabic"/>
          <w:noProof/>
          <w:color w:val="1E3D6A"/>
          <w:sz w:val="34"/>
        </w:rPr>
        <mc:AlternateContent>
          <mc:Choice Requires="wpg">
            <w:drawing>
              <wp:anchor distT="0" distB="0" distL="114300" distR="114300" simplePos="0" relativeHeight="252878848" behindDoc="0" locked="0" layoutInCell="1" allowOverlap="1" wp14:anchorId="2138EA6B" wp14:editId="028860E3">
                <wp:simplePos x="0" y="0"/>
                <wp:positionH relativeFrom="column">
                  <wp:posOffset>5143500</wp:posOffset>
                </wp:positionH>
                <wp:positionV relativeFrom="paragraph">
                  <wp:posOffset>1905</wp:posOffset>
                </wp:positionV>
                <wp:extent cx="582930" cy="474345"/>
                <wp:effectExtent l="0" t="0" r="7620" b="20955"/>
                <wp:wrapSquare wrapText="bothSides"/>
                <wp:docPr id="2123564771"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348128079"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73310483"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625F110" id="Group 29" o:spid="_x0000_s1026" style="position:absolute;margin-left:405pt;margin-top:.15pt;width:45.9pt;height:37.35pt;z-index:25287884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sz w:val="34"/>
          <w:rtl/>
        </w:rPr>
        <w:t>هو نموذج لغوي كبير</w:t>
      </w:r>
      <w:r w:rsidR="008229B3" w:rsidRPr="003A5C66">
        <w:rPr>
          <w:rFonts w:ascii="Sakkal Majalla" w:hAnsi="Sakkal Majalla"/>
          <w:sz w:val="34"/>
        </w:rPr>
        <w:t xml:space="preserve"> (Large Language Model) </w:t>
      </w:r>
      <w:r w:rsidR="008229B3" w:rsidRPr="003A5C66">
        <w:rPr>
          <w:rFonts w:ascii="Sakkal Majalla" w:hAnsi="Sakkal Majalla"/>
          <w:sz w:val="34"/>
          <w:rtl/>
        </w:rPr>
        <w:t xml:space="preserve">تمّ تدريبه على كميات هائلة من </w:t>
      </w:r>
      <w:r w:rsidRPr="003A5C66">
        <w:rPr>
          <w:rFonts w:ascii="Sakkal Majalla" w:hAnsi="Sakkal Majalla" w:hint="cs"/>
          <w:sz w:val="34"/>
          <w:rtl/>
        </w:rPr>
        <w:t>النصوص</w:t>
      </w:r>
      <w:r w:rsidRPr="003A5C66">
        <w:rPr>
          <w:sz w:val="34"/>
        </w:rPr>
        <w:t xml:space="preserve"> </w:t>
      </w:r>
      <w:r w:rsidRPr="003A5C66">
        <w:rPr>
          <w:rFonts w:ascii="Sakkal Majalla" w:hAnsi="Sakkal Majalla" w:hint="cs"/>
          <w:sz w:val="34"/>
          <w:rtl/>
        </w:rPr>
        <w:t>باللغات</w:t>
      </w:r>
      <w:r w:rsidR="008229B3" w:rsidRPr="003A5C66">
        <w:rPr>
          <w:rFonts w:ascii="Sakkal Majalla" w:hAnsi="Sakkal Majalla"/>
          <w:sz w:val="34"/>
          <w:rtl/>
        </w:rPr>
        <w:t xml:space="preserve"> المختلفة. هذا التدريب جعله قادراً على فهم السياق، استخراج المعاني، وتحليل الأنماط اللغوية بدقّة عالية</w:t>
      </w:r>
      <w:r w:rsidR="008229B3" w:rsidRPr="003A5C66">
        <w:rPr>
          <w:rFonts w:ascii="Sakkal Majalla" w:hAnsi="Sakkal Majalla"/>
          <w:sz w:val="34"/>
        </w:rPr>
        <w:t>.</w:t>
      </w:r>
    </w:p>
    <w:p w14:paraId="4252AA16" w14:textId="77777777" w:rsidR="008229B3" w:rsidRDefault="008229B3" w:rsidP="008229B3">
      <w:pPr>
        <w:rPr>
          <w:rFonts w:ascii="Sakkal Majalla" w:hAnsi="Sakkal Majalla"/>
          <w:b/>
          <w:bCs/>
          <w:color w:val="008080"/>
          <w:sz w:val="32"/>
          <w:szCs w:val="32"/>
        </w:rPr>
      </w:pPr>
      <w:r w:rsidRPr="00C60E35">
        <w:rPr>
          <w:rFonts w:ascii="Sakkal Majalla" w:hAnsi="Sakkal Majalla"/>
          <w:b/>
          <w:bCs/>
          <w:color w:val="008080"/>
          <w:sz w:val="32"/>
          <w:szCs w:val="32"/>
          <w:rtl/>
        </w:rPr>
        <w:t>المزايا الأساسية لاستخدام</w:t>
      </w:r>
      <w:r w:rsidRPr="00C60E35">
        <w:rPr>
          <w:rFonts w:ascii="Sakkal Majalla" w:hAnsi="Sakkal Majalla"/>
          <w:b/>
          <w:bCs/>
          <w:color w:val="008080"/>
          <w:sz w:val="32"/>
          <w:szCs w:val="32"/>
        </w:rPr>
        <w:t xml:space="preserve"> ChatGPT </w:t>
      </w:r>
      <w:r w:rsidRPr="00C60E35">
        <w:rPr>
          <w:rFonts w:ascii="Sakkal Majalla" w:hAnsi="Sakkal Majalla"/>
          <w:b/>
          <w:bCs/>
          <w:color w:val="008080"/>
          <w:sz w:val="32"/>
          <w:szCs w:val="32"/>
          <w:rtl/>
        </w:rPr>
        <w:t>في تحليل البيانات النصية</w:t>
      </w:r>
      <w:r w:rsidRPr="00C60E35">
        <w:rPr>
          <w:rFonts w:ascii="Sakkal Majalla" w:hAnsi="Sakkal Majalla"/>
          <w:b/>
          <w:bCs/>
          <w:color w:val="008080"/>
          <w:sz w:val="32"/>
          <w:szCs w:val="32"/>
        </w:rPr>
        <w:t>:</w:t>
      </w:r>
    </w:p>
    <w:p w14:paraId="3507620B" w14:textId="597BD004" w:rsidR="005A6759" w:rsidRPr="00C60E35" w:rsidRDefault="005A6759" w:rsidP="005A6759">
      <w:pPr>
        <w:jc w:val="center"/>
        <w:rPr>
          <w:rFonts w:ascii="Sakkal Majalla" w:hAnsi="Sakkal Majalla"/>
          <w:color w:val="008080"/>
          <w:sz w:val="32"/>
          <w:szCs w:val="32"/>
        </w:rPr>
      </w:pPr>
      <w:r w:rsidRPr="009706BA">
        <w:rPr>
          <w:rFonts w:ascii="Sakkal Majalla" w:hAnsi="Sakkal Majalla"/>
          <w:noProof/>
          <w:sz w:val="34"/>
        </w:rPr>
        <mc:AlternateContent>
          <mc:Choice Requires="wpg">
            <w:drawing>
              <wp:inline distT="0" distB="0" distL="0" distR="0" wp14:anchorId="7DE821B6" wp14:editId="4D623169">
                <wp:extent cx="5138419" cy="1253053"/>
                <wp:effectExtent l="0" t="0" r="5715" b="4445"/>
                <wp:docPr id="1010457664" name="مجموعة 37"/>
                <wp:cNvGraphicFramePr/>
                <a:graphic xmlns:a="http://schemas.openxmlformats.org/drawingml/2006/main">
                  <a:graphicData uri="http://schemas.microsoft.com/office/word/2010/wordprocessingGroup">
                    <wpg:wgp>
                      <wpg:cNvGrpSpPr/>
                      <wpg:grpSpPr>
                        <a:xfrm>
                          <a:off x="0" y="0"/>
                          <a:ext cx="5138419" cy="1253053"/>
                          <a:chOff x="0" y="0"/>
                          <a:chExt cx="5138419" cy="1253053"/>
                        </a:xfrm>
                      </wpg:grpSpPr>
                      <wpg:grpSp>
                        <wpg:cNvPr id="167695354" name="Group 7"/>
                        <wpg:cNvGrpSpPr/>
                        <wpg:grpSpPr>
                          <a:xfrm>
                            <a:off x="2607333" y="0"/>
                            <a:ext cx="2531086" cy="593848"/>
                            <a:chOff x="2607333" y="0"/>
                            <a:chExt cx="1058699" cy="254316"/>
                          </a:xfrm>
                        </wpg:grpSpPr>
                        <wps:wsp>
                          <wps:cNvPr id="124923660" name="Freeform 8"/>
                          <wps:cNvSpPr/>
                          <wps:spPr>
                            <a:xfrm>
                              <a:off x="2607333" y="19050"/>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F0DBAA"/>
                            </a:solidFill>
                            <a:ln cap="rnd">
                              <a:noFill/>
                              <a:prstDash val="solid"/>
                              <a:round/>
                            </a:ln>
                          </wps:spPr>
                          <wps:bodyPr/>
                        </wps:wsp>
                        <wps:wsp>
                          <wps:cNvPr id="1160902833" name="TextBox 9"/>
                          <wps:cNvSpPr txBox="1"/>
                          <wps:spPr>
                            <a:xfrm>
                              <a:off x="2607333" y="0"/>
                              <a:ext cx="1058699" cy="254316"/>
                            </a:xfrm>
                            <a:prstGeom prst="rect">
                              <a:avLst/>
                            </a:prstGeom>
                          </wps:spPr>
                          <wps:bodyPr lIns="60984" tIns="60984" rIns="60984" bIns="60984" rtlCol="0" anchor="ctr"/>
                        </wps:wsp>
                      </wpg:grpSp>
                      <wpg:grpSp>
                        <wpg:cNvPr id="1554668869" name="Group 10"/>
                        <wpg:cNvGrpSpPr/>
                        <wpg:grpSpPr>
                          <a:xfrm>
                            <a:off x="2607333" y="44483"/>
                            <a:ext cx="562464" cy="549365"/>
                            <a:chOff x="2607333" y="44483"/>
                            <a:chExt cx="812800" cy="812800"/>
                          </a:xfrm>
                        </wpg:grpSpPr>
                        <wps:wsp>
                          <wps:cNvPr id="63677034" name="Freeform 11"/>
                          <wps:cNvSpPr/>
                          <wps:spPr>
                            <a:xfrm>
                              <a:off x="2607333" y="44483"/>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956852231" name="TextBox 12"/>
                          <wps:cNvSpPr txBox="1"/>
                          <wps:spPr>
                            <a:xfrm>
                              <a:off x="2683533" y="101633"/>
                              <a:ext cx="660400" cy="679450"/>
                            </a:xfrm>
                            <a:prstGeom prst="rect">
                              <a:avLst/>
                            </a:prstGeom>
                          </wps:spPr>
                          <wps:bodyPr lIns="50800" tIns="50800" rIns="50800" bIns="50800" rtlCol="0" anchor="ctr"/>
                        </wps:wsp>
                      </wpg:grpSp>
                      <wpg:grpSp>
                        <wpg:cNvPr id="1536986200" name="Group 13"/>
                        <wpg:cNvGrpSpPr/>
                        <wpg:grpSpPr>
                          <a:xfrm>
                            <a:off x="0" y="549"/>
                            <a:ext cx="2531086" cy="593848"/>
                            <a:chOff x="0" y="549"/>
                            <a:chExt cx="1058699" cy="254316"/>
                          </a:xfrm>
                        </wpg:grpSpPr>
                        <wps:wsp>
                          <wps:cNvPr id="1553560281" name="Freeform 14"/>
                          <wps:cNvSpPr/>
                          <wps:spPr>
                            <a:xfrm>
                              <a:off x="0" y="19599"/>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DFB6"/>
                            </a:solidFill>
                            <a:ln cap="rnd">
                              <a:noFill/>
                              <a:prstDash val="solid"/>
                              <a:round/>
                            </a:ln>
                          </wps:spPr>
                          <wps:bodyPr/>
                        </wps:wsp>
                        <wps:wsp>
                          <wps:cNvPr id="1570949349" name="TextBox 15"/>
                          <wps:cNvSpPr txBox="1"/>
                          <wps:spPr>
                            <a:xfrm>
                              <a:off x="0" y="549"/>
                              <a:ext cx="1058699" cy="254316"/>
                            </a:xfrm>
                            <a:prstGeom prst="rect">
                              <a:avLst/>
                            </a:prstGeom>
                          </wps:spPr>
                          <wps:bodyPr lIns="60984" tIns="60984" rIns="60984" bIns="60984" rtlCol="0" anchor="ctr"/>
                        </wps:wsp>
                      </wpg:grpSp>
                      <wpg:grpSp>
                        <wpg:cNvPr id="1376766796" name="Group 16"/>
                        <wpg:cNvGrpSpPr/>
                        <wpg:grpSpPr>
                          <a:xfrm>
                            <a:off x="0" y="45032"/>
                            <a:ext cx="562464" cy="549365"/>
                            <a:chOff x="0" y="45032"/>
                            <a:chExt cx="812800" cy="812800"/>
                          </a:xfrm>
                        </wpg:grpSpPr>
                        <wps:wsp>
                          <wps:cNvPr id="1488593087" name="Freeform 17"/>
                          <wps:cNvSpPr/>
                          <wps:spPr>
                            <a:xfrm>
                              <a:off x="0" y="45032"/>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210508746" name="TextBox 18"/>
                          <wps:cNvSpPr txBox="1"/>
                          <wps:spPr>
                            <a:xfrm>
                              <a:off x="76200" y="102182"/>
                              <a:ext cx="660400" cy="679450"/>
                            </a:xfrm>
                            <a:prstGeom prst="rect">
                              <a:avLst/>
                            </a:prstGeom>
                          </wps:spPr>
                          <wps:bodyPr lIns="50800" tIns="50800" rIns="50800" bIns="50800" rtlCol="0" anchor="ctr"/>
                        </wps:wsp>
                      </wpg:grpSp>
                      <wpg:grpSp>
                        <wpg:cNvPr id="1737378101" name="Group 19"/>
                        <wpg:cNvGrpSpPr/>
                        <wpg:grpSpPr>
                          <a:xfrm>
                            <a:off x="2607333" y="659205"/>
                            <a:ext cx="2531086" cy="593848"/>
                            <a:chOff x="2607333" y="659205"/>
                            <a:chExt cx="1058699" cy="254316"/>
                          </a:xfrm>
                        </wpg:grpSpPr>
                        <wps:wsp>
                          <wps:cNvPr id="227269356" name="Freeform 20"/>
                          <wps:cNvSpPr/>
                          <wps:spPr>
                            <a:xfrm>
                              <a:off x="2607333"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B6CEDF"/>
                            </a:solidFill>
                            <a:ln cap="rnd">
                              <a:noFill/>
                              <a:prstDash val="solid"/>
                              <a:round/>
                            </a:ln>
                          </wps:spPr>
                          <wps:bodyPr/>
                        </wps:wsp>
                        <wps:wsp>
                          <wps:cNvPr id="319098203" name="TextBox 21"/>
                          <wps:cNvSpPr txBox="1"/>
                          <wps:spPr>
                            <a:xfrm>
                              <a:off x="2607333" y="659205"/>
                              <a:ext cx="1058699" cy="254316"/>
                            </a:xfrm>
                            <a:prstGeom prst="rect">
                              <a:avLst/>
                            </a:prstGeom>
                          </wps:spPr>
                          <wps:bodyPr lIns="60984" tIns="60984" rIns="60984" bIns="60984" rtlCol="0" anchor="ctr"/>
                        </wps:wsp>
                      </wpg:grpSp>
                      <wpg:grpSp>
                        <wpg:cNvPr id="1780202528" name="Group 22"/>
                        <wpg:cNvGrpSpPr/>
                        <wpg:grpSpPr>
                          <a:xfrm>
                            <a:off x="2607333" y="703688"/>
                            <a:ext cx="562464" cy="549365"/>
                            <a:chOff x="2607333" y="703688"/>
                            <a:chExt cx="812800" cy="812800"/>
                          </a:xfrm>
                        </wpg:grpSpPr>
                        <wps:wsp>
                          <wps:cNvPr id="498582915" name="Freeform 23"/>
                          <wps:cNvSpPr/>
                          <wps:spPr>
                            <a:xfrm>
                              <a:off x="2607333"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766240863" name="TextBox 24"/>
                          <wps:cNvSpPr txBox="1"/>
                          <wps:spPr>
                            <a:xfrm>
                              <a:off x="2683533" y="760838"/>
                              <a:ext cx="660400" cy="679450"/>
                            </a:xfrm>
                            <a:prstGeom prst="rect">
                              <a:avLst/>
                            </a:prstGeom>
                          </wps:spPr>
                          <wps:bodyPr lIns="50800" tIns="50800" rIns="50800" bIns="50800" rtlCol="0" anchor="ctr"/>
                        </wps:wsp>
                      </wpg:grpSp>
                      <wpg:grpSp>
                        <wpg:cNvPr id="1288924982" name="Group 25"/>
                        <wpg:cNvGrpSpPr/>
                        <wpg:grpSpPr>
                          <a:xfrm>
                            <a:off x="2364" y="659205"/>
                            <a:ext cx="2531086" cy="593848"/>
                            <a:chOff x="2364" y="659205"/>
                            <a:chExt cx="1058699" cy="254316"/>
                          </a:xfrm>
                        </wpg:grpSpPr>
                        <wps:wsp>
                          <wps:cNvPr id="1255152067" name="Freeform 26"/>
                          <wps:cNvSpPr/>
                          <wps:spPr>
                            <a:xfrm>
                              <a:off x="2364" y="678255"/>
                              <a:ext cx="1058699" cy="235266"/>
                            </a:xfrm>
                            <a:custGeom>
                              <a:avLst/>
                              <a:gdLst/>
                              <a:ahLst/>
                              <a:cxnLst/>
                              <a:rect l="l" t="t" r="r" b="b"/>
                              <a:pathLst>
                                <a:path w="1058699" h="235266">
                                  <a:moveTo>
                                    <a:pt x="117633" y="0"/>
                                  </a:moveTo>
                                  <a:lnTo>
                                    <a:pt x="941066" y="0"/>
                                  </a:lnTo>
                                  <a:cubicBezTo>
                                    <a:pt x="1006033" y="0"/>
                                    <a:pt x="1058699" y="52666"/>
                                    <a:pt x="1058699" y="117633"/>
                                  </a:cubicBezTo>
                                  <a:lnTo>
                                    <a:pt x="1058699" y="117633"/>
                                  </a:lnTo>
                                  <a:cubicBezTo>
                                    <a:pt x="1058699" y="148832"/>
                                    <a:pt x="1046306" y="178752"/>
                                    <a:pt x="1024245" y="200812"/>
                                  </a:cubicBezTo>
                                  <a:cubicBezTo>
                                    <a:pt x="1002185" y="222873"/>
                                    <a:pt x="972264" y="235266"/>
                                    <a:pt x="941066" y="235266"/>
                                  </a:cubicBezTo>
                                  <a:lnTo>
                                    <a:pt x="117633" y="235266"/>
                                  </a:lnTo>
                                  <a:cubicBezTo>
                                    <a:pt x="86435" y="235266"/>
                                    <a:pt x="56514" y="222873"/>
                                    <a:pt x="34454" y="200812"/>
                                  </a:cubicBezTo>
                                  <a:cubicBezTo>
                                    <a:pt x="12393" y="178752"/>
                                    <a:pt x="0" y="148832"/>
                                    <a:pt x="0" y="117633"/>
                                  </a:cubicBezTo>
                                  <a:lnTo>
                                    <a:pt x="0" y="117633"/>
                                  </a:lnTo>
                                  <a:cubicBezTo>
                                    <a:pt x="0" y="86435"/>
                                    <a:pt x="12393" y="56514"/>
                                    <a:pt x="34454" y="34454"/>
                                  </a:cubicBezTo>
                                  <a:cubicBezTo>
                                    <a:pt x="56514" y="12393"/>
                                    <a:pt x="86435" y="0"/>
                                    <a:pt x="117633" y="0"/>
                                  </a:cubicBezTo>
                                  <a:close/>
                                </a:path>
                              </a:pathLst>
                            </a:custGeom>
                            <a:solidFill>
                              <a:srgbClr val="C4BCDD"/>
                            </a:solidFill>
                            <a:ln cap="rnd">
                              <a:noFill/>
                              <a:prstDash val="solid"/>
                              <a:round/>
                            </a:ln>
                          </wps:spPr>
                          <wps:bodyPr/>
                        </wps:wsp>
                        <wps:wsp>
                          <wps:cNvPr id="328472834" name="TextBox 27"/>
                          <wps:cNvSpPr txBox="1"/>
                          <wps:spPr>
                            <a:xfrm>
                              <a:off x="2364" y="659205"/>
                              <a:ext cx="1058699" cy="254316"/>
                            </a:xfrm>
                            <a:prstGeom prst="rect">
                              <a:avLst/>
                            </a:prstGeom>
                          </wps:spPr>
                          <wps:bodyPr lIns="60984" tIns="60984" rIns="60984" bIns="60984" rtlCol="0" anchor="ctr"/>
                        </wps:wsp>
                      </wpg:grpSp>
                      <wpg:grpSp>
                        <wpg:cNvPr id="417259524" name="Group 28"/>
                        <wpg:cNvGrpSpPr/>
                        <wpg:grpSpPr>
                          <a:xfrm>
                            <a:off x="2364" y="703688"/>
                            <a:ext cx="562464" cy="549365"/>
                            <a:chOff x="2364" y="703688"/>
                            <a:chExt cx="812800" cy="812800"/>
                          </a:xfrm>
                        </wpg:grpSpPr>
                        <wps:wsp>
                          <wps:cNvPr id="2057747003" name="Freeform 29"/>
                          <wps:cNvSpPr/>
                          <wps:spPr>
                            <a:xfrm>
                              <a:off x="2364" y="703688"/>
                              <a:ext cx="812800" cy="812800"/>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close/>
                                </a:path>
                              </a:pathLst>
                            </a:custGeom>
                            <a:solidFill>
                              <a:srgbClr val="404040"/>
                            </a:solidFill>
                          </wps:spPr>
                          <wps:bodyPr/>
                        </wps:wsp>
                        <wps:wsp>
                          <wps:cNvPr id="1660085373" name="TextBox 30"/>
                          <wps:cNvSpPr txBox="1"/>
                          <wps:spPr>
                            <a:xfrm>
                              <a:off x="78564" y="760838"/>
                              <a:ext cx="660400" cy="679450"/>
                            </a:xfrm>
                            <a:prstGeom prst="rect">
                              <a:avLst/>
                            </a:prstGeom>
                          </wps:spPr>
                          <wps:bodyPr lIns="50800" tIns="50800" rIns="50800" bIns="50800" rtlCol="0" anchor="ctr"/>
                        </wps:wsp>
                      </wpg:grpSp>
                      <wps:wsp>
                        <wps:cNvPr id="1343009157" name="TextBox 41"/>
                        <wps:cNvSpPr txBox="1"/>
                        <wps:spPr>
                          <a:xfrm>
                            <a:off x="3123672" y="179816"/>
                            <a:ext cx="1881505" cy="248920"/>
                          </a:xfrm>
                          <a:prstGeom prst="rect">
                            <a:avLst/>
                          </a:prstGeom>
                        </wps:spPr>
                        <wps:txbx>
                          <w:txbxContent>
                            <w:p w14:paraId="3A17CD22" w14:textId="4D02CF7B"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سهولة الاستخدام</w:t>
                              </w:r>
                            </w:p>
                          </w:txbxContent>
                        </wps:txbx>
                        <wps:bodyPr wrap="square" lIns="0" tIns="0" rIns="0" bIns="0" rtlCol="0" anchor="t">
                          <a:spAutoFit/>
                        </wps:bodyPr>
                      </wps:wsp>
                      <wps:wsp>
                        <wps:cNvPr id="862065370" name="TextBox 42"/>
                        <wps:cNvSpPr txBox="1"/>
                        <wps:spPr>
                          <a:xfrm>
                            <a:off x="2719575" y="212633"/>
                            <a:ext cx="337157" cy="304730"/>
                          </a:xfrm>
                          <a:prstGeom prst="rect">
                            <a:avLst/>
                          </a:prstGeom>
                        </wps:spPr>
                        <wps:txbx>
                          <w:txbxContent>
                            <w:p w14:paraId="3A57C1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wps:txbx>
                        <wps:bodyPr lIns="0" tIns="0" rIns="0" bIns="0" rtlCol="0" anchor="t">
                          <a:spAutoFit/>
                        </wps:bodyPr>
                      </wps:wsp>
                      <wps:wsp>
                        <wps:cNvPr id="195904664" name="TextBox 43"/>
                        <wps:cNvSpPr txBox="1"/>
                        <wps:spPr>
                          <a:xfrm>
                            <a:off x="772675" y="168218"/>
                            <a:ext cx="1457325" cy="248920"/>
                          </a:xfrm>
                          <a:prstGeom prst="rect">
                            <a:avLst/>
                          </a:prstGeom>
                        </wps:spPr>
                        <wps:txbx>
                          <w:txbxContent>
                            <w:p w14:paraId="644FE39C" w14:textId="239E71FF"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المرونة</w:t>
                              </w:r>
                            </w:p>
                          </w:txbxContent>
                        </wps:txbx>
                        <wps:bodyPr wrap="square" lIns="0" tIns="0" rIns="0" bIns="0" rtlCol="0" anchor="t">
                          <a:spAutoFit/>
                        </wps:bodyPr>
                      </wps:wsp>
                      <wps:wsp>
                        <wps:cNvPr id="1561426483" name="TextBox 44"/>
                        <wps:cNvSpPr txBox="1"/>
                        <wps:spPr>
                          <a:xfrm>
                            <a:off x="112482" y="213182"/>
                            <a:ext cx="337792" cy="304730"/>
                          </a:xfrm>
                          <a:prstGeom prst="rect">
                            <a:avLst/>
                          </a:prstGeom>
                        </wps:spPr>
                        <wps:txbx>
                          <w:txbxContent>
                            <w:p w14:paraId="7654B0CC"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wps:txbx>
                        <wps:bodyPr lIns="0" tIns="0" rIns="0" bIns="0" rtlCol="0" anchor="t">
                          <a:spAutoFit/>
                        </wps:bodyPr>
                      </wps:wsp>
                      <wps:wsp>
                        <wps:cNvPr id="1429771625" name="TextBox 45"/>
                        <wps:cNvSpPr txBox="1"/>
                        <wps:spPr>
                          <a:xfrm>
                            <a:off x="3056724" y="871531"/>
                            <a:ext cx="1939925" cy="248920"/>
                          </a:xfrm>
                          <a:prstGeom prst="rect">
                            <a:avLst/>
                          </a:prstGeom>
                        </wps:spPr>
                        <wps:txbx>
                          <w:txbxContent>
                            <w:p w14:paraId="2D860593" w14:textId="0A7F2FF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السرعة</w:t>
                              </w:r>
                            </w:p>
                          </w:txbxContent>
                        </wps:txbx>
                        <wps:bodyPr wrap="square" lIns="0" tIns="0" rIns="0" bIns="0" rtlCol="0" anchor="t">
                          <a:spAutoFit/>
                        </wps:bodyPr>
                      </wps:wsp>
                      <wps:wsp>
                        <wps:cNvPr id="1260552185" name="TextBox 46"/>
                        <wps:cNvSpPr txBox="1"/>
                        <wps:spPr>
                          <a:xfrm>
                            <a:off x="2719575" y="871554"/>
                            <a:ext cx="337157" cy="304730"/>
                          </a:xfrm>
                          <a:prstGeom prst="rect">
                            <a:avLst/>
                          </a:prstGeom>
                        </wps:spPr>
                        <wps:txbx>
                          <w:txbxContent>
                            <w:p w14:paraId="0EBF69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wps:txbx>
                        <wps:bodyPr lIns="0" tIns="0" rIns="0" bIns="0" rtlCol="0" anchor="t">
                          <a:spAutoFit/>
                        </wps:bodyPr>
                      </wps:wsp>
                      <wps:wsp>
                        <wps:cNvPr id="1156457900" name="TextBox 47"/>
                        <wps:cNvSpPr txBox="1"/>
                        <wps:spPr>
                          <a:xfrm>
                            <a:off x="450264" y="871512"/>
                            <a:ext cx="1995170" cy="248920"/>
                          </a:xfrm>
                          <a:prstGeom prst="rect">
                            <a:avLst/>
                          </a:prstGeom>
                        </wps:spPr>
                        <wps:txbx>
                          <w:txbxContent>
                            <w:p w14:paraId="02B610EF" w14:textId="48C9C50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الفهم السياقي</w:t>
                              </w:r>
                            </w:p>
                          </w:txbxContent>
                        </wps:txbx>
                        <wps:bodyPr wrap="square" lIns="0" tIns="0" rIns="0" bIns="0" rtlCol="0" anchor="t">
                          <a:spAutoFit/>
                        </wps:bodyPr>
                      </wps:wsp>
                      <wps:wsp>
                        <wps:cNvPr id="14562528" name="TextBox 48"/>
                        <wps:cNvSpPr txBox="1"/>
                        <wps:spPr>
                          <a:xfrm>
                            <a:off x="114845" y="871553"/>
                            <a:ext cx="337792" cy="304730"/>
                          </a:xfrm>
                          <a:prstGeom prst="rect">
                            <a:avLst/>
                          </a:prstGeom>
                        </wps:spPr>
                        <wps:txbx>
                          <w:txbxContent>
                            <w:p w14:paraId="2BC4EC1F"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wps:txbx>
                        <wps:bodyPr lIns="0" tIns="0" rIns="0" bIns="0" rtlCol="0" anchor="t">
                          <a:spAutoFit/>
                        </wps:bodyPr>
                      </wps:wsp>
                    </wpg:wgp>
                  </a:graphicData>
                </a:graphic>
              </wp:inline>
            </w:drawing>
          </mc:Choice>
          <mc:Fallback>
            <w:pict>
              <v:group w14:anchorId="7DE821B6" id="مجموعة 37" o:spid="_x0000_s1543" style="width:404.6pt;height:98.65pt;mso-position-horizontal-relative:char;mso-position-vertical-relative:line" coordsize="51384,12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">
                <v:group id="_x0000_s1544" style="position:absolute;left:26073;width:25311;height:5938" coordorigin="26073"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">
                  <v:shape id="Freeform 8" o:spid="_x0000_s1545" style="position:absolute;left:26073;top:190;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" path="m117633,l941066,v64967,,117633,52666,117633,117633l1058699,117633v,31199,-12393,61119,-34454,83179c1002185,222873,972264,235266,941066,235266r-823433,c86435,235266,56514,222873,34454,200812,12393,178752,,148832,,117633r,c,86435,12393,56514,34454,34454,56514,12393,86435,,117633,xe" fillcolor="#f0dbaa" stroked="f">
                    <v:stroke endcap="round"/>
                    <v:path arrowok="t"/>
                  </v:shape>
                  <v:shape id="TextBox 9" o:spid="_x0000_s1546" type="#_x0000_t202" style="position:absolute;left:26073;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" filled="f" stroked="f">
                    <v:textbox inset="1.694mm,1.694mm,1.694mm,1.694mm"/>
                  </v:shape>
                </v:group>
                <v:group id="_x0000_s1547" style="position:absolute;left:26073;top:444;width:5624;height:5494" coordorigin="26073,44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">
                  <v:shape id="Freeform 11" o:spid="_x0000_s1548" style="position:absolute;left:26073;top:44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" path="m406400,c181951,,,181951,,406400,,630849,181951,812800,406400,812800v224449,,406400,-181951,406400,-406400c812800,181951,630849,,406400,xe" fillcolor="#404040" stroked="f">
                    <v:path arrowok="t"/>
                  </v:shape>
                  <v:shape id="TextBox 12" o:spid="_x0000_s1549" type="#_x0000_t202" style="position:absolute;left:26835;top:1016;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" filled="f" stroked="f">
                    <v:textbox inset="4pt,4pt,4pt,4pt"/>
                  </v:shape>
                </v:group>
                <v:group id="_x0000_s1550" style="position:absolute;top:5;width:25310;height:5938" coordorigin=",5"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">
                  <v:shape id="Freeform 14" o:spid="_x0000_s1551" style="position:absolute;top:195;width:10586;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" path="m117633,l941066,v64967,,117633,52666,117633,117633l1058699,117633v,31199,-12393,61119,-34454,83179c1002185,222873,972264,235266,941066,235266r-823433,c86435,235266,56514,222873,34454,200812,12393,178752,,148832,,117633r,c,86435,12393,56514,34454,34454,56514,12393,86435,,117633,xe" fillcolor="#c4dfb6" stroked="f">
                    <v:stroke endcap="round"/>
                    <v:path arrowok="t"/>
                  </v:shape>
                  <v:shape id="TextBox 15" o:spid="_x0000_s1552" type="#_x0000_t202" style="position:absolute;top:5;width:10586;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" filled="f" stroked="f">
                    <v:textbox inset="1.694mm,1.694mm,1.694mm,1.694mm"/>
                  </v:shape>
                </v:group>
                <v:group id="Group 16" o:spid="_x0000_s1553" style="position:absolute;top:450;width:5624;height:5493" coordorigin=",450"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">
                  <v:shape id="Freeform 17" o:spid="_x0000_s1554" style="position:absolute;top:450;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" path="m406400,c181951,,,181951,,406400,,630849,181951,812800,406400,812800v224449,,406400,-181951,406400,-406400c812800,181951,630849,,406400,xe" fillcolor="#404040" stroked="f">
                    <v:path arrowok="t"/>
                  </v:shape>
                  <v:shape id="TextBox 18" o:spid="_x0000_s1555" type="#_x0000_t202" style="position:absolute;left:762;top:1021;width:6604;height:67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" filled="f" stroked="f">
                    <v:textbox inset="4pt,4pt,4pt,4pt"/>
                  </v:shape>
                </v:group>
                <v:group id="Group 19" o:spid="_x0000_s1556" style="position:absolute;left:26073;top:6592;width:25311;height:5938" coordorigin="2607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">
                  <v:shape id="Freeform 20" o:spid="_x0000_s1557" style="position:absolute;left:2607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" path="m117633,l941066,v64967,,117633,52666,117633,117633l1058699,117633v,31199,-12393,61119,-34454,83179c1002185,222873,972264,235266,941066,235266r-823433,c86435,235266,56514,222873,34454,200812,12393,178752,,148832,,117633r,c,86435,12393,56514,34454,34454,56514,12393,86435,,117633,xe" fillcolor="#b6cedf" stroked="f">
                    <v:stroke endcap="round"/>
                    <v:path arrowok="t"/>
                  </v:shape>
                  <v:shape id="TextBox 21" o:spid="_x0000_s1558" type="#_x0000_t202" style="position:absolute;left:2607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" filled="f" stroked="f">
                    <v:textbox inset="1.694mm,1.694mm,1.694mm,1.694mm"/>
                  </v:shape>
                </v:group>
                <v:group id="Group 22" o:spid="_x0000_s1559" style="position:absolute;left:26073;top:7036;width:5624;height:5494" coordorigin="2607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">
                  <v:shape id="Freeform 23" o:spid="_x0000_s1560" style="position:absolute;left:2607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" path="m406400,c181951,,,181951,,406400,,630849,181951,812800,406400,812800v224449,,406400,-181951,406400,-406400c812800,181951,630849,,406400,xe" fillcolor="#404040" stroked="f">
                    <v:path arrowok="t"/>
                  </v:shape>
                  <v:shape id="TextBox 24" o:spid="_x0000_s1561" type="#_x0000_t202" style="position:absolute;left:2683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" filled="f" stroked="f">
                    <v:textbox inset="4pt,4pt,4pt,4pt"/>
                  </v:shape>
                </v:group>
                <v:group id="Group 25" o:spid="_x0000_s1562" style="position:absolute;left:23;top:6592;width:25311;height:5938" coordorigin="23,6592" coordsize="10586,2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">
                  <v:shape id="Freeform 26" o:spid="_x0000_s1563" style="position:absolute;left:23;top:6782;width:10587;height:2353;visibility:visible;mso-wrap-style:square;v-text-anchor:top" coordsize="1058699,235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" path="m117633,l941066,v64967,,117633,52666,117633,117633l1058699,117633v,31199,-12393,61119,-34454,83179c1002185,222873,972264,235266,941066,235266r-823433,c86435,235266,56514,222873,34454,200812,12393,178752,,148832,,117633r,c,86435,12393,56514,34454,34454,56514,12393,86435,,117633,xe" fillcolor="#c4bcdd" stroked="f">
                    <v:stroke endcap="round"/>
                    <v:path arrowok="t"/>
                  </v:shape>
                  <v:shape id="TextBox 27" o:spid="_x0000_s1564" type="#_x0000_t202" style="position:absolute;left:23;top:6592;width:10587;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" filled="f" stroked="f">
                    <v:textbox inset="1.694mm,1.694mm,1.694mm,1.694mm"/>
                  </v:shape>
                </v:group>
                <v:group id="_x0000_s1565" style="position:absolute;left:23;top:7036;width:5625;height:5494" coordorigin="23,7036"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">
                  <v:shape id="Freeform 29" o:spid="_x0000_s1566" style="position:absolute;left:23;top:703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" path="m406400,c181951,,,181951,,406400,,630849,181951,812800,406400,812800v224449,,406400,-181951,406400,-406400c812800,181951,630849,,406400,xe" fillcolor="#404040" stroked="f">
                    <v:path arrowok="t"/>
                  </v:shape>
                  <v:shape id="TextBox 30" o:spid="_x0000_s1567" type="#_x0000_t202" style="position:absolute;left:785;top:7608;width:6604;height:6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" filled="f" stroked="f">
                    <v:textbox inset="4pt,4pt,4pt,4pt"/>
                  </v:shape>
                </v:group>
                <v:shape id="TextBox 41" o:spid="_x0000_s1568" type="#_x0000_t202" style="position:absolute;left:31236;top:1798;width:18815;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" filled="f" stroked="f">
                  <v:textbox style="mso-fit-shape-to-text:t" inset="0,0,0,0">
                    <w:txbxContent>
                      <w:p w14:paraId="3A17CD22" w14:textId="4D02CF7B"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سهولة الاستخدام</w:t>
                        </w:r>
                      </w:p>
                    </w:txbxContent>
                  </v:textbox>
                </v:shape>
                <v:shape id="TextBox 42" o:spid="_x0000_s1569" type="#_x0000_t202" style="position:absolute;left:27195;top:2126;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" filled="f" stroked="f">
                  <v:textbox style="mso-fit-shape-to-text:t" inset="0,0,0,0">
                    <w:txbxContent>
                      <w:p w14:paraId="3A57C1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01</w:t>
                        </w:r>
                      </w:p>
                    </w:txbxContent>
                  </v:textbox>
                </v:shape>
                <v:shape id="TextBox 43" o:spid="_x0000_s1570" type="#_x0000_t202" style="position:absolute;left:7726;top:1682;width:14574;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" filled="f" stroked="f">
                  <v:textbox style="mso-fit-shape-to-text:t" inset="0,0,0,0">
                    <w:txbxContent>
                      <w:p w14:paraId="644FE39C" w14:textId="239E71FF"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المرونة</w:t>
                        </w:r>
                      </w:p>
                    </w:txbxContent>
                  </v:textbox>
                </v:shape>
                <v:shape id="TextBox 44" o:spid="_x0000_s1571" type="#_x0000_t202" style="position:absolute;left:1124;top:2131;width:337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" filled="f" stroked="f">
                  <v:textbox style="mso-fit-shape-to-text:t" inset="0,0,0,0">
                    <w:txbxContent>
                      <w:p w14:paraId="7654B0CC"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02</w:t>
                        </w:r>
                      </w:p>
                    </w:txbxContent>
                  </v:textbox>
                </v:shape>
                <v:shape id="TextBox 45" o:spid="_x0000_s1572" type="#_x0000_t202" style="position:absolute;left:30567;top:8715;width:19399;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" filled="f" stroked="f">
                  <v:textbox style="mso-fit-shape-to-text:t" inset="0,0,0,0">
                    <w:txbxContent>
                      <w:p w14:paraId="2D860593" w14:textId="0A7F2FF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السرعة</w:t>
                        </w:r>
                      </w:p>
                    </w:txbxContent>
                  </v:textbox>
                </v:shape>
                <v:shape id="TextBox 46" o:spid="_x0000_s1573" type="#_x0000_t202" style="position:absolute;left:27195;top:8715;width:3372;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" filled="f" stroked="f">
                  <v:textbox style="mso-fit-shape-to-text:t" inset="0,0,0,0">
                    <w:txbxContent>
                      <w:p w14:paraId="0EBF69F3"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03</w:t>
                        </w:r>
                      </w:p>
                    </w:txbxContent>
                  </v:textbox>
                </v:shape>
                <v:shape id="TextBox 47" o:spid="_x0000_s1574" type="#_x0000_t202" style="position:absolute;left:4502;top:8715;width:19952;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" filled="f" stroked="f">
                  <v:textbox style="mso-fit-shape-to-text:t" inset="0,0,0,0">
                    <w:txbxContent>
                      <w:p w14:paraId="02B610EF" w14:textId="48C9C500" w:rsidR="005A6759" w:rsidRDefault="005A6759" w:rsidP="005A6759">
                        <w:pPr>
                          <w:spacing w:line="240" w:lineRule="auto"/>
                          <w:jc w:val="center"/>
                          <w:rPr>
                            <w:rFonts w:eastAsia="TT Norms" w:hAnsi="Adobe Arabic" w:cs="Adobe Arabic"/>
                            <w:color w:val="000000"/>
                            <w:kern w:val="24"/>
                            <w:sz w:val="36"/>
                            <w:szCs w:val="36"/>
                            <w:lang w:bidi="ar-AE"/>
                          </w:rPr>
                        </w:pPr>
                        <w:r w:rsidRPr="005A6759">
                          <w:rPr>
                            <w:rFonts w:eastAsia="TT Norms" w:hAnsi="Adobe Arabic" w:cs="Adobe Arabic"/>
                            <w:color w:val="000000"/>
                            <w:kern w:val="24"/>
                            <w:sz w:val="36"/>
                            <w:szCs w:val="36"/>
                            <w:rtl/>
                            <w:lang w:bidi="ar-AE"/>
                          </w:rPr>
                          <w:t>الفهم السياقي</w:t>
                        </w:r>
                      </w:p>
                    </w:txbxContent>
                  </v:textbox>
                </v:shape>
                <v:shape id="TextBox 48" o:spid="_x0000_s1575" type="#_x0000_t202" style="position:absolute;left:1148;top:8715;width:3378;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" filled="f" stroked="f">
                  <v:textbox style="mso-fit-shape-to-text:t" inset="0,0,0,0">
                    <w:txbxContent>
                      <w:p w14:paraId="2BC4EC1F" w14:textId="77777777" w:rsidR="005A6759" w:rsidRDefault="005A6759" w:rsidP="005A6759">
                        <w:pPr>
                          <w:spacing w:line="480" w:lineRule="exact"/>
                          <w:jc w:val="center"/>
                          <w:rPr>
                            <w:rFonts w:ascii="TT Norms" w:eastAsia="TT Norms" w:hAnsi="TT Norms"/>
                            <w:color w:val="FFFFFF"/>
                            <w:kern w:val="24"/>
                            <w:sz w:val="40"/>
                            <w:szCs w:val="40"/>
                            <w:lang w:bidi="ar-AE"/>
                          </w:rPr>
                        </w:pPr>
                        <w:r>
                          <w:rPr>
                            <w:rFonts w:ascii="TT Norms" w:eastAsia="TT Norms" w:hAnsi="TT Norms"/>
                            <w:color w:val="FFFFFF"/>
                            <w:kern w:val="24"/>
                            <w:sz w:val="40"/>
                            <w:szCs w:val="40"/>
                            <w:rtl/>
                            <w:lang w:bidi="ar-AE"/>
                          </w:rPr>
                          <w:t>04</w:t>
                        </w:r>
                      </w:p>
                    </w:txbxContent>
                  </v:textbox>
                </v:shape>
                <w10:anchorlock/>
              </v:group>
            </w:pict>
          </mc:Fallback>
        </mc:AlternateContent>
      </w:r>
    </w:p>
    <w:p w14:paraId="7853D698"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سهولة الاستخدام</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لا يحتاج إلى معرفة برمجية متقدّمة، فقط صياغة الأوامر بلغة طبيعية</w:t>
      </w:r>
      <w:r w:rsidRPr="003A5C66">
        <w:rPr>
          <w:rFonts w:ascii="Sakkal Majalla" w:hAnsi="Sakkal Majalla"/>
          <w:sz w:val="34"/>
        </w:rPr>
        <w:t>.</w:t>
      </w:r>
    </w:p>
    <w:p w14:paraId="435C85CC"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المرونة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يمكنه التعامل مع أنواع مختلفة من النصوص بلغات متعدّدة</w:t>
      </w:r>
      <w:r w:rsidRPr="003A5C66">
        <w:rPr>
          <w:rFonts w:ascii="Sakkal Majalla" w:hAnsi="Sakkal Majalla"/>
          <w:sz w:val="34"/>
        </w:rPr>
        <w:t>.</w:t>
      </w:r>
    </w:p>
    <w:p w14:paraId="4F85B142"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السرعة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يحلّل كميات كبيرة من النصوص في ثوانٍ معدودة</w:t>
      </w:r>
      <w:r w:rsidRPr="003A5C66">
        <w:rPr>
          <w:rFonts w:ascii="Sakkal Majalla" w:hAnsi="Sakkal Majalla"/>
          <w:sz w:val="34"/>
        </w:rPr>
        <w:t>.</w:t>
      </w:r>
    </w:p>
    <w:p w14:paraId="56EE1C1F" w14:textId="77777777" w:rsidR="008229B3" w:rsidRPr="003A5C66" w:rsidRDefault="008229B3">
      <w:pPr>
        <w:numPr>
          <w:ilvl w:val="0"/>
          <w:numId w:val="61"/>
        </w:numPr>
        <w:spacing w:after="160" w:line="259" w:lineRule="auto"/>
        <w:jc w:val="left"/>
        <w:rPr>
          <w:rFonts w:ascii="Sakkal Majalla" w:hAnsi="Sakkal Majalla"/>
          <w:sz w:val="34"/>
        </w:rPr>
      </w:pPr>
      <w:r w:rsidRPr="003A5C66">
        <w:rPr>
          <w:rFonts w:ascii="Sakkal Majalla" w:hAnsi="Sakkal Majalla"/>
          <w:b/>
          <w:bCs/>
          <w:color w:val="C00000"/>
          <w:sz w:val="34"/>
          <w:rtl/>
        </w:rPr>
        <w:t>الفهم السياقي</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يفهم المعاني الضمنية والسياق اللغوي بشكل متقدّم</w:t>
      </w:r>
      <w:r w:rsidRPr="003A5C66">
        <w:rPr>
          <w:rFonts w:ascii="Sakkal Majalla" w:hAnsi="Sakkal Majalla"/>
          <w:sz w:val="34"/>
        </w:rPr>
        <w:t>.</w:t>
      </w:r>
    </w:p>
    <w:p w14:paraId="07B9C7BA" w14:textId="4D0BF9EA" w:rsidR="008229B3" w:rsidRPr="003A5C66" w:rsidRDefault="008229B3" w:rsidP="005A6759">
      <w:pPr>
        <w:keepNext/>
        <w:pageBreakBefore/>
        <w:rPr>
          <w:rFonts w:ascii="Sakkal Majalla" w:hAnsi="Sakkal Majalla"/>
          <w:b/>
          <w:bCs/>
          <w:color w:val="C00000"/>
          <w:sz w:val="34"/>
        </w:rPr>
      </w:pPr>
      <w:r w:rsidRPr="003A5C66">
        <w:rPr>
          <w:rFonts w:ascii="Sakkal Majalla" w:hAnsi="Sakkal Majalla"/>
          <w:b/>
          <w:bCs/>
          <w:color w:val="C00000"/>
          <w:sz w:val="34"/>
        </w:rPr>
        <w:lastRenderedPageBreak/>
        <w:t>3.4</w:t>
      </w:r>
      <w:r w:rsidRPr="003A5C66">
        <w:rPr>
          <w:rFonts w:ascii="Sakkal Majalla" w:hAnsi="Sakkal Majalla"/>
          <w:b/>
          <w:bCs/>
          <w:color w:val="C00000"/>
          <w:sz w:val="34"/>
          <w:rtl/>
        </w:rPr>
        <w:t>صياغة أوامر فعّالة</w:t>
      </w:r>
      <w:r w:rsidRPr="003A5C66">
        <w:rPr>
          <w:rFonts w:ascii="Sakkal Majalla" w:hAnsi="Sakkal Majalla"/>
          <w:b/>
          <w:bCs/>
          <w:color w:val="C00000"/>
          <w:sz w:val="34"/>
        </w:rPr>
        <w:t xml:space="preserve"> (Prompt Engineering) </w:t>
      </w:r>
      <w:r w:rsidRPr="003A5C66">
        <w:rPr>
          <w:rFonts w:ascii="Sakkal Majalla" w:hAnsi="Sakkal Majalla"/>
          <w:b/>
          <w:bCs/>
          <w:color w:val="C00000"/>
          <w:sz w:val="34"/>
          <w:rtl/>
        </w:rPr>
        <w:t>لتحليل البيانات</w:t>
      </w:r>
    </w:p>
    <w:p w14:paraId="7D2FE4B6" w14:textId="77777777" w:rsidR="008229B3" w:rsidRPr="003A5C66" w:rsidRDefault="008229B3" w:rsidP="008229B3">
      <w:pPr>
        <w:rPr>
          <w:rFonts w:ascii="Sakkal Majalla" w:hAnsi="Sakkal Majalla"/>
          <w:sz w:val="34"/>
        </w:rPr>
      </w:pPr>
      <w:r w:rsidRPr="003A5C66">
        <w:rPr>
          <w:rFonts w:ascii="Sakkal Majalla" w:hAnsi="Sakkal Majalla"/>
          <w:sz w:val="34"/>
          <w:rtl/>
        </w:rPr>
        <w:t>صياغة الأوامر هي المهارة الأهمّ في الحصول على نتائج دقيقة من</w:t>
      </w:r>
      <w:r w:rsidRPr="003A5C66">
        <w:rPr>
          <w:rFonts w:ascii="Sakkal Majalla" w:hAnsi="Sakkal Majalla"/>
          <w:sz w:val="34"/>
        </w:rPr>
        <w:t xml:space="preserve"> ChatGPT. </w:t>
      </w:r>
      <w:r w:rsidRPr="003A5C66">
        <w:rPr>
          <w:rFonts w:ascii="Sakkal Majalla" w:hAnsi="Sakkal Majalla"/>
          <w:sz w:val="34"/>
          <w:rtl/>
        </w:rPr>
        <w:t>الأمر الجيّد يجب أن يكون واضحاً، محدّداً، ويحتوي على السياق الكافي</w:t>
      </w:r>
      <w:r w:rsidRPr="003A5C66">
        <w:rPr>
          <w:rFonts w:ascii="Sakkal Majalla" w:hAnsi="Sakkal Majalla"/>
          <w:sz w:val="34"/>
        </w:rPr>
        <w:t>.</w:t>
      </w:r>
    </w:p>
    <w:p w14:paraId="31661886" w14:textId="77777777" w:rsidR="008229B3" w:rsidRPr="003A5C66" w:rsidRDefault="008229B3" w:rsidP="008229B3">
      <w:pPr>
        <w:rPr>
          <w:rFonts w:ascii="Sakkal Majalla" w:hAnsi="Sakkal Majalla"/>
          <w:b/>
          <w:bCs/>
          <w:color w:val="008080"/>
          <w:sz w:val="34"/>
        </w:rPr>
      </w:pPr>
      <w:r w:rsidRPr="003A5C66">
        <w:rPr>
          <w:rFonts w:ascii="Sakkal Majalla" w:hAnsi="Sakkal Majalla"/>
          <w:b/>
          <w:bCs/>
          <w:color w:val="008080"/>
          <w:sz w:val="34"/>
          <w:rtl/>
        </w:rPr>
        <w:t>المكوّنات الأساسية للأمر الفعّال</w:t>
      </w:r>
      <w:r w:rsidRPr="003A5C66">
        <w:rPr>
          <w:rFonts w:ascii="Sakkal Majalla" w:hAnsi="Sakkal Majalla"/>
          <w:b/>
          <w:bCs/>
          <w:color w:val="008080"/>
          <w:sz w:val="34"/>
        </w:rPr>
        <w:t>:</w:t>
      </w:r>
    </w:p>
    <w:p w14:paraId="5C4F5593" w14:textId="4952D862" w:rsidR="005A6759" w:rsidRPr="005A6759" w:rsidRDefault="00877611" w:rsidP="00877611">
      <w:pPr>
        <w:jc w:val="center"/>
        <w:rPr>
          <w:rFonts w:ascii="Sakkal Majalla" w:hAnsi="Sakkal Majalla"/>
          <w:color w:val="008080"/>
          <w:sz w:val="32"/>
          <w:szCs w:val="32"/>
        </w:rPr>
      </w:pPr>
      <w:r w:rsidRPr="00877611">
        <w:rPr>
          <w:rFonts w:ascii="Sakkal Majalla" w:hAnsi="Sakkal Majalla"/>
          <w:noProof/>
          <w:color w:val="008080"/>
          <w:sz w:val="32"/>
          <w:szCs w:val="32"/>
        </w:rPr>
        <mc:AlternateContent>
          <mc:Choice Requires="wpg">
            <w:drawing>
              <wp:inline distT="0" distB="0" distL="0" distR="0" wp14:anchorId="0A43F6F4" wp14:editId="361653AD">
                <wp:extent cx="5588718" cy="1039762"/>
                <wp:effectExtent l="0" t="0" r="12065" b="27305"/>
                <wp:docPr id="15" name="مجموعة 14">
                  <a:extLst xmlns:a="http://schemas.openxmlformats.org/drawingml/2006/main">
                    <a:ext uri="{FF2B5EF4-FFF2-40B4-BE49-F238E27FC236}">
                      <a16:creationId xmlns:a16="http://schemas.microsoft.com/office/drawing/2014/main" id="{4EB7B432-693F-F602-7C03-CFB716F79238}"/>
                    </a:ext>
                  </a:extLst>
                </wp:docPr>
                <wp:cNvGraphicFramePr/>
                <a:graphic xmlns:a="http://schemas.openxmlformats.org/drawingml/2006/main">
                  <a:graphicData uri="http://schemas.microsoft.com/office/word/2010/wordprocessingGroup">
                    <wpg:wgp>
                      <wpg:cNvGrpSpPr/>
                      <wpg:grpSpPr>
                        <a:xfrm>
                          <a:off x="0" y="0"/>
                          <a:ext cx="5588718" cy="1039762"/>
                          <a:chOff x="0" y="0"/>
                          <a:chExt cx="6816643" cy="1268212"/>
                        </a:xfrm>
                      </wpg:grpSpPr>
                      <wps:wsp>
                        <wps:cNvPr id="1803183627" name="شكل بيضاوي 1803183627">
                          <a:extLst>
                            <a:ext uri="{FF2B5EF4-FFF2-40B4-BE49-F238E27FC236}">
                              <a16:creationId xmlns:a16="http://schemas.microsoft.com/office/drawing/2014/main" id="{4C75FE76-D7A7-52B8-3B3C-D2349484867F}"/>
                            </a:ext>
                          </a:extLst>
                        </wps:cNvPr>
                        <wps:cNvSpPr/>
                        <wps:spPr>
                          <a:xfrm>
                            <a:off x="3430514" y="0"/>
                            <a:ext cx="1684186" cy="1268212"/>
                          </a:xfrm>
                          <a:prstGeom prst="ellipse">
                            <a:avLst/>
                          </a:prstGeom>
                          <a:solidFill>
                            <a:schemeClr val="bg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97873739" name="شكل بيضاوي 1097873739">
                          <a:extLst>
                            <a:ext uri="{FF2B5EF4-FFF2-40B4-BE49-F238E27FC236}">
                              <a16:creationId xmlns:a16="http://schemas.microsoft.com/office/drawing/2014/main" id="{FEC1D63A-D5A4-0892-A58C-C97C995D157C}"/>
                            </a:ext>
                          </a:extLst>
                        </wps:cNvPr>
                        <wps:cNvSpPr/>
                        <wps:spPr>
                          <a:xfrm>
                            <a:off x="1715257" y="0"/>
                            <a:ext cx="1684186" cy="1268212"/>
                          </a:xfrm>
                          <a:prstGeom prst="ellipse">
                            <a:avLst/>
                          </a:prstGeom>
                          <a:solidFill>
                            <a:schemeClr val="bg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50125515" name="شكل بيضاوي 1550125515">
                          <a:extLst>
                            <a:ext uri="{FF2B5EF4-FFF2-40B4-BE49-F238E27FC236}">
                              <a16:creationId xmlns:a16="http://schemas.microsoft.com/office/drawing/2014/main" id="{039588C0-8E69-E588-8083-95C1695F768C}"/>
                            </a:ext>
                          </a:extLst>
                        </wps:cNvPr>
                        <wps:cNvSpPr/>
                        <wps:spPr>
                          <a:xfrm>
                            <a:off x="0" y="0"/>
                            <a:ext cx="1684186" cy="1268212"/>
                          </a:xfrm>
                          <a:prstGeom prst="ellipse">
                            <a:avLst/>
                          </a:prstGeom>
                          <a:solidFill>
                            <a:schemeClr val="bg1">
                              <a:lumMod val="6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40218675" name="شكل بيضاوي 1740218675">
                          <a:extLst>
                            <a:ext uri="{FF2B5EF4-FFF2-40B4-BE49-F238E27FC236}">
                              <a16:creationId xmlns:a16="http://schemas.microsoft.com/office/drawing/2014/main" id="{09EEE7AA-C8AF-30A5-C6EF-5B54CC21194E}"/>
                            </a:ext>
                          </a:extLst>
                        </wps:cNvPr>
                        <wps:cNvSpPr/>
                        <wps:spPr>
                          <a:xfrm>
                            <a:off x="5132457" y="0"/>
                            <a:ext cx="1684186" cy="1268212"/>
                          </a:xfrm>
                          <a:prstGeom prst="ellipse">
                            <a:avLst/>
                          </a:prstGeom>
                          <a:solidFill>
                            <a:schemeClr val="bg1">
                              <a:lumMod val="85000"/>
                            </a:schemeClr>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2052097" name="Picture 6" descr="Context ">
                            <a:extLst>
                              <a:ext uri="{FF2B5EF4-FFF2-40B4-BE49-F238E27FC236}">
                                <a16:creationId xmlns:a16="http://schemas.microsoft.com/office/drawing/2014/main" id="{AD41F139-79EF-062E-A970-10591121DA66}"/>
                              </a:ext>
                            </a:extLst>
                          </pic:cNvPr>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5675252"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1433843" name="Picture 8" descr="Task ">
                            <a:extLst>
                              <a:ext uri="{FF2B5EF4-FFF2-40B4-BE49-F238E27FC236}">
                                <a16:creationId xmlns:a16="http://schemas.microsoft.com/office/drawing/2014/main" id="{1D899392-40A0-158E-BAD6-7E088C2B62A7}"/>
                              </a:ext>
                            </a:extLst>
                          </pic:cNvPr>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3831269"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6615110" name="Picture 10" descr="Format ">
                            <a:extLst>
                              <a:ext uri="{FF2B5EF4-FFF2-40B4-BE49-F238E27FC236}">
                                <a16:creationId xmlns:a16="http://schemas.microsoft.com/office/drawing/2014/main" id="{FE39022E-508B-21A3-048E-4A3905A78F1F}"/>
                              </a:ext>
                            </a:extLst>
                          </pic:cNvPr>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2258052"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41872050" name="Picture 12" descr="Task planner ">
                            <a:extLst>
                              <a:ext uri="{FF2B5EF4-FFF2-40B4-BE49-F238E27FC236}">
                                <a16:creationId xmlns:a16="http://schemas.microsoft.com/office/drawing/2014/main" id="{14F94F83-5B65-5034-3B25-CEC345C97FB3}"/>
                              </a:ext>
                            </a:extLst>
                          </pic:cNvPr>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542795" y="60874"/>
                            <a:ext cx="598596" cy="598596"/>
                          </a:xfrm>
                          <a:prstGeom prst="rect">
                            <a:avLst/>
                          </a:prstGeom>
                          <a:noFill/>
                          <a:extLst>
                            <a:ext uri="{909E8E84-426E-40DD-AFC4-6F175D3DCCD1}">
                              <a14:hiddenFill xmlns:a14="http://schemas.microsoft.com/office/drawing/2010/main">
                                <a:solidFill>
                                  <a:srgbClr val="FFFFFF"/>
                                </a:solidFill>
                              </a14:hiddenFill>
                            </a:ext>
                          </a:extLst>
                        </pic:spPr>
                      </pic:pic>
                      <wps:wsp>
                        <wps:cNvPr id="1673901540" name="مربع نص 8">
                          <a:extLst>
                            <a:ext uri="{FF2B5EF4-FFF2-40B4-BE49-F238E27FC236}">
                              <a16:creationId xmlns:a16="http://schemas.microsoft.com/office/drawing/2014/main" id="{B32C8053-8A3C-DBD1-CE4D-69F61C31F8FA}"/>
                            </a:ext>
                          </a:extLst>
                        </wps:cNvPr>
                        <wps:cNvSpPr txBox="1"/>
                        <wps:spPr>
                          <a:xfrm>
                            <a:off x="5555957" y="720157"/>
                            <a:ext cx="837255" cy="460838"/>
                          </a:xfrm>
                          <a:prstGeom prst="rect">
                            <a:avLst/>
                          </a:prstGeom>
                          <a:noFill/>
                        </wps:spPr>
                        <wps:txbx>
                          <w:txbxContent>
                            <w:p w14:paraId="40EC8422"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السياق </w:t>
                              </w:r>
                            </w:p>
                          </w:txbxContent>
                        </wps:txbx>
                        <wps:bodyPr wrap="square">
                          <a:spAutoFit/>
                        </wps:bodyPr>
                      </wps:wsp>
                      <wps:wsp>
                        <wps:cNvPr id="1847035425" name="مربع نص 9">
                          <a:extLst>
                            <a:ext uri="{FF2B5EF4-FFF2-40B4-BE49-F238E27FC236}">
                              <a16:creationId xmlns:a16="http://schemas.microsoft.com/office/drawing/2014/main" id="{A34D639A-B9F7-0ED6-4AFF-A64BECFD83B6}"/>
                            </a:ext>
                          </a:extLst>
                        </wps:cNvPr>
                        <wps:cNvSpPr txBox="1"/>
                        <wps:spPr>
                          <a:xfrm>
                            <a:off x="3822967" y="720158"/>
                            <a:ext cx="837255" cy="460838"/>
                          </a:xfrm>
                          <a:prstGeom prst="rect">
                            <a:avLst/>
                          </a:prstGeom>
                          <a:noFill/>
                        </wps:spPr>
                        <wps:txbx>
                          <w:txbxContent>
                            <w:p w14:paraId="4C95D69B"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المهمّة  </w:t>
                              </w:r>
                            </w:p>
                          </w:txbxContent>
                        </wps:txbx>
                        <wps:bodyPr wrap="square">
                          <a:spAutoFit/>
                        </wps:bodyPr>
                      </wps:wsp>
                      <wps:wsp>
                        <wps:cNvPr id="1316739909" name="مربع نص 10">
                          <a:extLst>
                            <a:ext uri="{FF2B5EF4-FFF2-40B4-BE49-F238E27FC236}">
                              <a16:creationId xmlns:a16="http://schemas.microsoft.com/office/drawing/2014/main" id="{DEBF2F36-9257-FDA3-2D3F-6D58A45BAC47}"/>
                            </a:ext>
                          </a:extLst>
                        </wps:cNvPr>
                        <wps:cNvSpPr txBox="1"/>
                        <wps:spPr>
                          <a:xfrm>
                            <a:off x="1720238" y="670890"/>
                            <a:ext cx="1514185" cy="460838"/>
                          </a:xfrm>
                          <a:prstGeom prst="rect">
                            <a:avLst/>
                          </a:prstGeom>
                          <a:noFill/>
                        </wps:spPr>
                        <wps:txbx>
                          <w:txbxContent>
                            <w:p w14:paraId="2B56D260"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التنسيق المطلوب </w:t>
                              </w:r>
                            </w:p>
                          </w:txbxContent>
                        </wps:txbx>
                        <wps:bodyPr wrap="square">
                          <a:spAutoFit/>
                        </wps:bodyPr>
                      </wps:wsp>
                      <wps:wsp>
                        <wps:cNvPr id="957288744" name="مربع نص 11">
                          <a:extLst>
                            <a:ext uri="{FF2B5EF4-FFF2-40B4-BE49-F238E27FC236}">
                              <a16:creationId xmlns:a16="http://schemas.microsoft.com/office/drawing/2014/main" id="{FC11DC95-83FF-9141-F04A-5037A7B63830}"/>
                            </a:ext>
                          </a:extLst>
                        </wps:cNvPr>
                        <wps:cNvSpPr txBox="1"/>
                        <wps:spPr>
                          <a:xfrm>
                            <a:off x="74065" y="670890"/>
                            <a:ext cx="1428988" cy="460838"/>
                          </a:xfrm>
                          <a:prstGeom prst="rect">
                            <a:avLst/>
                          </a:prstGeom>
                          <a:noFill/>
                        </wps:spPr>
                        <wps:txbx>
                          <w:txbxContent>
                            <w:p w14:paraId="3CD16D17"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القيود والمعايير </w:t>
                              </w:r>
                            </w:p>
                          </w:txbxContent>
                        </wps:txbx>
                        <wps:bodyPr wrap="square">
                          <a:spAutoFit/>
                        </wps:bodyPr>
                      </wps:wsp>
                    </wpg:wgp>
                  </a:graphicData>
                </a:graphic>
              </wp:inline>
            </w:drawing>
          </mc:Choice>
          <mc:Fallback>
            <w:pict>
              <v:group w14:anchorId="0A43F6F4" id="مجموعة 14" o:spid="_x0000_s1576" style="width:440.05pt;height:81.85pt;mso-position-horizontal-relative:char;mso-position-vertical-relative:line" coordsize="68166,12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">
                <v:oval id="شكل بيضاوي 1803183627" o:spid="_x0000_s1577" style="position:absolute;left:34305;width:16842;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" fillcolor="#bfbfbf [2412]" strokecolor="#09101d [484]" strokeweight="1pt">
                  <v:stroke joinstyle="miter"/>
                </v:oval>
                <v:oval id="شكل بيضاوي 1097873739" o:spid="_x0000_s1578" style="position:absolute;left:17152;width:16842;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" fillcolor="#bfbfbf [2412]" strokecolor="#09101d [484]" strokeweight="1pt">
                  <v:stroke joinstyle="miter"/>
                </v:oval>
                <v:oval id="شكل بيضاوي 1550125515" o:spid="_x0000_s1579" style="position:absolute;width:16841;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" fillcolor="#a5a5a5 [2092]" strokecolor="#09101d [484]" strokeweight="1pt">
                  <v:stroke joinstyle="miter"/>
                </v:oval>
                <v:oval id="شكل بيضاوي 1740218675" o:spid="_x0000_s1580" style="position:absolute;left:51324;width:16842;height:12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" fillcolor="#d8d8d8 [2732]" strokecolor="#09101d [484]" strokeweight="1pt">
                  <v:stroke joinstyle="miter"/>
                </v:oval>
                <v:shape id="Picture 6" o:spid="_x0000_s1581" type="#_x0000_t75" alt="Context " style="position:absolute;left:56752;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">
                  <v:imagedata r:id="rId202" o:title="Context "/>
                </v:shape>
                <v:shape id="Picture 8" o:spid="_x0000_s1582" type="#_x0000_t75" alt="Task " style="position:absolute;left:38312;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">
                  <v:imagedata r:id="rId203" o:title="Task "/>
                </v:shape>
                <v:shape id="Picture 10" o:spid="_x0000_s1583" type="#_x0000_t75" alt="Format " style="position:absolute;left:22580;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">
                  <v:imagedata r:id="rId204" o:title="Format "/>
                </v:shape>
                <v:shape id="Picture 12" o:spid="_x0000_s1584" type="#_x0000_t75" alt="Task planner " style="position:absolute;left:5427;top:608;width:5986;height:5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">
                  <v:imagedata r:id="rId205" o:title="Task planner "/>
                </v:shape>
                <v:shape id="مربع نص 8" o:spid="_x0000_s1585" type="#_x0000_t202" style="position:absolute;left:55559;top:7201;width:8373;height:4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" filled="f" stroked="f">
                  <v:textbox style="mso-fit-shape-to-text:t">
                    <w:txbxContent>
                      <w:p w14:paraId="40EC8422"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السياق </w:t>
                        </w:r>
                      </w:p>
                    </w:txbxContent>
                  </v:textbox>
                </v:shape>
                <v:shape id="مربع نص 9" o:spid="_x0000_s1586" type="#_x0000_t202" style="position:absolute;left:38229;top:7201;width:8373;height:4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" filled="f" stroked="f">
                  <v:textbox style="mso-fit-shape-to-text:t">
                    <w:txbxContent>
                      <w:p w14:paraId="4C95D69B"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المهمّة  </w:t>
                        </w:r>
                      </w:p>
                    </w:txbxContent>
                  </v:textbox>
                </v:shape>
                <v:shape id="مربع نص 10" o:spid="_x0000_s1587" type="#_x0000_t202" style="position:absolute;left:17202;top:6708;width:15142;height:4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" filled="f" stroked="f">
                  <v:textbox style="mso-fit-shape-to-text:t">
                    <w:txbxContent>
                      <w:p w14:paraId="2B56D260"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التنسيق المطلوب </w:t>
                        </w:r>
                      </w:p>
                    </w:txbxContent>
                  </v:textbox>
                </v:shape>
                <v:shape id="مربع نص 11" o:spid="_x0000_s1588" type="#_x0000_t202" style="position:absolute;left:740;top:6708;width:14290;height:4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" filled="f" stroked="f">
                  <v:textbox style="mso-fit-shape-to-text:t">
                    <w:txbxContent>
                      <w:p w14:paraId="3CD16D17" w14:textId="77777777" w:rsidR="00877611" w:rsidRDefault="00877611" w:rsidP="00877611">
                        <w:pPr>
                          <w:bidi w:val="0"/>
                          <w:jc w:val="center"/>
                          <w:rPr>
                            <w:rFonts w:ascii="Adobe Arabic" w:eastAsia="Calibri" w:hAnsi="Adobe Arabic" w:cs="Adobe Arabic"/>
                            <w:b/>
                            <w:bCs/>
                            <w:color w:val="000000"/>
                            <w:kern w:val="24"/>
                            <w:sz w:val="36"/>
                            <w:szCs w:val="36"/>
                          </w:rPr>
                        </w:pPr>
                        <w:r>
                          <w:rPr>
                            <w:rFonts w:ascii="Adobe Arabic" w:eastAsia="Calibri" w:hAnsi="Adobe Arabic" w:cs="Adobe Arabic"/>
                            <w:b/>
                            <w:bCs/>
                            <w:color w:val="000000"/>
                            <w:kern w:val="24"/>
                            <w:sz w:val="36"/>
                            <w:szCs w:val="36"/>
                            <w:rtl/>
                          </w:rPr>
                          <w:t xml:space="preserve">القيود والمعايير </w:t>
                        </w:r>
                      </w:p>
                    </w:txbxContent>
                  </v:textbox>
                </v:shape>
                <w10:anchorlock/>
              </v:group>
            </w:pict>
          </mc:Fallback>
        </mc:AlternateContent>
      </w:r>
    </w:p>
    <w:p w14:paraId="34C790A4"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السياق</w:t>
      </w:r>
      <w:r w:rsidRPr="003A5C66">
        <w:rPr>
          <w:rFonts w:ascii="Sakkal Majalla" w:hAnsi="Sakkal Majalla"/>
          <w:b/>
          <w:bCs/>
          <w:color w:val="C00000"/>
          <w:sz w:val="34"/>
        </w:rPr>
        <w:t xml:space="preserve"> (Context):</w:t>
      </w:r>
      <w:r w:rsidRPr="003A5C66">
        <w:rPr>
          <w:rFonts w:ascii="Sakkal Majalla" w:hAnsi="Sakkal Majalla"/>
          <w:color w:val="C00000"/>
          <w:sz w:val="34"/>
        </w:rPr>
        <w:t xml:space="preserve"> </w:t>
      </w:r>
      <w:r w:rsidRPr="003A5C66">
        <w:rPr>
          <w:rFonts w:ascii="Sakkal Majalla" w:hAnsi="Sakkal Majalla"/>
          <w:sz w:val="34"/>
          <w:rtl/>
        </w:rPr>
        <w:t>معلومات عن طبيعة البيانات ومصدرها</w:t>
      </w:r>
      <w:r w:rsidRPr="003A5C66">
        <w:rPr>
          <w:rFonts w:ascii="Sakkal Majalla" w:hAnsi="Sakkal Majalla"/>
          <w:sz w:val="34"/>
        </w:rPr>
        <w:t>.</w:t>
      </w:r>
    </w:p>
    <w:p w14:paraId="6704B3C0"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المهمّة</w:t>
      </w:r>
      <w:r w:rsidRPr="003A5C66">
        <w:rPr>
          <w:rFonts w:ascii="Sakkal Majalla" w:hAnsi="Sakkal Majalla"/>
          <w:b/>
          <w:bCs/>
          <w:color w:val="C00000"/>
          <w:sz w:val="34"/>
        </w:rPr>
        <w:t xml:space="preserve"> (Task):</w:t>
      </w:r>
      <w:r w:rsidRPr="003A5C66">
        <w:rPr>
          <w:rFonts w:ascii="Sakkal Majalla" w:hAnsi="Sakkal Majalla"/>
          <w:color w:val="C00000"/>
          <w:sz w:val="34"/>
        </w:rPr>
        <w:t xml:space="preserve"> </w:t>
      </w:r>
      <w:r w:rsidRPr="003A5C66">
        <w:rPr>
          <w:rFonts w:ascii="Sakkal Majalla" w:hAnsi="Sakkal Majalla"/>
          <w:sz w:val="34"/>
          <w:rtl/>
        </w:rPr>
        <w:t>ما تريد من</w:t>
      </w:r>
      <w:r w:rsidRPr="003A5C66">
        <w:rPr>
          <w:rFonts w:ascii="Sakkal Majalla" w:hAnsi="Sakkal Majalla"/>
          <w:sz w:val="34"/>
        </w:rPr>
        <w:t xml:space="preserve"> ChatGPT </w:t>
      </w:r>
      <w:r w:rsidRPr="003A5C66">
        <w:rPr>
          <w:rFonts w:ascii="Sakkal Majalla" w:hAnsi="Sakkal Majalla"/>
          <w:sz w:val="34"/>
          <w:rtl/>
        </w:rPr>
        <w:t>أن يفعله بالضبط</w:t>
      </w:r>
      <w:r w:rsidRPr="003A5C66">
        <w:rPr>
          <w:rFonts w:ascii="Sakkal Majalla" w:hAnsi="Sakkal Majalla"/>
          <w:sz w:val="34"/>
        </w:rPr>
        <w:t>.</w:t>
      </w:r>
    </w:p>
    <w:p w14:paraId="3A70B43A"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التنسيق المطلوب</w:t>
      </w:r>
      <w:r w:rsidRPr="003A5C66">
        <w:rPr>
          <w:rFonts w:ascii="Sakkal Majalla" w:hAnsi="Sakkal Majalla"/>
          <w:b/>
          <w:bCs/>
          <w:color w:val="C00000"/>
          <w:sz w:val="34"/>
        </w:rPr>
        <w:t xml:space="preserve"> (Format):</w:t>
      </w:r>
      <w:r w:rsidRPr="003A5C66">
        <w:rPr>
          <w:rFonts w:ascii="Sakkal Majalla" w:hAnsi="Sakkal Majalla"/>
          <w:color w:val="C00000"/>
          <w:sz w:val="34"/>
        </w:rPr>
        <w:t xml:space="preserve"> </w:t>
      </w:r>
      <w:r w:rsidRPr="003A5C66">
        <w:rPr>
          <w:rFonts w:ascii="Sakkal Majalla" w:hAnsi="Sakkal Majalla"/>
          <w:sz w:val="34"/>
          <w:rtl/>
        </w:rPr>
        <w:t>كيف تريد عرض النتائج (جدول، قائمة، نقاط، إلخ)</w:t>
      </w:r>
      <w:r w:rsidRPr="003A5C66">
        <w:rPr>
          <w:rFonts w:ascii="Sakkal Majalla" w:hAnsi="Sakkal Majalla"/>
          <w:sz w:val="34"/>
        </w:rPr>
        <w:t>.</w:t>
      </w:r>
    </w:p>
    <w:p w14:paraId="10BEE8FE" w14:textId="77777777" w:rsidR="008229B3" w:rsidRPr="003A5C66" w:rsidRDefault="008229B3">
      <w:pPr>
        <w:numPr>
          <w:ilvl w:val="0"/>
          <w:numId w:val="62"/>
        </w:numPr>
        <w:spacing w:after="160" w:line="259" w:lineRule="auto"/>
        <w:jc w:val="left"/>
        <w:rPr>
          <w:rFonts w:ascii="Sakkal Majalla" w:hAnsi="Sakkal Majalla"/>
          <w:sz w:val="34"/>
        </w:rPr>
      </w:pPr>
      <w:r w:rsidRPr="003A5C66">
        <w:rPr>
          <w:rFonts w:ascii="Sakkal Majalla" w:hAnsi="Sakkal Majalla"/>
          <w:b/>
          <w:bCs/>
          <w:color w:val="C00000"/>
          <w:sz w:val="34"/>
          <w:rtl/>
        </w:rPr>
        <w:t>القيود والمعايير</w:t>
      </w:r>
      <w:r w:rsidRPr="003A5C66">
        <w:rPr>
          <w:rFonts w:ascii="Sakkal Majalla" w:hAnsi="Sakkal Majalla"/>
          <w:b/>
          <w:bCs/>
          <w:color w:val="C00000"/>
          <w:sz w:val="34"/>
        </w:rPr>
        <w:t xml:space="preserve"> (Constraints):</w:t>
      </w:r>
      <w:r w:rsidRPr="003A5C66">
        <w:rPr>
          <w:rFonts w:ascii="Sakkal Majalla" w:hAnsi="Sakkal Majalla"/>
          <w:color w:val="C00000"/>
          <w:sz w:val="34"/>
        </w:rPr>
        <w:t xml:space="preserve"> </w:t>
      </w:r>
      <w:r w:rsidRPr="003A5C66">
        <w:rPr>
          <w:rFonts w:ascii="Sakkal Majalla" w:hAnsi="Sakkal Majalla"/>
          <w:sz w:val="34"/>
          <w:rtl/>
        </w:rPr>
        <w:t>أي معايير محدّدة للتحليل</w:t>
      </w:r>
      <w:r w:rsidRPr="003A5C66">
        <w:rPr>
          <w:rFonts w:ascii="Sakkal Majalla" w:hAnsi="Sakkal Majalla"/>
          <w:sz w:val="34"/>
        </w:rPr>
        <w:t>.</w:t>
      </w:r>
    </w:p>
    <w:p w14:paraId="06FD1C89" w14:textId="77777777" w:rsidR="008229B3" w:rsidRDefault="008229B3" w:rsidP="008229B3">
      <w:pPr>
        <w:rPr>
          <w:rFonts w:ascii="Sakkal Majalla" w:hAnsi="Sakkal Majalla"/>
          <w:sz w:val="32"/>
          <w:szCs w:val="32"/>
          <w:rtl/>
        </w:rPr>
      </w:pPr>
    </w:p>
    <w:p w14:paraId="373C7974" w14:textId="186AE085" w:rsidR="008229B3" w:rsidRPr="003A5C66" w:rsidRDefault="00877611" w:rsidP="008229B3">
      <w:pPr>
        <w:rPr>
          <w:rFonts w:ascii="Sakkal Majalla" w:hAnsi="Sakkal Majalla"/>
          <w:b/>
          <w:bCs/>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79872" behindDoc="0" locked="0" layoutInCell="1" allowOverlap="1" wp14:anchorId="573411C0" wp14:editId="4481527E">
                <wp:simplePos x="0" y="0"/>
                <wp:positionH relativeFrom="column">
                  <wp:posOffset>5372100</wp:posOffset>
                </wp:positionH>
                <wp:positionV relativeFrom="paragraph">
                  <wp:posOffset>2540</wp:posOffset>
                </wp:positionV>
                <wp:extent cx="361315" cy="324485"/>
                <wp:effectExtent l="0" t="0" r="635" b="0"/>
                <wp:wrapSquare wrapText="bothSides"/>
                <wp:docPr id="2132267579"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792865428"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97341909"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8D86C79" id="Group 20" o:spid="_x0000_s1026" style="position:absolute;margin-left:423pt;margin-top:.2pt;width:28.45pt;height:25.55pt;z-index:2528798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LIti3ffAAAABwEAAA8AAABkcnMvZG93bnJldi54&#10;bWxMj0FrwkAUhO+F/oflCb3VTawRjXkRkbYnKVQLpbc1+0yC2bchuybx33d7qsdhhplvss1oGtFT&#10;52rLCPE0AkFcWF1zifB1fHtegnBesVaNZUK4kYNN/viQqVTbgT+pP/hShBJ2qUKovG9TKV1RkVFu&#10;alvi4J1tZ5QPsiul7tQQyk0jZ1G0kEbVHBYq1dKuouJyuBqE90EN25f4td9fzrvbzzH5+N7HhPg0&#10;GbdrEJ5G/x+GP/yADnlgOtkraycahOV8Eb54hDmIYK+i2QrECSGJE5B5Ju/581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(1) - تحليل مشاعر تعليقات العملاء</w:t>
      </w:r>
      <w:r w:rsidR="008229B3" w:rsidRPr="003A5C66">
        <w:rPr>
          <w:rFonts w:ascii="Sakkal Majalla" w:hAnsi="Sakkal Majalla"/>
          <w:b/>
          <w:bCs/>
          <w:sz w:val="34"/>
        </w:rPr>
        <w:t>:</w:t>
      </w:r>
    </w:p>
    <w:p w14:paraId="33F84CAA" w14:textId="77777777" w:rsidR="00877611" w:rsidRPr="00A30D09" w:rsidRDefault="00877611" w:rsidP="008229B3">
      <w:pPr>
        <w:rPr>
          <w:rFonts w:ascii="Sakkal Majalla" w:hAnsi="Sakkal Majalla"/>
          <w:sz w:val="32"/>
          <w:szCs w:val="32"/>
        </w:rPr>
      </w:pPr>
    </w:p>
    <w:p w14:paraId="260C2E22"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الأمر الضعيف</w:t>
      </w:r>
      <w:r w:rsidRPr="003A5C66">
        <w:rPr>
          <w:rFonts w:ascii="Sakkal Majalla" w:hAnsi="Sakkal Majalla"/>
          <w:b/>
          <w:bCs/>
          <w:sz w:val="34"/>
        </w:rPr>
        <w:t>:</w:t>
      </w:r>
    </w:p>
    <w:p w14:paraId="3C52A3C5" w14:textId="77777777" w:rsidR="008229B3" w:rsidRPr="003A5C66" w:rsidRDefault="008229B3" w:rsidP="008229B3">
      <w:pPr>
        <w:shd w:val="clear" w:color="auto" w:fill="F2F2F2" w:themeFill="background1" w:themeFillShade="F2"/>
        <w:rPr>
          <w:rFonts w:ascii="Sakkal Majalla" w:hAnsi="Sakkal Majalla"/>
          <w:sz w:val="34"/>
          <w:rtl/>
        </w:rPr>
      </w:pPr>
      <w:r w:rsidRPr="003A5C66">
        <w:rPr>
          <w:rFonts w:ascii="Sakkal Majalla" w:hAnsi="Sakkal Majalla"/>
          <w:sz w:val="34"/>
          <w:rtl/>
        </w:rPr>
        <w:t>حلّل هذه التعليقات.</w:t>
      </w:r>
    </w:p>
    <w:p w14:paraId="1E1BB737" w14:textId="77777777" w:rsidR="00877611" w:rsidRDefault="00877611" w:rsidP="008229B3">
      <w:pPr>
        <w:rPr>
          <w:rFonts w:ascii="Sakkal Majalla" w:hAnsi="Sakkal Majalla"/>
          <w:b/>
          <w:bCs/>
          <w:color w:val="008000"/>
          <w:sz w:val="32"/>
          <w:szCs w:val="32"/>
        </w:rPr>
      </w:pPr>
    </w:p>
    <w:p w14:paraId="403B60CC" w14:textId="30469054" w:rsidR="008229B3" w:rsidRPr="003A5C66" w:rsidRDefault="008229B3" w:rsidP="008229B3">
      <w:pPr>
        <w:rPr>
          <w:rFonts w:ascii="Sakkal Majalla" w:hAnsi="Sakkal Majalla"/>
          <w:sz w:val="34"/>
        </w:rPr>
      </w:pPr>
      <w:r w:rsidRPr="003A5C66">
        <w:rPr>
          <w:rFonts w:ascii="Sakkal Majalla" w:hAnsi="Sakkal Majalla"/>
          <w:b/>
          <w:bCs/>
          <w:sz w:val="34"/>
          <w:rtl/>
        </w:rPr>
        <w:t>الأمر الفعّال</w:t>
      </w:r>
      <w:r w:rsidRPr="003A5C66">
        <w:rPr>
          <w:rFonts w:ascii="Sakkal Majalla" w:hAnsi="Sakkal Majalla"/>
          <w:b/>
          <w:bCs/>
          <w:sz w:val="34"/>
        </w:rPr>
        <w:t>:</w:t>
      </w:r>
    </w:p>
    <w:p w14:paraId="40FD5098"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أنا مدير تسويق في شركة إلكترونيات. لدي 5 تعليقات من عملاء على منتجنا الجديد (سمّاعات لاسلكية). أريدك أن تحلّل مشاعر كلّ تعليق (إيجابي/سلبي/محايد)، وتحدّد الموضوعات الرئيسية المذكورة (مثل: الجودة، السعر، خدمة العملاء، التصميم)، ثمّ تقدّم ملخّصاً عامّاً للانطباعات.</w:t>
      </w:r>
    </w:p>
    <w:p w14:paraId="5109B2EE"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اعرض النتائج في جدول يحتوي على: رقم التعليق، المشاعر، الموضوعات الرئيسية، وملاحظات إضافية.</w:t>
      </w:r>
    </w:p>
    <w:p w14:paraId="7C223AE2" w14:textId="77777777" w:rsidR="008229B3" w:rsidRPr="00A30D09" w:rsidRDefault="008229B3" w:rsidP="008229B3">
      <w:pPr>
        <w:shd w:val="clear" w:color="auto" w:fill="F2F2F2" w:themeFill="background1" w:themeFillShade="F2"/>
        <w:rPr>
          <w:rFonts w:ascii="Sakkal Majalla" w:hAnsi="Sakkal Majalla"/>
          <w:b/>
          <w:bCs/>
          <w:sz w:val="32"/>
          <w:szCs w:val="32"/>
          <w:rtl/>
        </w:rPr>
      </w:pPr>
      <w:r w:rsidRPr="00A30D09">
        <w:rPr>
          <w:rFonts w:ascii="Sakkal Majalla" w:hAnsi="Sakkal Majalla"/>
          <w:b/>
          <w:bCs/>
          <w:sz w:val="32"/>
          <w:szCs w:val="32"/>
          <w:rtl/>
        </w:rPr>
        <w:t>التعليقات:</w:t>
      </w:r>
    </w:p>
    <w:p w14:paraId="4839FBEB"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1. "السمّاعات رائعة! الصوت نقيّ جداً والبطارية تدوم طويلاً، لكن السعر مرتفع قليلاً."</w:t>
      </w:r>
    </w:p>
    <w:p w14:paraId="73823E1C"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2. "منتج سيّئ، توقّفت عن العمل بعد أسبوعين فقط. خدمة العملاء لم تساعدني."</w:t>
      </w:r>
    </w:p>
    <w:p w14:paraId="6695ACE8"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lastRenderedPageBreak/>
        <w:t>3. "جيّدة بشكل عام، التصميم أنيق لكن الراحة أقلّ من المتوقّع عند الاستخدام الطويل."</w:t>
      </w:r>
    </w:p>
    <w:p w14:paraId="1717407D"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4. "أفضل سمّاعات اشتريتها! تستحقّ كلّ قرش دفعته."</w:t>
      </w:r>
    </w:p>
    <w:p w14:paraId="7211A6B7" w14:textId="77777777" w:rsidR="008229B3"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5. "مقبولة، لا شيء مميّز ولا شيء سيّئ."</w:t>
      </w:r>
    </w:p>
    <w:p w14:paraId="2A35BA3C" w14:textId="77777777" w:rsidR="008229B3" w:rsidRPr="00A30D09" w:rsidRDefault="008229B3" w:rsidP="008229B3">
      <w:pPr>
        <w:rPr>
          <w:rFonts w:ascii="Sakkal Majalla" w:hAnsi="Sakkal Majalla"/>
          <w:sz w:val="32"/>
          <w:szCs w:val="32"/>
          <w:rtl/>
        </w:rPr>
      </w:pPr>
    </w:p>
    <w:p w14:paraId="6A365E18" w14:textId="2EF47976" w:rsidR="008229B3" w:rsidRPr="00A30D09" w:rsidRDefault="008229B3" w:rsidP="008229B3">
      <w:pPr>
        <w:rPr>
          <w:rFonts w:ascii="Sakkal Majalla" w:hAnsi="Sakkal Majalla"/>
          <w:sz w:val="32"/>
          <w:szCs w:val="32"/>
        </w:rPr>
      </w:pPr>
      <w:r w:rsidRPr="00A30D09">
        <w:rPr>
          <w:rFonts w:ascii="Sakkal Majalla" w:hAnsi="Sakkal Majalla"/>
          <w:b/>
          <w:bCs/>
          <w:sz w:val="32"/>
          <w:szCs w:val="32"/>
          <w:rtl/>
        </w:rPr>
        <w:t>النتيجة المتوقّعة من</w:t>
      </w:r>
      <w:r w:rsidRPr="00A30D09">
        <w:rPr>
          <w:rFonts w:ascii="Sakkal Majalla" w:hAnsi="Sakkal Majalla"/>
          <w:b/>
          <w:bCs/>
          <w:sz w:val="32"/>
          <w:szCs w:val="32"/>
        </w:rPr>
        <w:t xml:space="preserve"> ChatGPT</w:t>
      </w:r>
      <w:r w:rsidR="007510DC">
        <w:rPr>
          <w:rFonts w:ascii="Sakkal Majalla" w:hAnsi="Sakkal Majalla" w:hint="cs"/>
          <w:b/>
          <w:bCs/>
          <w:sz w:val="32"/>
          <w:szCs w:val="32"/>
          <w:rtl/>
        </w:rPr>
        <w:t>:</w:t>
      </w:r>
    </w:p>
    <w:tbl>
      <w:tblPr>
        <w:bidiVisual/>
        <w:tblW w:w="5791"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49"/>
        <w:gridCol w:w="2276"/>
        <w:gridCol w:w="3210"/>
        <w:gridCol w:w="3707"/>
      </w:tblGrid>
      <w:tr w:rsidR="00877611" w:rsidRPr="00877611" w14:paraId="49953551" w14:textId="77777777" w:rsidTr="000D7AAA">
        <w:trPr>
          <w:trHeight w:val="1146"/>
          <w:tblHeader/>
          <w:tblCellSpacing w:w="15" w:type="dxa"/>
          <w:jc w:val="center"/>
        </w:trPr>
        <w:tc>
          <w:tcPr>
            <w:tcW w:w="577" w:type="pct"/>
            <w:shd w:val="clear" w:color="auto" w:fill="F2F2F2" w:themeFill="background1" w:themeFillShade="F2"/>
            <w:vAlign w:val="center"/>
            <w:hideMark/>
          </w:tcPr>
          <w:p w14:paraId="42C4B7CE"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رقم التعليق</w:t>
            </w:r>
          </w:p>
        </w:tc>
        <w:tc>
          <w:tcPr>
            <w:tcW w:w="1075" w:type="pct"/>
            <w:shd w:val="clear" w:color="auto" w:fill="F2F2F2" w:themeFill="background1" w:themeFillShade="F2"/>
            <w:vAlign w:val="center"/>
            <w:hideMark/>
          </w:tcPr>
          <w:p w14:paraId="0FCC21B2"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المشاعر</w:t>
            </w:r>
          </w:p>
        </w:tc>
        <w:tc>
          <w:tcPr>
            <w:tcW w:w="1523" w:type="pct"/>
            <w:shd w:val="clear" w:color="auto" w:fill="F2F2F2" w:themeFill="background1" w:themeFillShade="F2"/>
            <w:vAlign w:val="center"/>
            <w:hideMark/>
          </w:tcPr>
          <w:p w14:paraId="2535648F"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الموضوعات الرئيسية</w:t>
            </w:r>
          </w:p>
        </w:tc>
        <w:tc>
          <w:tcPr>
            <w:tcW w:w="1753" w:type="pct"/>
            <w:shd w:val="clear" w:color="auto" w:fill="F2F2F2" w:themeFill="background1" w:themeFillShade="F2"/>
            <w:vAlign w:val="center"/>
            <w:hideMark/>
          </w:tcPr>
          <w:p w14:paraId="0C5F92F3" w14:textId="77777777" w:rsidR="008229B3" w:rsidRPr="00877611" w:rsidRDefault="008229B3" w:rsidP="00DC2903">
            <w:pPr>
              <w:jc w:val="center"/>
              <w:rPr>
                <w:rFonts w:ascii="Adobe Arabic" w:hAnsi="Adobe Arabic" w:cs="Adobe Arabic"/>
                <w:b/>
                <w:bCs/>
                <w:color w:val="008080"/>
                <w:sz w:val="36"/>
                <w:szCs w:val="36"/>
              </w:rPr>
            </w:pPr>
            <w:r w:rsidRPr="00877611">
              <w:rPr>
                <w:rFonts w:ascii="Adobe Arabic" w:hAnsi="Adobe Arabic" w:cs="Adobe Arabic"/>
                <w:b/>
                <w:bCs/>
                <w:color w:val="008080"/>
                <w:sz w:val="36"/>
                <w:szCs w:val="36"/>
                <w:rtl/>
              </w:rPr>
              <w:t>ملاحظات إضافية</w:t>
            </w:r>
          </w:p>
        </w:tc>
      </w:tr>
      <w:tr w:rsidR="008229B3" w:rsidRPr="00A30D09" w14:paraId="18ABA0AE" w14:textId="77777777" w:rsidTr="00877611">
        <w:trPr>
          <w:trHeight w:val="1146"/>
          <w:tblCellSpacing w:w="15" w:type="dxa"/>
          <w:jc w:val="center"/>
        </w:trPr>
        <w:tc>
          <w:tcPr>
            <w:tcW w:w="577" w:type="pct"/>
            <w:vAlign w:val="center"/>
            <w:hideMark/>
          </w:tcPr>
          <w:p w14:paraId="7C2B3160" w14:textId="77777777" w:rsidR="008229B3" w:rsidRPr="003A5C66" w:rsidRDefault="008229B3" w:rsidP="00DC2903">
            <w:pPr>
              <w:jc w:val="center"/>
              <w:rPr>
                <w:rFonts w:ascii="Sakkal Majalla" w:hAnsi="Sakkal Majalla"/>
                <w:sz w:val="34"/>
              </w:rPr>
            </w:pPr>
            <w:r w:rsidRPr="003A5C66">
              <w:rPr>
                <w:rFonts w:ascii="Sakkal Majalla" w:hAnsi="Sakkal Majalla"/>
                <w:sz w:val="34"/>
              </w:rPr>
              <w:t>1</w:t>
            </w:r>
          </w:p>
        </w:tc>
        <w:tc>
          <w:tcPr>
            <w:tcW w:w="1075" w:type="pct"/>
            <w:vAlign w:val="center"/>
            <w:hideMark/>
          </w:tcPr>
          <w:p w14:paraId="20121E9F"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إيجابي (مع تحفّظ بسيط)</w:t>
            </w:r>
          </w:p>
        </w:tc>
        <w:tc>
          <w:tcPr>
            <w:tcW w:w="1523" w:type="pct"/>
            <w:vAlign w:val="center"/>
            <w:hideMark/>
          </w:tcPr>
          <w:p w14:paraId="722D7F38"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جودة الصوت، عمر البطارية، السعر</w:t>
            </w:r>
          </w:p>
        </w:tc>
        <w:tc>
          <w:tcPr>
            <w:tcW w:w="1753" w:type="pct"/>
            <w:vAlign w:val="center"/>
            <w:hideMark/>
          </w:tcPr>
          <w:p w14:paraId="56766FCB"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راضٍ عن الأداء، لديه تحفّظ على السعر</w:t>
            </w:r>
          </w:p>
        </w:tc>
      </w:tr>
      <w:tr w:rsidR="008229B3" w:rsidRPr="00A30D09" w14:paraId="0F5E99C5" w14:textId="77777777" w:rsidTr="00877611">
        <w:trPr>
          <w:trHeight w:val="1156"/>
          <w:tblCellSpacing w:w="15" w:type="dxa"/>
          <w:jc w:val="center"/>
        </w:trPr>
        <w:tc>
          <w:tcPr>
            <w:tcW w:w="577" w:type="pct"/>
            <w:vAlign w:val="center"/>
            <w:hideMark/>
          </w:tcPr>
          <w:p w14:paraId="0B3FF633" w14:textId="77777777" w:rsidR="008229B3" w:rsidRPr="003A5C66" w:rsidRDefault="008229B3" w:rsidP="00DC2903">
            <w:pPr>
              <w:jc w:val="center"/>
              <w:rPr>
                <w:rFonts w:ascii="Sakkal Majalla" w:hAnsi="Sakkal Majalla"/>
                <w:sz w:val="34"/>
              </w:rPr>
            </w:pPr>
            <w:r w:rsidRPr="003A5C66">
              <w:rPr>
                <w:rFonts w:ascii="Sakkal Majalla" w:hAnsi="Sakkal Majalla"/>
                <w:sz w:val="34"/>
              </w:rPr>
              <w:t>2</w:t>
            </w:r>
          </w:p>
        </w:tc>
        <w:tc>
          <w:tcPr>
            <w:tcW w:w="1075" w:type="pct"/>
            <w:vAlign w:val="center"/>
            <w:hideMark/>
          </w:tcPr>
          <w:p w14:paraId="2FD4C4D7"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سلبي</w:t>
            </w:r>
          </w:p>
        </w:tc>
        <w:tc>
          <w:tcPr>
            <w:tcW w:w="1523" w:type="pct"/>
            <w:vAlign w:val="center"/>
            <w:hideMark/>
          </w:tcPr>
          <w:p w14:paraId="10903C6F"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المتانة، خدمة العملاء</w:t>
            </w:r>
          </w:p>
        </w:tc>
        <w:tc>
          <w:tcPr>
            <w:tcW w:w="1753" w:type="pct"/>
            <w:vAlign w:val="center"/>
            <w:hideMark/>
          </w:tcPr>
          <w:p w14:paraId="086B1704"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تجربة سلبية جداً، مشكلة في الجودة والدعم</w:t>
            </w:r>
          </w:p>
        </w:tc>
      </w:tr>
      <w:tr w:rsidR="008229B3" w:rsidRPr="00A30D09" w14:paraId="3994CF06" w14:textId="77777777" w:rsidTr="00877611">
        <w:trPr>
          <w:trHeight w:val="1146"/>
          <w:tblCellSpacing w:w="15" w:type="dxa"/>
          <w:jc w:val="center"/>
        </w:trPr>
        <w:tc>
          <w:tcPr>
            <w:tcW w:w="577" w:type="pct"/>
            <w:vAlign w:val="center"/>
            <w:hideMark/>
          </w:tcPr>
          <w:p w14:paraId="3B3DDF93" w14:textId="77777777" w:rsidR="008229B3" w:rsidRPr="003A5C66" w:rsidRDefault="008229B3" w:rsidP="00DC2903">
            <w:pPr>
              <w:jc w:val="center"/>
              <w:rPr>
                <w:rFonts w:ascii="Sakkal Majalla" w:hAnsi="Sakkal Majalla"/>
                <w:sz w:val="34"/>
              </w:rPr>
            </w:pPr>
            <w:r w:rsidRPr="003A5C66">
              <w:rPr>
                <w:rFonts w:ascii="Sakkal Majalla" w:hAnsi="Sakkal Majalla"/>
                <w:sz w:val="34"/>
              </w:rPr>
              <w:t>3</w:t>
            </w:r>
          </w:p>
        </w:tc>
        <w:tc>
          <w:tcPr>
            <w:tcW w:w="1075" w:type="pct"/>
            <w:vAlign w:val="center"/>
            <w:hideMark/>
          </w:tcPr>
          <w:p w14:paraId="4FB6EF68"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إيجابي (مع ملاحظة)</w:t>
            </w:r>
          </w:p>
        </w:tc>
        <w:tc>
          <w:tcPr>
            <w:tcW w:w="1523" w:type="pct"/>
            <w:vAlign w:val="center"/>
            <w:hideMark/>
          </w:tcPr>
          <w:p w14:paraId="380B3CED"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التصميم، الراحة</w:t>
            </w:r>
          </w:p>
        </w:tc>
        <w:tc>
          <w:tcPr>
            <w:tcW w:w="1753" w:type="pct"/>
            <w:vAlign w:val="center"/>
            <w:hideMark/>
          </w:tcPr>
          <w:p w14:paraId="222D2944"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يحبّ التصميم لكن هناك مشكلة في الراحة</w:t>
            </w:r>
          </w:p>
        </w:tc>
      </w:tr>
      <w:tr w:rsidR="008229B3" w:rsidRPr="00A30D09" w14:paraId="6A4A1F08" w14:textId="77777777" w:rsidTr="00877611">
        <w:trPr>
          <w:trHeight w:val="1156"/>
          <w:tblCellSpacing w:w="15" w:type="dxa"/>
          <w:jc w:val="center"/>
        </w:trPr>
        <w:tc>
          <w:tcPr>
            <w:tcW w:w="577" w:type="pct"/>
            <w:vAlign w:val="center"/>
            <w:hideMark/>
          </w:tcPr>
          <w:p w14:paraId="1CD6F14C" w14:textId="77777777" w:rsidR="008229B3" w:rsidRPr="003A5C66" w:rsidRDefault="008229B3" w:rsidP="00DC2903">
            <w:pPr>
              <w:jc w:val="center"/>
              <w:rPr>
                <w:rFonts w:ascii="Sakkal Majalla" w:hAnsi="Sakkal Majalla"/>
                <w:sz w:val="34"/>
              </w:rPr>
            </w:pPr>
            <w:r w:rsidRPr="003A5C66">
              <w:rPr>
                <w:rFonts w:ascii="Sakkal Majalla" w:hAnsi="Sakkal Majalla"/>
                <w:sz w:val="34"/>
              </w:rPr>
              <w:t>4</w:t>
            </w:r>
          </w:p>
        </w:tc>
        <w:tc>
          <w:tcPr>
            <w:tcW w:w="1075" w:type="pct"/>
            <w:vAlign w:val="center"/>
            <w:hideMark/>
          </w:tcPr>
          <w:p w14:paraId="7CF3BB76"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إيجابي جداً</w:t>
            </w:r>
          </w:p>
        </w:tc>
        <w:tc>
          <w:tcPr>
            <w:tcW w:w="1523" w:type="pct"/>
            <w:vAlign w:val="center"/>
            <w:hideMark/>
          </w:tcPr>
          <w:p w14:paraId="2D6B8951"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القيمة مقابل السعر، الجودة العامة</w:t>
            </w:r>
          </w:p>
        </w:tc>
        <w:tc>
          <w:tcPr>
            <w:tcW w:w="1753" w:type="pct"/>
            <w:vAlign w:val="center"/>
            <w:hideMark/>
          </w:tcPr>
          <w:p w14:paraId="117FAE30"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راضٍ تماماً عن المنتج</w:t>
            </w:r>
          </w:p>
        </w:tc>
      </w:tr>
      <w:tr w:rsidR="008229B3" w:rsidRPr="00A30D09" w14:paraId="72BF177D" w14:textId="77777777" w:rsidTr="00877611">
        <w:trPr>
          <w:trHeight w:val="644"/>
          <w:tblCellSpacing w:w="15" w:type="dxa"/>
          <w:jc w:val="center"/>
        </w:trPr>
        <w:tc>
          <w:tcPr>
            <w:tcW w:w="577" w:type="pct"/>
            <w:vAlign w:val="center"/>
            <w:hideMark/>
          </w:tcPr>
          <w:p w14:paraId="38956D91" w14:textId="77777777" w:rsidR="008229B3" w:rsidRPr="003A5C66" w:rsidRDefault="008229B3" w:rsidP="00DC2903">
            <w:pPr>
              <w:jc w:val="center"/>
              <w:rPr>
                <w:rFonts w:ascii="Sakkal Majalla" w:hAnsi="Sakkal Majalla"/>
                <w:sz w:val="34"/>
              </w:rPr>
            </w:pPr>
            <w:r w:rsidRPr="003A5C66">
              <w:rPr>
                <w:rFonts w:ascii="Sakkal Majalla" w:hAnsi="Sakkal Majalla"/>
                <w:sz w:val="34"/>
              </w:rPr>
              <w:t>5</w:t>
            </w:r>
          </w:p>
        </w:tc>
        <w:tc>
          <w:tcPr>
            <w:tcW w:w="1075" w:type="pct"/>
            <w:vAlign w:val="center"/>
            <w:hideMark/>
          </w:tcPr>
          <w:p w14:paraId="57993096"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محايد</w:t>
            </w:r>
          </w:p>
        </w:tc>
        <w:tc>
          <w:tcPr>
            <w:tcW w:w="1523" w:type="pct"/>
            <w:vAlign w:val="center"/>
            <w:hideMark/>
          </w:tcPr>
          <w:p w14:paraId="2AE9CD53"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الأداء العام</w:t>
            </w:r>
          </w:p>
        </w:tc>
        <w:tc>
          <w:tcPr>
            <w:tcW w:w="1753" w:type="pct"/>
            <w:vAlign w:val="center"/>
            <w:hideMark/>
          </w:tcPr>
          <w:p w14:paraId="6676B308" w14:textId="77777777" w:rsidR="008229B3" w:rsidRPr="003A5C66" w:rsidRDefault="008229B3" w:rsidP="00DC2903">
            <w:pPr>
              <w:jc w:val="center"/>
              <w:rPr>
                <w:rFonts w:ascii="Sakkal Majalla" w:hAnsi="Sakkal Majalla"/>
                <w:sz w:val="34"/>
              </w:rPr>
            </w:pPr>
            <w:r w:rsidRPr="003A5C66">
              <w:rPr>
                <w:rFonts w:ascii="Sakkal Majalla" w:hAnsi="Sakkal Majalla"/>
                <w:sz w:val="34"/>
                <w:rtl/>
              </w:rPr>
              <w:t>لا رأي قوي، تجربة عادية</w:t>
            </w:r>
          </w:p>
        </w:tc>
      </w:tr>
    </w:tbl>
    <w:p w14:paraId="27F51198" w14:textId="77777777" w:rsidR="008229B3" w:rsidRPr="003A5C66" w:rsidRDefault="008229B3" w:rsidP="008229B3">
      <w:pPr>
        <w:rPr>
          <w:rFonts w:ascii="Sakkal Majalla" w:hAnsi="Sakkal Majalla"/>
          <w:sz w:val="34"/>
        </w:rPr>
      </w:pPr>
      <w:r w:rsidRPr="003A5C66">
        <w:rPr>
          <w:rFonts w:ascii="Sakkal Majalla" w:hAnsi="Sakkal Majalla"/>
          <w:b/>
          <w:bCs/>
          <w:sz w:val="34"/>
          <w:rtl/>
        </w:rPr>
        <w:t>الملخّص العام</w:t>
      </w:r>
      <w:r w:rsidRPr="003A5C66">
        <w:rPr>
          <w:rFonts w:ascii="Sakkal Majalla" w:hAnsi="Sakkal Majalla"/>
          <w:b/>
          <w:bCs/>
          <w:sz w:val="34"/>
        </w:rPr>
        <w:t>:</w:t>
      </w:r>
    </w:p>
    <w:p w14:paraId="7FB0BF5E" w14:textId="77777777" w:rsidR="008229B3" w:rsidRPr="003A5C66" w:rsidRDefault="008229B3">
      <w:pPr>
        <w:numPr>
          <w:ilvl w:val="0"/>
          <w:numId w:val="63"/>
        </w:numPr>
        <w:spacing w:after="160" w:line="259" w:lineRule="auto"/>
        <w:jc w:val="left"/>
        <w:rPr>
          <w:rFonts w:ascii="Sakkal Majalla" w:hAnsi="Sakkal Majalla"/>
          <w:sz w:val="34"/>
        </w:rPr>
      </w:pPr>
      <w:r w:rsidRPr="003A5C66">
        <w:rPr>
          <w:rFonts w:ascii="Sakkal Majalla" w:hAnsi="Sakkal Majalla"/>
          <w:b/>
          <w:bCs/>
          <w:sz w:val="34"/>
          <w:rtl/>
        </w:rPr>
        <w:t>نسبة المشاعر</w:t>
      </w:r>
      <w:r w:rsidRPr="003A5C66">
        <w:rPr>
          <w:rFonts w:ascii="Sakkal Majalla" w:hAnsi="Sakkal Majalla"/>
          <w:b/>
          <w:bCs/>
          <w:sz w:val="34"/>
        </w:rPr>
        <w:t>:</w:t>
      </w:r>
      <w:r w:rsidRPr="003A5C66">
        <w:rPr>
          <w:rFonts w:ascii="Sakkal Majalla" w:hAnsi="Sakkal Majalla"/>
          <w:sz w:val="34"/>
        </w:rPr>
        <w:t xml:space="preserve"> 60% </w:t>
      </w:r>
      <w:r w:rsidRPr="003A5C66">
        <w:rPr>
          <w:rFonts w:ascii="Sakkal Majalla" w:hAnsi="Sakkal Majalla"/>
          <w:sz w:val="34"/>
          <w:rtl/>
        </w:rPr>
        <w:t>إيجابي، 20% سلبي، 20% محايد</w:t>
      </w:r>
      <w:r w:rsidRPr="003A5C66">
        <w:rPr>
          <w:rFonts w:ascii="Sakkal Majalla" w:hAnsi="Sakkal Majalla"/>
          <w:sz w:val="34"/>
        </w:rPr>
        <w:t>.</w:t>
      </w:r>
    </w:p>
    <w:p w14:paraId="3AAA8078" w14:textId="77777777" w:rsidR="008229B3" w:rsidRPr="003A5C66" w:rsidRDefault="008229B3">
      <w:pPr>
        <w:numPr>
          <w:ilvl w:val="0"/>
          <w:numId w:val="63"/>
        </w:numPr>
        <w:spacing w:after="160" w:line="259" w:lineRule="auto"/>
        <w:jc w:val="left"/>
        <w:rPr>
          <w:rFonts w:ascii="Sakkal Majalla" w:hAnsi="Sakkal Majalla"/>
          <w:sz w:val="34"/>
        </w:rPr>
      </w:pPr>
      <w:r w:rsidRPr="003A5C66">
        <w:rPr>
          <w:rFonts w:ascii="Sakkal Majalla" w:hAnsi="Sakkal Majalla"/>
          <w:b/>
          <w:bCs/>
          <w:sz w:val="34"/>
          <w:rtl/>
        </w:rPr>
        <w:t>أبرز نقاط القوّة</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جودة الصوت، عمر البطارية، التصميم</w:t>
      </w:r>
      <w:r w:rsidRPr="003A5C66">
        <w:rPr>
          <w:rFonts w:ascii="Sakkal Majalla" w:hAnsi="Sakkal Majalla"/>
          <w:sz w:val="34"/>
        </w:rPr>
        <w:t>.</w:t>
      </w:r>
    </w:p>
    <w:p w14:paraId="3A0F573B" w14:textId="77777777" w:rsidR="008229B3" w:rsidRPr="003A5C66" w:rsidRDefault="008229B3">
      <w:pPr>
        <w:numPr>
          <w:ilvl w:val="0"/>
          <w:numId w:val="63"/>
        </w:numPr>
        <w:spacing w:after="160" w:line="259" w:lineRule="auto"/>
        <w:jc w:val="left"/>
        <w:rPr>
          <w:rFonts w:ascii="Sakkal Majalla" w:hAnsi="Sakkal Majalla"/>
          <w:sz w:val="34"/>
        </w:rPr>
      </w:pPr>
      <w:r w:rsidRPr="003A5C66">
        <w:rPr>
          <w:rFonts w:ascii="Sakkal Majalla" w:hAnsi="Sakkal Majalla"/>
          <w:b/>
          <w:bCs/>
          <w:sz w:val="34"/>
          <w:rtl/>
        </w:rPr>
        <w:t>أبرز نقاط الضعف</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السعر المرتفع نسبياً، مشاكل في المتانة (حالة واحدة)، الراحة عند الاستخدام الطويل</w:t>
      </w:r>
      <w:r w:rsidRPr="003A5C66">
        <w:rPr>
          <w:rFonts w:ascii="Sakkal Majalla" w:hAnsi="Sakkal Majalla"/>
          <w:sz w:val="34"/>
        </w:rPr>
        <w:t>.</w:t>
      </w:r>
    </w:p>
    <w:p w14:paraId="7D5C8166" w14:textId="21016880" w:rsidR="008229B3" w:rsidRPr="003A5C66" w:rsidRDefault="008229B3">
      <w:pPr>
        <w:numPr>
          <w:ilvl w:val="0"/>
          <w:numId w:val="63"/>
        </w:numPr>
        <w:spacing w:after="160" w:line="259" w:lineRule="auto"/>
        <w:jc w:val="left"/>
        <w:rPr>
          <w:rFonts w:ascii="Sakkal Majalla" w:hAnsi="Sakkal Majalla"/>
          <w:sz w:val="34"/>
          <w:rtl/>
        </w:rPr>
      </w:pPr>
      <w:r w:rsidRPr="003A5C66">
        <w:rPr>
          <w:rFonts w:ascii="Sakkal Majalla" w:hAnsi="Sakkal Majalla"/>
          <w:b/>
          <w:bCs/>
          <w:sz w:val="34"/>
          <w:rtl/>
        </w:rPr>
        <w:t>التوصية</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تحسين خدمة العملاء ومراقبة الجودة، النظر في تعديل السعر أو تقديم عروض ترويجية</w:t>
      </w:r>
      <w:r w:rsidRPr="003A5C66">
        <w:rPr>
          <w:rFonts w:ascii="Sakkal Majalla" w:hAnsi="Sakkal Majalla"/>
          <w:sz w:val="34"/>
        </w:rPr>
        <w:t>.</w:t>
      </w:r>
    </w:p>
    <w:p w14:paraId="60DD23B5" w14:textId="4199690B" w:rsidR="008229B3" w:rsidRPr="00877611" w:rsidRDefault="008229B3" w:rsidP="008229B3">
      <w:pPr>
        <w:rPr>
          <w:rFonts w:ascii="Sakkal Majalla" w:hAnsi="Sakkal Majalla"/>
          <w:b/>
          <w:bCs/>
          <w:color w:val="C00000"/>
          <w:sz w:val="32"/>
          <w:szCs w:val="32"/>
        </w:rPr>
      </w:pPr>
      <w:r w:rsidRPr="00877611">
        <w:rPr>
          <w:rFonts w:ascii="Sakkal Majalla" w:hAnsi="Sakkal Majalla"/>
          <w:b/>
          <w:bCs/>
          <w:color w:val="C00000"/>
          <w:sz w:val="32"/>
          <w:szCs w:val="32"/>
        </w:rPr>
        <w:lastRenderedPageBreak/>
        <w:t>4.4</w:t>
      </w:r>
      <w:r w:rsidRPr="00877611">
        <w:rPr>
          <w:rFonts w:ascii="Sakkal Majalla" w:hAnsi="Sakkal Majalla"/>
          <w:b/>
          <w:bCs/>
          <w:color w:val="C00000"/>
          <w:sz w:val="32"/>
          <w:szCs w:val="32"/>
          <w:rtl/>
        </w:rPr>
        <w:t>تطبيقات عملية متقدّمة</w:t>
      </w:r>
    </w:p>
    <w:p w14:paraId="1EAFC81F" w14:textId="0D1D271C" w:rsidR="008229B3" w:rsidRPr="003A5C66" w:rsidRDefault="00877611"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0896" behindDoc="0" locked="0" layoutInCell="1" allowOverlap="1" wp14:anchorId="32721FA2" wp14:editId="345DF050">
                <wp:simplePos x="0" y="0"/>
                <wp:positionH relativeFrom="column">
                  <wp:posOffset>5372100</wp:posOffset>
                </wp:positionH>
                <wp:positionV relativeFrom="paragraph">
                  <wp:posOffset>-2540</wp:posOffset>
                </wp:positionV>
                <wp:extent cx="361315" cy="324485"/>
                <wp:effectExtent l="0" t="0" r="635" b="0"/>
                <wp:wrapSquare wrapText="bothSides"/>
                <wp:docPr id="1291065487"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626061378"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434512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2807018" id="Group 20" o:spid="_x0000_s1026" style="position:absolute;margin-left:423pt;margin-top:-.2pt;width:28.45pt;height:25.55pt;z-index:25288089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N0AEgAMAAGAIAAAOAAAAAAAAAAAA&#10;AAAAADoCAABkcnMvZTJvRG9jLnhtbFBLAQItAAoAAAAAAAAAIQCMnzYb4AoAAOAKAAAUAAAAAAAA&#10;AAAAAAAAAOYFAABkcnMvbWVkaWEvaW1hZ2UxLnBuZ1BLAQItABQABgAIAAAAIQBaGXTK4AAAAAgB&#10;AAAPAAAAAAAAAAAAAAAAAPg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(2) - استخراج الأفكار الرئيسية من تقرير طويل</w:t>
      </w:r>
      <w:r w:rsidR="008229B3" w:rsidRPr="003A5C66">
        <w:rPr>
          <w:rFonts w:ascii="Sakkal Majalla" w:hAnsi="Sakkal Majalla"/>
          <w:b/>
          <w:bCs/>
          <w:sz w:val="34"/>
        </w:rPr>
        <w:t>:</w:t>
      </w:r>
    </w:p>
    <w:p w14:paraId="589D2048"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السيناريو</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لديك تقرير أكاديمي من 20 صفحة حول "تأثير التحوّل الرقمي على المؤسّسات الصغيرة والمتوسّطة"، وتحتاج لاستخراج النقاط الرئيسية بسرعة</w:t>
      </w:r>
      <w:r w:rsidRPr="003A5C66">
        <w:rPr>
          <w:rFonts w:ascii="Sakkal Majalla" w:hAnsi="Sakkal Majalla"/>
          <w:sz w:val="34"/>
        </w:rPr>
        <w:t>.</w:t>
      </w:r>
    </w:p>
    <w:p w14:paraId="1EEC4DE3"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الأمر</w:t>
      </w:r>
      <w:r w:rsidRPr="003A5C66">
        <w:rPr>
          <w:rFonts w:ascii="Sakkal Majalla" w:hAnsi="Sakkal Majalla"/>
          <w:b/>
          <w:bCs/>
          <w:sz w:val="34"/>
        </w:rPr>
        <w:t>:</w:t>
      </w:r>
    </w:p>
    <w:p w14:paraId="6A74CE3C"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أنا باحث أعمل على دراسة حول التحوّل الرقمي. لديّ ملخّص لتقرير طويل (سأرفقه أدناه). أريدك أن:</w:t>
      </w:r>
    </w:p>
    <w:p w14:paraId="1E18CCA9"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1. تستخرج الأفكار الرئيسية (5-7 أفكار).</w:t>
      </w:r>
    </w:p>
    <w:p w14:paraId="38702259"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2. تحدّد التحدّيات الأساسية المذكورة.</w:t>
      </w:r>
    </w:p>
    <w:p w14:paraId="40E27797"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3. تلخّص التوصيات المقترحة.</w:t>
      </w:r>
    </w:p>
    <w:p w14:paraId="4B12ABBB"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4. تشير إلى أي إحصائيات أو أرقام هامّة مذكورة.</w:t>
      </w:r>
    </w:p>
    <w:p w14:paraId="2652F08A"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اعرض كلّ قسم تحت عنوان واضح.</w:t>
      </w:r>
    </w:p>
    <w:p w14:paraId="56E29C2C" w14:textId="77777777" w:rsidR="008229B3" w:rsidRPr="00A30D09" w:rsidRDefault="008229B3" w:rsidP="008229B3">
      <w:pPr>
        <w:shd w:val="clear" w:color="auto" w:fill="F2F2F2" w:themeFill="background1" w:themeFillShade="F2"/>
        <w:rPr>
          <w:rFonts w:ascii="Sakkal Majalla" w:hAnsi="Sakkal Majalla"/>
          <w:b/>
          <w:bCs/>
          <w:sz w:val="32"/>
          <w:szCs w:val="32"/>
        </w:rPr>
      </w:pPr>
      <w:r w:rsidRPr="00A30D09">
        <w:rPr>
          <w:rFonts w:ascii="Sakkal Majalla" w:hAnsi="Sakkal Majalla"/>
          <w:b/>
          <w:bCs/>
          <w:sz w:val="32"/>
          <w:szCs w:val="32"/>
          <w:rtl/>
        </w:rPr>
        <w:t>[نصّ التقرير هنا...]</w:t>
      </w:r>
    </w:p>
    <w:p w14:paraId="4E8E2D1C" w14:textId="77777777" w:rsidR="008229B3" w:rsidRPr="00A30D09" w:rsidRDefault="008229B3" w:rsidP="008229B3">
      <w:pPr>
        <w:rPr>
          <w:rFonts w:ascii="Sakkal Majalla" w:hAnsi="Sakkal Majalla"/>
          <w:sz w:val="32"/>
          <w:szCs w:val="32"/>
          <w:rtl/>
        </w:rPr>
      </w:pPr>
    </w:p>
    <w:p w14:paraId="3F655EF1" w14:textId="2791888A" w:rsidR="008229B3" w:rsidRPr="003A5C66" w:rsidRDefault="00877611"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1920" behindDoc="0" locked="0" layoutInCell="1" allowOverlap="1" wp14:anchorId="152FE350" wp14:editId="320B1D55">
                <wp:simplePos x="0" y="0"/>
                <wp:positionH relativeFrom="column">
                  <wp:posOffset>5372100</wp:posOffset>
                </wp:positionH>
                <wp:positionV relativeFrom="paragraph">
                  <wp:posOffset>-635</wp:posOffset>
                </wp:positionV>
                <wp:extent cx="361315" cy="324485"/>
                <wp:effectExtent l="0" t="0" r="635" b="0"/>
                <wp:wrapSquare wrapText="bothSides"/>
                <wp:docPr id="141101598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942522664"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8713447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3A57E43" id="Group 20" o:spid="_x0000_s1026" style="position:absolute;margin-left:423pt;margin-top:-.05pt;width:28.45pt;height:25.55pt;z-index:2528819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(3) - تصنيف استفسارات العملاء</w:t>
      </w:r>
      <w:r w:rsidR="008229B3" w:rsidRPr="003A5C66">
        <w:rPr>
          <w:rFonts w:ascii="Sakkal Majalla" w:hAnsi="Sakkal Majalla"/>
          <w:b/>
          <w:bCs/>
          <w:sz w:val="34"/>
        </w:rPr>
        <w:t>:</w:t>
      </w:r>
    </w:p>
    <w:p w14:paraId="2EF8203D"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السيناريو</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sz w:val="34"/>
          <w:rtl/>
        </w:rPr>
        <w:t>شركة خدمات تستقبل مئات الاستفسارات يومياً عبر البريد الإلكتروني، وتحتاج لتصنيفها تلقائياً</w:t>
      </w:r>
      <w:r w:rsidRPr="003A5C66">
        <w:rPr>
          <w:rFonts w:ascii="Sakkal Majalla" w:hAnsi="Sakkal Majalla"/>
          <w:sz w:val="34"/>
        </w:rPr>
        <w:t>.</w:t>
      </w:r>
    </w:p>
    <w:p w14:paraId="7FF99215" w14:textId="77777777" w:rsidR="008229B3" w:rsidRPr="003A5C66" w:rsidRDefault="008229B3" w:rsidP="008229B3">
      <w:pPr>
        <w:rPr>
          <w:rFonts w:ascii="Sakkal Majalla" w:hAnsi="Sakkal Majalla"/>
          <w:sz w:val="34"/>
        </w:rPr>
      </w:pPr>
      <w:r w:rsidRPr="003A5C66">
        <w:rPr>
          <w:rFonts w:ascii="Sakkal Majalla" w:hAnsi="Sakkal Majalla"/>
          <w:b/>
          <w:bCs/>
          <w:sz w:val="34"/>
          <w:rtl/>
        </w:rPr>
        <w:t>الأمر</w:t>
      </w:r>
      <w:r w:rsidRPr="003A5C66">
        <w:rPr>
          <w:rFonts w:ascii="Sakkal Majalla" w:hAnsi="Sakkal Majalla"/>
          <w:b/>
          <w:bCs/>
          <w:sz w:val="34"/>
        </w:rPr>
        <w:t>:</w:t>
      </w:r>
    </w:p>
    <w:p w14:paraId="24662C3D"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أنا مسؤول خدمة عملاء. لدي قائمة باستفسارات العملاء، وأريدك أن تصنّف كلّ استفسار إلى فئة من الفئات التالية:</w:t>
      </w:r>
    </w:p>
    <w:p w14:paraId="7EBBD654"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مشكلة تقنية</w:t>
      </w:r>
    </w:p>
    <w:p w14:paraId="071A613C"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استفسار عن الفوترة</w:t>
      </w:r>
    </w:p>
    <w:p w14:paraId="1A10F312"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طلب معلومات عن منتج</w:t>
      </w:r>
    </w:p>
    <w:p w14:paraId="1749BCD4"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شكوى عن الخدمة</w:t>
      </w:r>
    </w:p>
    <w:p w14:paraId="02DDC8D7"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طلب إلغاء أو إرجاع</w:t>
      </w:r>
    </w:p>
    <w:p w14:paraId="116E9FF3"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 أخرى</w:t>
      </w:r>
    </w:p>
    <w:p w14:paraId="5BFAD777"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lastRenderedPageBreak/>
        <w:t>اعرض النتائج في جدول: رقم الاستفسار، نصّ الاستفسار (أوّل 50 حرفاً)، الفئة، مستوى الأولوية (عالي/متوسّط/منخفض).</w:t>
      </w:r>
    </w:p>
    <w:p w14:paraId="4128C4D3" w14:textId="77777777" w:rsidR="008229B3" w:rsidRPr="00A30D09" w:rsidRDefault="008229B3" w:rsidP="008229B3">
      <w:pPr>
        <w:shd w:val="clear" w:color="auto" w:fill="F2F2F2" w:themeFill="background1" w:themeFillShade="F2"/>
        <w:rPr>
          <w:rFonts w:ascii="Sakkal Majalla" w:hAnsi="Sakkal Majalla"/>
          <w:b/>
          <w:bCs/>
          <w:sz w:val="32"/>
          <w:szCs w:val="32"/>
          <w:rtl/>
        </w:rPr>
      </w:pPr>
      <w:r w:rsidRPr="00A30D09">
        <w:rPr>
          <w:rFonts w:ascii="Sakkal Majalla" w:hAnsi="Sakkal Majalla"/>
          <w:b/>
          <w:bCs/>
          <w:sz w:val="32"/>
          <w:szCs w:val="32"/>
          <w:rtl/>
        </w:rPr>
        <w:t>الاستفسارات:</w:t>
      </w:r>
    </w:p>
    <w:p w14:paraId="5413AF43"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1. "لا أستطيع تسجيل الدخول إلى حسابي منذ يومين، جرّبت إعادة تعيين كلمة المرور لكن لم يصلني البريد."</w:t>
      </w:r>
    </w:p>
    <w:p w14:paraId="12378AAA"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2. "هل يمكنني معرفة تفاصيل الفاتورة الأخيرة؟ يبدو أنّ هناك رسوماً إضافية لم أفهمها."</w:t>
      </w:r>
    </w:p>
    <w:p w14:paraId="77CF4FC1"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3. "أريد معلومات عن الباقة المميّزة، ما الفرق بينها وبين الباقة العادية؟"</w:t>
      </w:r>
    </w:p>
    <w:p w14:paraId="6733A190" w14:textId="77777777" w:rsidR="008229B3" w:rsidRPr="00A30D09" w:rsidRDefault="008229B3" w:rsidP="008229B3">
      <w:pPr>
        <w:shd w:val="clear" w:color="auto" w:fill="F2F2F2" w:themeFill="background1" w:themeFillShade="F2"/>
        <w:rPr>
          <w:rFonts w:ascii="Sakkal Majalla" w:hAnsi="Sakkal Majalla"/>
          <w:sz w:val="32"/>
          <w:szCs w:val="32"/>
          <w:rtl/>
        </w:rPr>
      </w:pPr>
      <w:r w:rsidRPr="00A30D09">
        <w:rPr>
          <w:rFonts w:ascii="Sakkal Majalla" w:hAnsi="Sakkal Majalla"/>
          <w:sz w:val="32"/>
          <w:szCs w:val="32"/>
          <w:rtl/>
        </w:rPr>
        <w:t>[...]</w:t>
      </w:r>
    </w:p>
    <w:p w14:paraId="42C9F44B" w14:textId="77777777" w:rsidR="008229B3" w:rsidRDefault="008229B3" w:rsidP="008229B3">
      <w:pPr>
        <w:jc w:val="center"/>
        <w:rPr>
          <w:rFonts w:ascii="Sakkal Majalla" w:hAnsi="Sakkal Majalla"/>
          <w:b/>
          <w:bCs/>
          <w:color w:val="008000"/>
          <w:sz w:val="32"/>
          <w:szCs w:val="32"/>
          <w:rtl/>
        </w:rPr>
      </w:pPr>
    </w:p>
    <w:p w14:paraId="58ADB910" w14:textId="4F99E292" w:rsidR="008229B3" w:rsidRPr="003A5C66" w:rsidRDefault="008229B3" w:rsidP="008229B3">
      <w:pPr>
        <w:rPr>
          <w:rFonts w:ascii="Sakkal Majalla" w:hAnsi="Sakkal Majalla"/>
          <w:b/>
          <w:bCs/>
          <w:color w:val="C00000"/>
          <w:sz w:val="34"/>
        </w:rPr>
      </w:pPr>
      <w:r w:rsidRPr="003A5C66">
        <w:rPr>
          <w:rFonts w:ascii="Sakkal Majalla" w:hAnsi="Sakkal Majalla"/>
          <w:b/>
          <w:bCs/>
          <w:color w:val="C00000"/>
          <w:sz w:val="34"/>
        </w:rPr>
        <w:t>4.5</w:t>
      </w:r>
      <w:r w:rsidRPr="003A5C66">
        <w:rPr>
          <w:rFonts w:ascii="Sakkal Majalla" w:hAnsi="Sakkal Majalla"/>
          <w:b/>
          <w:bCs/>
          <w:color w:val="C00000"/>
          <w:sz w:val="34"/>
          <w:rtl/>
        </w:rPr>
        <w:t>قيود ومحاذير استخدام</w:t>
      </w:r>
      <w:r w:rsidRPr="003A5C66">
        <w:rPr>
          <w:rFonts w:ascii="Sakkal Majalla" w:hAnsi="Sakkal Majalla"/>
          <w:b/>
          <w:bCs/>
          <w:color w:val="C00000"/>
          <w:sz w:val="34"/>
        </w:rPr>
        <w:t xml:space="preserve"> ChatGPT </w:t>
      </w:r>
      <w:r w:rsidRPr="003A5C66">
        <w:rPr>
          <w:rFonts w:ascii="Sakkal Majalla" w:hAnsi="Sakkal Majalla"/>
          <w:b/>
          <w:bCs/>
          <w:color w:val="C00000"/>
          <w:sz w:val="34"/>
          <w:rtl/>
        </w:rPr>
        <w:t>في تحليل البيانات</w:t>
      </w:r>
    </w:p>
    <w:p w14:paraId="1BA17029" w14:textId="77777777" w:rsidR="008229B3" w:rsidRPr="003A5C66" w:rsidRDefault="008229B3" w:rsidP="008229B3">
      <w:pPr>
        <w:rPr>
          <w:rFonts w:ascii="Sakkal Majalla" w:hAnsi="Sakkal Majalla"/>
          <w:sz w:val="34"/>
        </w:rPr>
      </w:pPr>
      <w:r w:rsidRPr="003A5C66">
        <w:rPr>
          <w:rFonts w:ascii="Sakkal Majalla" w:hAnsi="Sakkal Majalla"/>
          <w:sz w:val="34"/>
          <w:rtl/>
        </w:rPr>
        <w:t>على الرغم من قوّة</w:t>
      </w:r>
      <w:r w:rsidRPr="003A5C66">
        <w:rPr>
          <w:rFonts w:ascii="Sakkal Majalla" w:hAnsi="Sakkal Majalla"/>
          <w:sz w:val="34"/>
        </w:rPr>
        <w:t xml:space="preserve"> ChatGPT</w:t>
      </w:r>
      <w:r w:rsidRPr="003A5C66">
        <w:rPr>
          <w:rFonts w:ascii="Sakkal Majalla" w:hAnsi="Sakkal Majalla"/>
          <w:sz w:val="34"/>
          <w:rtl/>
        </w:rPr>
        <w:t>، هناك بعض القيود التي يجب الانتباه لها</w:t>
      </w:r>
      <w:r w:rsidRPr="003A5C66">
        <w:rPr>
          <w:rFonts w:ascii="Sakkal Majalla" w:hAnsi="Sakkal Majalla"/>
          <w:sz w:val="34"/>
        </w:rPr>
        <w:t>:</w:t>
      </w:r>
    </w:p>
    <w:p w14:paraId="5642E25C" w14:textId="0E313672" w:rsidR="00FE609F" w:rsidRPr="00A30D09" w:rsidRDefault="00FE609F" w:rsidP="00FE609F">
      <w:pPr>
        <w:jc w:val="center"/>
        <w:rPr>
          <w:rFonts w:ascii="Sakkal Majalla" w:hAnsi="Sakkal Majalla"/>
          <w:sz w:val="32"/>
          <w:szCs w:val="32"/>
        </w:rPr>
      </w:pPr>
      <w:r w:rsidRPr="00721ADF">
        <w:rPr>
          <w:rFonts w:ascii="Sakkal Majalla" w:hAnsi="Sakkal Majalla"/>
          <w:noProof/>
          <w:sz w:val="34"/>
        </w:rPr>
        <mc:AlternateContent>
          <mc:Choice Requires="wpg">
            <w:drawing>
              <wp:inline distT="0" distB="0" distL="0" distR="0" wp14:anchorId="1102694A" wp14:editId="618A84E5">
                <wp:extent cx="5122545" cy="1638935"/>
                <wp:effectExtent l="0" t="0" r="0" b="0"/>
                <wp:docPr id="66" name="مجموعة 65">
                  <a:extLst xmlns:a="http://schemas.openxmlformats.org/drawingml/2006/main">
                    <a:ext uri="{FF2B5EF4-FFF2-40B4-BE49-F238E27FC236}">
                      <a16:creationId xmlns:a16="http://schemas.microsoft.com/office/drawing/2014/main" id="{9160644A-F76D-60FC-173D-1741BA05ABEC}"/>
                    </a:ext>
                  </a:extLst>
                </wp:docPr>
                <wp:cNvGraphicFramePr/>
                <a:graphic xmlns:a="http://schemas.openxmlformats.org/drawingml/2006/main">
                  <a:graphicData uri="http://schemas.microsoft.com/office/word/2010/wordprocessingGroup">
                    <wpg:wgp>
                      <wpg:cNvGrpSpPr/>
                      <wpg:grpSpPr>
                        <a:xfrm>
                          <a:off x="0" y="0"/>
                          <a:ext cx="5122545" cy="1638935"/>
                          <a:chOff x="409199" y="0"/>
                          <a:chExt cx="6734370" cy="2154625"/>
                        </a:xfrm>
                      </wpg:grpSpPr>
                      <wps:wsp>
                        <wps:cNvPr id="1358530669" name="TextBox 39">
                          <a:extLst>
                            <a:ext uri="{FF2B5EF4-FFF2-40B4-BE49-F238E27FC236}">
                              <a16:creationId xmlns:a16="http://schemas.microsoft.com/office/drawing/2014/main" id="{1A615FCB-422F-FB7A-D056-617A818ACF90}"/>
                            </a:ext>
                          </a:extLst>
                        </wps:cNvPr>
                        <wps:cNvSpPr txBox="1"/>
                        <wps:spPr>
                          <a:xfrm>
                            <a:off x="2129731" y="1429286"/>
                            <a:ext cx="1728881" cy="630275"/>
                          </a:xfrm>
                          <a:prstGeom prst="rect">
                            <a:avLst/>
                          </a:prstGeom>
                          <a:noFill/>
                        </wps:spPr>
                        <wps:txbx>
                          <w:txbxContent>
                            <w:p w14:paraId="5A0A37A3" w14:textId="4AAAB926" w:rsidR="00FE609F" w:rsidRDefault="00FE609F" w:rsidP="00FE609F">
                              <w:pPr>
                                <w:spacing w:after="160"/>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الدقّة</w:t>
                              </w:r>
                            </w:p>
                          </w:txbxContent>
                        </wps:txbx>
                        <wps:bodyPr wrap="square">
                          <a:spAutoFit/>
                        </wps:bodyPr>
                      </wps:wsp>
                      <wpg:grpSp>
                        <wpg:cNvPr id="1056313029" name="مجموعة 1056313029">
                          <a:extLst>
                            <a:ext uri="{FF2B5EF4-FFF2-40B4-BE49-F238E27FC236}">
                              <a16:creationId xmlns:a16="http://schemas.microsoft.com/office/drawing/2014/main" id="{C0A85788-5F8C-5C72-C33F-BD622EA61B68}"/>
                            </a:ext>
                          </a:extLst>
                        </wpg:cNvPr>
                        <wpg:cNvGrpSpPr/>
                        <wpg:grpSpPr>
                          <a:xfrm>
                            <a:off x="5587846" y="1909"/>
                            <a:ext cx="1137577" cy="1173653"/>
                            <a:chOff x="5587846" y="1909"/>
                            <a:chExt cx="1703161" cy="1703169"/>
                          </a:xfrm>
                        </wpg:grpSpPr>
                        <wps:wsp>
                          <wps:cNvPr id="246001465" name="Freeform: Shape 38">
                            <a:extLst>
                              <a:ext uri="{FF2B5EF4-FFF2-40B4-BE49-F238E27FC236}">
                                <a16:creationId xmlns:a16="http://schemas.microsoft.com/office/drawing/2014/main" id="{1F8AC2E6-9503-EA24-93BD-5F5804A047E9}"/>
                              </a:ext>
                            </a:extLst>
                          </wps:cNvPr>
                          <wps:cNvSpPr/>
                          <wps:spPr>
                            <a:xfrm rot="5400000">
                              <a:off x="5587842" y="1913"/>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3D8E92"/>
                            </a:solidFill>
                            <a:ln w="12700">
                              <a:miter lim="400000"/>
                            </a:ln>
                          </wps:spPr>
                          <wps:bodyPr wrap="square" lIns="38100" tIns="38100" rIns="38100" bIns="38100" anchor="ctr">
                            <a:noAutofit/>
                          </wps:bodyPr>
                        </wps:wsp>
                        <wps:wsp>
                          <wps:cNvPr id="1881692231" name="Freeform: Shape 40">
                            <a:extLst>
                              <a:ext uri="{FF2B5EF4-FFF2-40B4-BE49-F238E27FC236}">
                                <a16:creationId xmlns:a16="http://schemas.microsoft.com/office/drawing/2014/main" id="{87D2AF8C-D79D-4950-7007-3149198BC402}"/>
                              </a:ext>
                            </a:extLst>
                          </wps:cNvPr>
                          <wps:cNvSpPr/>
                          <wps:spPr>
                            <a:xfrm rot="5400000">
                              <a:off x="6209630" y="168177"/>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2035277120" name="TextBox 41">
                            <a:extLst>
                              <a:ext uri="{FF2B5EF4-FFF2-40B4-BE49-F238E27FC236}">
                                <a16:creationId xmlns:a16="http://schemas.microsoft.com/office/drawing/2014/main" id="{46D320DB-7A50-87E0-D6E3-A7A101970FC7}"/>
                              </a:ext>
                            </a:extLst>
                          </wps:cNvPr>
                          <wps:cNvSpPr txBox="1"/>
                          <wps:spPr>
                            <a:xfrm>
                              <a:off x="6401155" y="298544"/>
                              <a:ext cx="613679" cy="855276"/>
                            </a:xfrm>
                            <a:prstGeom prst="rect">
                              <a:avLst/>
                            </a:prstGeom>
                            <a:noFill/>
                          </wps:spPr>
                          <wps:txbx>
                            <w:txbxContent>
                              <w:p w14:paraId="48B7E2BF"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wps:txbx>
                          <wps:bodyPr wrap="none" rtlCol="0" anchor="ctr">
                            <a:spAutoFit/>
                          </wps:bodyPr>
                        </wps:wsp>
                      </wpg:grpSp>
                      <wps:wsp>
                        <wps:cNvPr id="376971932" name="TextBox 44">
                          <a:extLst>
                            <a:ext uri="{FF2B5EF4-FFF2-40B4-BE49-F238E27FC236}">
                              <a16:creationId xmlns:a16="http://schemas.microsoft.com/office/drawing/2014/main" id="{9A11C662-DBE2-6CCD-09AA-35F72312CCF7}"/>
                            </a:ext>
                          </a:extLst>
                        </wps:cNvPr>
                        <wps:cNvSpPr txBox="1"/>
                        <wps:spPr>
                          <a:xfrm>
                            <a:off x="5506517" y="1304796"/>
                            <a:ext cx="1637052" cy="849829"/>
                          </a:xfrm>
                          <a:prstGeom prst="rect">
                            <a:avLst/>
                          </a:prstGeom>
                          <a:noFill/>
                        </wps:spPr>
                        <wps:txbx>
                          <w:txbxContent>
                            <w:p w14:paraId="17D2DB34" w14:textId="3CC93121"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 xml:space="preserve">حجم البيانات </w:t>
                              </w:r>
                              <w:r w:rsidRPr="00FE609F">
                                <w:rPr>
                                  <w:rFonts w:eastAsia="Calibri" w:hAnsi="Adobe Arabic" w:cs="Adobe Arabic"/>
                                  <w:b/>
                                  <w:bCs/>
                                  <w:kern w:val="24"/>
                                  <w:szCs w:val="28"/>
                                  <w:lang w:bidi="ar-EG"/>
                                </w:rPr>
                                <w:t>ChatGPT</w:t>
                              </w:r>
                            </w:p>
                          </w:txbxContent>
                        </wps:txbx>
                        <wps:bodyPr wrap="square">
                          <a:spAutoFit/>
                        </wps:bodyPr>
                      </wps:wsp>
                      <wpg:grpSp>
                        <wpg:cNvPr id="1531188750" name="مجموعة 1531188750">
                          <a:extLst>
                            <a:ext uri="{FF2B5EF4-FFF2-40B4-BE49-F238E27FC236}">
                              <a16:creationId xmlns:a16="http://schemas.microsoft.com/office/drawing/2014/main" id="{B8AC9FBC-B2C6-A09C-7D0E-8366F97BC913}"/>
                            </a:ext>
                          </a:extLst>
                        </wpg:cNvPr>
                        <wpg:cNvGrpSpPr/>
                        <wpg:grpSpPr>
                          <a:xfrm>
                            <a:off x="4162550" y="1"/>
                            <a:ext cx="1137577" cy="1173653"/>
                            <a:chOff x="4162550" y="1"/>
                            <a:chExt cx="1703161" cy="1703169"/>
                          </a:xfrm>
                        </wpg:grpSpPr>
                        <wps:wsp>
                          <wps:cNvPr id="2062844867" name="Freeform: Shape 45">
                            <a:extLst>
                              <a:ext uri="{FF2B5EF4-FFF2-40B4-BE49-F238E27FC236}">
                                <a16:creationId xmlns:a16="http://schemas.microsoft.com/office/drawing/2014/main" id="{F9F9B92B-A562-2CF6-87E0-1A7999CE79AA}"/>
                              </a:ext>
                            </a:extLst>
                          </wps:cNvPr>
                          <wps:cNvSpPr/>
                          <wps:spPr>
                            <a:xfrm rot="5400000">
                              <a:off x="4162546" y="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BCBCBC"/>
                            </a:solidFill>
                            <a:ln w="12700">
                              <a:miter lim="400000"/>
                            </a:ln>
                          </wps:spPr>
                          <wps:bodyPr wrap="square" lIns="38100" tIns="38100" rIns="38100" bIns="38100" anchor="ctr">
                            <a:noAutofit/>
                          </wps:bodyPr>
                        </wps:wsp>
                        <wps:wsp>
                          <wps:cNvPr id="747219556" name="Freeform: Shape 46">
                            <a:extLst>
                              <a:ext uri="{FF2B5EF4-FFF2-40B4-BE49-F238E27FC236}">
                                <a16:creationId xmlns:a16="http://schemas.microsoft.com/office/drawing/2014/main" id="{20831EC6-B233-6D26-A6C9-30BB3E58325F}"/>
                              </a:ext>
                            </a:extLst>
                          </wps:cNvPr>
                          <wps:cNvSpPr/>
                          <wps:spPr>
                            <a:xfrm rot="10800000">
                              <a:off x="4784329" y="188349"/>
                              <a:ext cx="915108" cy="915092"/>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32952944" name="TextBox 47">
                            <a:extLst>
                              <a:ext uri="{FF2B5EF4-FFF2-40B4-BE49-F238E27FC236}">
                                <a16:creationId xmlns:a16="http://schemas.microsoft.com/office/drawing/2014/main" id="{24F167DC-4881-FF09-A7A0-93FF613FDC77}"/>
                              </a:ext>
                            </a:extLst>
                          </wps:cNvPr>
                          <wps:cNvSpPr txBox="1"/>
                          <wps:spPr>
                            <a:xfrm>
                              <a:off x="5001467" y="307581"/>
                              <a:ext cx="613679" cy="855276"/>
                            </a:xfrm>
                            <a:prstGeom prst="rect">
                              <a:avLst/>
                            </a:prstGeom>
                            <a:noFill/>
                          </wps:spPr>
                          <wps:txbx>
                            <w:txbxContent>
                              <w:p w14:paraId="444F205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wps:txbx>
                          <wps:bodyPr wrap="none" rtlCol="0" anchor="ctr">
                            <a:spAutoFit/>
                          </wps:bodyPr>
                        </wps:wsp>
                      </wpg:grpSp>
                      <wps:wsp>
                        <wps:cNvPr id="1118150657" name="TextBox 26">
                          <a:extLst>
                            <a:ext uri="{FF2B5EF4-FFF2-40B4-BE49-F238E27FC236}">
                              <a16:creationId xmlns:a16="http://schemas.microsoft.com/office/drawing/2014/main" id="{B3E9E642-5901-DE97-38EF-662456CA623D}"/>
                            </a:ext>
                          </a:extLst>
                        </wps:cNvPr>
                        <wps:cNvSpPr txBox="1"/>
                        <wps:spPr>
                          <a:xfrm>
                            <a:off x="3942737" y="1423561"/>
                            <a:ext cx="1357205" cy="623731"/>
                          </a:xfrm>
                          <a:prstGeom prst="rect">
                            <a:avLst/>
                          </a:prstGeom>
                          <a:noFill/>
                        </wps:spPr>
                        <wps:txbx>
                          <w:txbxContent>
                            <w:p w14:paraId="54DB9154" w14:textId="6DC10940"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الخصوصية</w:t>
                              </w:r>
                            </w:p>
                          </w:txbxContent>
                        </wps:txbx>
                        <wps:bodyPr wrap="square">
                          <a:noAutofit/>
                        </wps:bodyPr>
                      </wps:wsp>
                      <wpg:grpSp>
                        <wpg:cNvPr id="571898507" name="مجموعة 571898507">
                          <a:extLst>
                            <a:ext uri="{FF2B5EF4-FFF2-40B4-BE49-F238E27FC236}">
                              <a16:creationId xmlns:a16="http://schemas.microsoft.com/office/drawing/2014/main" id="{28568331-D2F4-E9B4-3031-8A20DF2B421D}"/>
                            </a:ext>
                          </a:extLst>
                        </wpg:cNvPr>
                        <wpg:cNvGrpSpPr/>
                        <wpg:grpSpPr>
                          <a:xfrm rot="10800000">
                            <a:off x="2376011" y="3281"/>
                            <a:ext cx="1137577" cy="1173653"/>
                            <a:chOff x="2376011" y="3281"/>
                            <a:chExt cx="1703161" cy="1703169"/>
                          </a:xfrm>
                        </wpg:grpSpPr>
                        <wps:wsp>
                          <wps:cNvPr id="1027020321" name="Freeform: Shape 27">
                            <a:extLst>
                              <a:ext uri="{FF2B5EF4-FFF2-40B4-BE49-F238E27FC236}">
                                <a16:creationId xmlns:a16="http://schemas.microsoft.com/office/drawing/2014/main" id="{0971A976-6A9E-96E6-D016-0662EF1F0BEB}"/>
                              </a:ext>
                            </a:extLst>
                          </wps:cNvPr>
                          <wps:cNvSpPr/>
                          <wps:spPr>
                            <a:xfrm rot="16200000">
                              <a:off x="2376007" y="3285"/>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6CB4B8"/>
                            </a:solidFill>
                            <a:ln w="12700">
                              <a:miter lim="400000"/>
                            </a:ln>
                          </wps:spPr>
                          <wps:bodyPr wrap="square" lIns="38100" tIns="38100" rIns="38100" bIns="38100" anchor="ctr">
                            <a:noAutofit/>
                          </wps:bodyPr>
                        </wps:wsp>
                        <wps:wsp>
                          <wps:cNvPr id="530802728" name="Freeform: Shape 28">
                            <a:extLst>
                              <a:ext uri="{FF2B5EF4-FFF2-40B4-BE49-F238E27FC236}">
                                <a16:creationId xmlns:a16="http://schemas.microsoft.com/office/drawing/2014/main" id="{BB74303A-08F2-8894-57EF-166FE3E4D1E7}"/>
                              </a:ext>
                            </a:extLst>
                          </wps:cNvPr>
                          <wps:cNvSpPr/>
                          <wps:spPr>
                            <a:xfrm rot="16200000">
                              <a:off x="2542277" y="625090"/>
                              <a:ext cx="915108" cy="915093"/>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393965558" name="TextBox 29">
                            <a:extLst>
                              <a:ext uri="{FF2B5EF4-FFF2-40B4-BE49-F238E27FC236}">
                                <a16:creationId xmlns:a16="http://schemas.microsoft.com/office/drawing/2014/main" id="{368CA534-9E67-B51D-F314-8FBDF7B0C371}"/>
                              </a:ext>
                            </a:extLst>
                          </wps:cNvPr>
                          <wps:cNvSpPr txBox="1"/>
                          <wps:spPr>
                            <a:xfrm rot="10835482">
                              <a:off x="2651109" y="499050"/>
                              <a:ext cx="613679" cy="855276"/>
                            </a:xfrm>
                            <a:prstGeom prst="rect">
                              <a:avLst/>
                            </a:prstGeom>
                            <a:noFill/>
                          </wps:spPr>
                          <wps:txbx>
                            <w:txbxContent>
                              <w:p w14:paraId="26D0F68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wps:txbx>
                          <wps:bodyPr wrap="none" rtlCol="0" anchor="ctr">
                            <a:spAutoFit/>
                          </wps:bodyPr>
                        </wps:wsp>
                      </wpg:grpSp>
                      <wpg:grpSp>
                        <wpg:cNvPr id="1878847979" name="مجموعة 1878847979">
                          <a:extLst>
                            <a:ext uri="{FF2B5EF4-FFF2-40B4-BE49-F238E27FC236}">
                              <a16:creationId xmlns:a16="http://schemas.microsoft.com/office/drawing/2014/main" id="{08226943-55D9-1160-0FE0-259BA284E947}"/>
                            </a:ext>
                          </a:extLst>
                        </wpg:cNvPr>
                        <wpg:cNvGrpSpPr/>
                        <wpg:grpSpPr>
                          <a:xfrm>
                            <a:off x="567740" y="0"/>
                            <a:ext cx="1137577" cy="1173653"/>
                            <a:chOff x="567740" y="0"/>
                            <a:chExt cx="1703161" cy="1703169"/>
                          </a:xfrm>
                        </wpg:grpSpPr>
                        <wps:wsp>
                          <wps:cNvPr id="816557962" name="Freeform: Shape 32">
                            <a:extLst>
                              <a:ext uri="{FF2B5EF4-FFF2-40B4-BE49-F238E27FC236}">
                                <a16:creationId xmlns:a16="http://schemas.microsoft.com/office/drawing/2014/main" id="{A93527FC-E9F0-90EE-4222-D49FC57EE480}"/>
                              </a:ext>
                            </a:extLst>
                          </wps:cNvPr>
                          <wps:cNvSpPr/>
                          <wps:spPr>
                            <a:xfrm rot="5400000">
                              <a:off x="567736" y="4"/>
                              <a:ext cx="1703169" cy="1703161"/>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CC66"/>
                            </a:solidFill>
                            <a:ln w="12700">
                              <a:miter lim="400000"/>
                            </a:ln>
                          </wps:spPr>
                          <wps:bodyPr wrap="square" lIns="38100" tIns="38100" rIns="38100" bIns="38100" anchor="ctr">
                            <a:noAutofit/>
                          </wps:bodyPr>
                        </wps:wsp>
                        <wps:wsp>
                          <wps:cNvPr id="1622646857" name="Freeform: Shape 34">
                            <a:extLst>
                              <a:ext uri="{FF2B5EF4-FFF2-40B4-BE49-F238E27FC236}">
                                <a16:creationId xmlns:a16="http://schemas.microsoft.com/office/drawing/2014/main" id="{9D656DBC-F063-DC3B-BF64-E5FA11C99E51}"/>
                              </a:ext>
                            </a:extLst>
                          </wps:cNvPr>
                          <wps:cNvSpPr/>
                          <wps:spPr>
                            <a:xfrm>
                              <a:off x="1229079" y="161381"/>
                              <a:ext cx="915107" cy="915093"/>
                            </a:xfrm>
                            <a:custGeom>
                              <a:avLst/>
                              <a:gdLst>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43589 w 1746113"/>
                                <a:gd name="connsiteY8" fmla="*/ 1381219 h 1746083"/>
                                <a:gd name="connsiteX9" fmla="*/ 1195620 w 1746113"/>
                                <a:gd name="connsiteY9" fmla="*/ 1611249 h 1746083"/>
                                <a:gd name="connsiteX10" fmla="*/ 1139055 w 1746113"/>
                                <a:gd name="connsiteY10" fmla="*/ 1657427 h 1746083"/>
                                <a:gd name="connsiteX11" fmla="*/ 461244 w 1746113"/>
                                <a:gd name="connsiteY11" fmla="*/ 1588472 h 1746083"/>
                                <a:gd name="connsiteX12" fmla="*/ 157597 w 1746113"/>
                                <a:gd name="connsiteY12" fmla="*/ 1284811 h 1746083"/>
                                <a:gd name="connsiteX13" fmla="*/ 157597 w 1746113"/>
                                <a:gd name="connsiteY13" fmla="*/ 522623 h 1746083"/>
                                <a:gd name="connsiteX14" fmla="*/ 522594 w 1746113"/>
                                <a:gd name="connsiteY14" fmla="*/ 157611 h 1746083"/>
                                <a:gd name="connsiteX15" fmla="*/ 903732 w 1746113"/>
                                <a:gd name="connsiteY15"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203974 w 1746113"/>
                                <a:gd name="connsiteY7" fmla="*/ 993030 h 1746083"/>
                                <a:gd name="connsiteX8" fmla="*/ 1195620 w 1746113"/>
                                <a:gd name="connsiteY8" fmla="*/ 1611249 h 1746083"/>
                                <a:gd name="connsiteX9" fmla="*/ 1139055 w 1746113"/>
                                <a:gd name="connsiteY9" fmla="*/ 1657427 h 1746083"/>
                                <a:gd name="connsiteX10" fmla="*/ 461244 w 1746113"/>
                                <a:gd name="connsiteY10" fmla="*/ 1588472 h 1746083"/>
                                <a:gd name="connsiteX11" fmla="*/ 157597 w 1746113"/>
                                <a:gd name="connsiteY11" fmla="*/ 1284811 h 1746083"/>
                                <a:gd name="connsiteX12" fmla="*/ 157597 w 1746113"/>
                                <a:gd name="connsiteY12" fmla="*/ 522623 h 1746083"/>
                                <a:gd name="connsiteX13" fmla="*/ 522594 w 1746113"/>
                                <a:gd name="connsiteY13" fmla="*/ 157611 h 1746083"/>
                                <a:gd name="connsiteX14" fmla="*/ 903732 w 1746113"/>
                                <a:gd name="connsiteY14"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445514 w 1746113"/>
                                <a:gd name="connsiteY6" fmla="*/ 958525 h 1746083"/>
                                <a:gd name="connsiteX7" fmla="*/ 1195620 w 1746113"/>
                                <a:gd name="connsiteY7" fmla="*/ 1611249 h 1746083"/>
                                <a:gd name="connsiteX8" fmla="*/ 1139055 w 1746113"/>
                                <a:gd name="connsiteY8" fmla="*/ 1657427 h 1746083"/>
                                <a:gd name="connsiteX9" fmla="*/ 461244 w 1746113"/>
                                <a:gd name="connsiteY9" fmla="*/ 1588472 h 1746083"/>
                                <a:gd name="connsiteX10" fmla="*/ 157597 w 1746113"/>
                                <a:gd name="connsiteY10" fmla="*/ 1284811 h 1746083"/>
                                <a:gd name="connsiteX11" fmla="*/ 157597 w 1746113"/>
                                <a:gd name="connsiteY11" fmla="*/ 522623 h 1746083"/>
                                <a:gd name="connsiteX12" fmla="*/ 522594 w 1746113"/>
                                <a:gd name="connsiteY12" fmla="*/ 157611 h 1746083"/>
                                <a:gd name="connsiteX13" fmla="*/ 903732 w 1746113"/>
                                <a:gd name="connsiteY13" fmla="*/ 0 h 1746083"/>
                                <a:gd name="connsiteX0" fmla="*/ 903732 w 1746113"/>
                                <a:gd name="connsiteY0" fmla="*/ 0 h 1746083"/>
                                <a:gd name="connsiteX1" fmla="*/ 1284870 w 1746113"/>
                                <a:gd name="connsiteY1" fmla="*/ 157611 h 1746083"/>
                                <a:gd name="connsiteX2" fmla="*/ 1588517 w 1746113"/>
                                <a:gd name="connsiteY2" fmla="*/ 461273 h 1746083"/>
                                <a:gd name="connsiteX3" fmla="*/ 1657466 w 1746113"/>
                                <a:gd name="connsiteY3" fmla="*/ 1139027 h 1746083"/>
                                <a:gd name="connsiteX4" fmla="*/ 1635617 w 1746113"/>
                                <a:gd name="connsiteY4" fmla="*/ 1165782 h 1746083"/>
                                <a:gd name="connsiteX5" fmla="*/ 1635295 w 1746113"/>
                                <a:gd name="connsiteY5" fmla="*/ 1165559 h 1746083"/>
                                <a:gd name="connsiteX6" fmla="*/ 1195620 w 1746113"/>
                                <a:gd name="connsiteY6" fmla="*/ 1611249 h 1746083"/>
                                <a:gd name="connsiteX7" fmla="*/ 1139055 w 1746113"/>
                                <a:gd name="connsiteY7" fmla="*/ 1657427 h 1746083"/>
                                <a:gd name="connsiteX8" fmla="*/ 461244 w 1746113"/>
                                <a:gd name="connsiteY8" fmla="*/ 1588472 h 1746083"/>
                                <a:gd name="connsiteX9" fmla="*/ 157597 w 1746113"/>
                                <a:gd name="connsiteY9" fmla="*/ 1284811 h 1746083"/>
                                <a:gd name="connsiteX10" fmla="*/ 157597 w 1746113"/>
                                <a:gd name="connsiteY10" fmla="*/ 522623 h 1746083"/>
                                <a:gd name="connsiteX11" fmla="*/ 522594 w 1746113"/>
                                <a:gd name="connsiteY11" fmla="*/ 157611 h 1746083"/>
                                <a:gd name="connsiteX12" fmla="*/ 903732 w 1746113"/>
                                <a:gd name="connsiteY12" fmla="*/ 0 h 174608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746113" h="1746083">
                                  <a:moveTo>
                                    <a:pt x="903732" y="0"/>
                                  </a:moveTo>
                                  <a:cubicBezTo>
                                    <a:pt x="1041769" y="0"/>
                                    <a:pt x="1179806" y="52537"/>
                                    <a:pt x="1284870" y="157611"/>
                                  </a:cubicBezTo>
                                  <a:lnTo>
                                    <a:pt x="1588517" y="461273"/>
                                  </a:lnTo>
                                  <a:cubicBezTo>
                                    <a:pt x="1772380" y="645153"/>
                                    <a:pt x="1795363" y="929986"/>
                                    <a:pt x="1657466" y="1139027"/>
                                  </a:cubicBezTo>
                                  <a:lnTo>
                                    <a:pt x="1635617" y="1165782"/>
                                  </a:lnTo>
                                  <a:lnTo>
                                    <a:pt x="1635295" y="1165559"/>
                                  </a:lnTo>
                                  <a:lnTo>
                                    <a:pt x="1195620" y="1611249"/>
                                  </a:lnTo>
                                  <a:lnTo>
                                    <a:pt x="1139055" y="1657427"/>
                                  </a:lnTo>
                                  <a:cubicBezTo>
                                    <a:pt x="929948" y="1795337"/>
                                    <a:pt x="645107" y="1772352"/>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1EFF0"/>
                            </a:solidFill>
                            <a:ln w="12700">
                              <a:miter lim="400000"/>
                            </a:ln>
                          </wps:spPr>
                          <wps:bodyPr wrap="square" lIns="38100" tIns="38100" rIns="38100" bIns="38100" anchor="ctr">
                            <a:noAutofit/>
                          </wps:bodyPr>
                        </wps:wsp>
                        <wps:wsp>
                          <wps:cNvPr id="1770498998" name="TextBox 35">
                            <a:extLst>
                              <a:ext uri="{FF2B5EF4-FFF2-40B4-BE49-F238E27FC236}">
                                <a16:creationId xmlns:a16="http://schemas.microsoft.com/office/drawing/2014/main" id="{3CAC85DF-14A2-012C-BA62-9CC2EC36177E}"/>
                              </a:ext>
                            </a:extLst>
                          </wps:cNvPr>
                          <wps:cNvSpPr txBox="1"/>
                          <wps:spPr>
                            <a:xfrm>
                              <a:off x="1421208" y="291732"/>
                              <a:ext cx="613679" cy="855276"/>
                            </a:xfrm>
                            <a:prstGeom prst="rect">
                              <a:avLst/>
                            </a:prstGeom>
                            <a:noFill/>
                          </wps:spPr>
                          <wps:txbx>
                            <w:txbxContent>
                              <w:p w14:paraId="425FD3D1"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wps:txbx>
                          <wps:bodyPr wrap="none" rtlCol="0" anchor="ctr">
                            <a:spAutoFit/>
                          </wps:bodyPr>
                        </wps:wsp>
                      </wpg:grpSp>
                      <wps:wsp>
                        <wps:cNvPr id="735780859" name="TextBox 26">
                          <a:extLst>
                            <a:ext uri="{FF2B5EF4-FFF2-40B4-BE49-F238E27FC236}">
                              <a16:creationId xmlns:a16="http://schemas.microsoft.com/office/drawing/2014/main" id="{CB288E5B-F4D0-A516-A4B9-F0E0B5C32453}"/>
                            </a:ext>
                          </a:extLst>
                        </wps:cNvPr>
                        <wps:cNvSpPr txBox="1"/>
                        <wps:spPr>
                          <a:xfrm>
                            <a:off x="409199" y="1305113"/>
                            <a:ext cx="1561920" cy="581022"/>
                          </a:xfrm>
                          <a:prstGeom prst="rect">
                            <a:avLst/>
                          </a:prstGeom>
                          <a:noFill/>
                        </wps:spPr>
                        <wps:txbx>
                          <w:txbxContent>
                            <w:p w14:paraId="509026E7" w14:textId="5C27A4FE"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التحيّز</w:t>
                              </w:r>
                            </w:p>
                          </w:txbxContent>
                        </wps:txbx>
                        <wps:bodyPr wrap="square">
                          <a:spAutoFit/>
                        </wps:bodyPr>
                      </wps:wsp>
                    </wpg:wgp>
                  </a:graphicData>
                </a:graphic>
              </wp:inline>
            </w:drawing>
          </mc:Choice>
          <mc:Fallback>
            <w:pict>
              <v:group w14:anchorId="1102694A" id="مجموعة 65" o:spid="_x0000_s1589" style="width:403.35pt;height:129.05pt;mso-position-horizontal-relative:char;mso-position-vertical-relative:line" coordorigin="4091" coordsize="67343,215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">
                <v:shape id="TextBox 39" o:spid="_x0000_s1590" type="#_x0000_t202" style="position:absolute;left:21297;top:14292;width:17289;height:6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" filled="f" stroked="f">
                  <v:textbox style="mso-fit-shape-to-text:t">
                    <w:txbxContent>
                      <w:p w14:paraId="5A0A37A3" w14:textId="4AAAB926" w:rsidR="00FE609F" w:rsidRDefault="00FE609F" w:rsidP="00FE609F">
                        <w:pPr>
                          <w:spacing w:after="160"/>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الدقّة</w:t>
                        </w:r>
                      </w:p>
                    </w:txbxContent>
                  </v:textbox>
                </v:shape>
                <v:group id="مجموعة 1056313029" o:spid="_x0000_s1591" style="position:absolute;left:55878;top:19;width:11376;height:11736" coordorigin="55878,19"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">
                  <v:shape id="Freeform: Shape 38" o:spid="_x0000_s1592" style="position:absolute;left:55878;top:19;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3d8e92"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0" o:spid="_x0000_s1593" style="position:absolute;left:62096;top:1681;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1" o:spid="_x0000_s1594" type="#_x0000_t202" style="position:absolute;left:64011;top:2985;width:6137;height:85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" filled="f" stroked="f">
                    <v:textbox style="mso-fit-shape-to-text:t">
                      <w:txbxContent>
                        <w:p w14:paraId="48B7E2BF"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1</w:t>
                          </w:r>
                        </w:p>
                      </w:txbxContent>
                    </v:textbox>
                  </v:shape>
                </v:group>
                <v:shape id="TextBox 44" o:spid="_x0000_s1595" type="#_x0000_t202" style="position:absolute;left:55065;top:13047;width:16370;height:8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" filled="f" stroked="f">
                  <v:textbox style="mso-fit-shape-to-text:t">
                    <w:txbxContent>
                      <w:p w14:paraId="17D2DB34" w14:textId="3CC93121"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 xml:space="preserve">حجم البيانات </w:t>
                        </w:r>
                        <w:r w:rsidRPr="00FE609F">
                          <w:rPr>
                            <w:rFonts w:eastAsia="Calibri" w:hAnsi="Adobe Arabic" w:cs="Adobe Arabic"/>
                            <w:b/>
                            <w:bCs/>
                            <w:kern w:val="24"/>
                            <w:szCs w:val="28"/>
                            <w:lang w:bidi="ar-EG"/>
                          </w:rPr>
                          <w:t>ChatGPT</w:t>
                        </w:r>
                      </w:p>
                    </w:txbxContent>
                  </v:textbox>
                </v:shape>
                <v:group id="مجموعة 1531188750" o:spid="_x0000_s1596" style="position:absolute;left:41625;width:11376;height:11736" coordorigin="41625"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">
                  <v:shape id="Freeform: Shape 45" o:spid="_x0000_s1597" style="position:absolute;left:41625;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bcbcbc"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46" o:spid="_x0000_s1598" style="position:absolute;left:47843;top:1883;width:9151;height:9151;rotation:18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4;857199,610966;857030,610849;626604,844428;596959,868629;241730,832491;82594,673347;82594,273898;273883,82601;473631,0" o:connectangles="0,0,0,0,0,0,0,0,0,0,0,0,0"/>
                  </v:shape>
                  <v:shape id="TextBox 47" o:spid="_x0000_s1599" type="#_x0000_t202" style="position:absolute;left:50014;top:3075;width:6137;height:85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" filled="f" stroked="f">
                    <v:textbox style="mso-fit-shape-to-text:t">
                      <w:txbxContent>
                        <w:p w14:paraId="444F205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2</w:t>
                          </w:r>
                        </w:p>
                      </w:txbxContent>
                    </v:textbox>
                  </v:shape>
                </v:group>
                <v:shape id="TextBox 26" o:spid="_x0000_s1600" type="#_x0000_t202" style="position:absolute;left:39427;top:14235;width:13572;height:6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" filled="f" stroked="f">
                  <v:textbox>
                    <w:txbxContent>
                      <w:p w14:paraId="54DB9154" w14:textId="6DC10940"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الخصوصية</w:t>
                        </w:r>
                      </w:p>
                    </w:txbxContent>
                  </v:textbox>
                </v:shape>
                <v:group id="مجموعة 571898507" o:spid="_x0000_s1601" style="position:absolute;left:23760;top:32;width:11375;height:11737;rotation:180" coordorigin="23760,32"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">
                  <v:shape id="Freeform: Shape 27" o:spid="_x0000_s1602" style="position:absolute;left:23760;top:32;width:17032;height:17031;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6cb4b8"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28" o:spid="_x0000_s1603" style="position:absolute;left:25422;top:6250;width:9151;height:9151;rotation:-90;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1,0;673378,82601;832515,241745;868650,596945;857199,610967;857030,610850;626604,844429;596959,868630;241730,832492;82594,673348;82594,273898;273883,82601;473631,0" o:connectangles="0,0,0,0,0,0,0,0,0,0,0,0,0"/>
                  </v:shape>
                  <v:shape id="TextBox 29" o:spid="_x0000_s1604" type="#_x0000_t202" style="position:absolute;left:26511;top:4990;width:6136;height:8553;rotation:-11757724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" filled="f" stroked="f">
                    <v:textbox style="mso-fit-shape-to-text:t">
                      <w:txbxContent>
                        <w:p w14:paraId="26D0F68C"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3</w:t>
                          </w:r>
                        </w:p>
                      </w:txbxContent>
                    </v:textbox>
                  </v:shape>
                </v:group>
                <v:group id="مجموعة 1878847979" o:spid="_x0000_s1605" style="position:absolute;left:5677;width:11376;height:11736" coordorigin="5677" coordsize="17031,17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">
                  <v:shape id="Freeform: Shape 32" o:spid="_x0000_s1606" style="position:absolute;left:5677;width:17031;height:17032;rotation:90;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c6" stroked="f" strokeweight="1pt">
                    <v:stroke miterlimit="4" joinstyle="miter"/>
                    <v:path arrowok="t" o:connecttype="custom" o:connectlocs="645753,0;918091,112619;1135059,329598;1135059,874211;1135059,1104357;1138343,1107628;1309339,1144923;1618415,1209616;1605198,1631468;1217315,1625989;1144910,1309313;1107723,1138380;1104357,1135027;874254,1135027;329577,1135027;112609,918049;112609,373435;373414,112619;645753,0" o:connectangles="0,0,0,0,0,0,0,0,0,0,0,0,0,0,0,0,0,0,0"/>
                  </v:shape>
                  <v:shape id="Freeform: Shape 34" o:spid="_x0000_s1607" style="position:absolute;left:12290;top:1613;width:9151;height:9151;visibility:visible;mso-wrap-style:square;v-text-anchor:middle" coordsize="1746113,1746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" path="m903732,v138037,,276074,52537,381138,157611l1588517,461273v183863,183880,206846,468713,68949,677754l1635617,1165782r-322,-223l1195620,1611249r-56565,46178c929948,1795337,645107,1772352,461244,1588472l157597,1284811v-210129,-210034,-210129,-552040,,-762188l522594,157611c627658,52537,765695,,903732,xe" fillcolor="#f1eff0" stroked="f" strokeweight="1pt">
                    <v:stroke miterlimit="4" joinstyle="miter"/>
                    <v:path arrowok="t" o:connecttype="custom" o:connectlocs="473630,0;673378,82601;832514,241745;868649,596945;857198,610967;857029,610850;626603,844429;596959,868630;241730,832492;82594,673348;82594,273898;273882,82601;473630,0" o:connectangles="0,0,0,0,0,0,0,0,0,0,0,0,0"/>
                  </v:shape>
                  <v:shape id="TextBox 35" o:spid="_x0000_s1608" type="#_x0000_t202" style="position:absolute;left:14212;top:2917;width:6136;height:85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" filled="f" stroked="f">
                    <v:textbox style="mso-fit-shape-to-text:t">
                      <w:txbxContent>
                        <w:p w14:paraId="425FD3D1" w14:textId="77777777" w:rsidR="00FE609F" w:rsidRDefault="00FE609F" w:rsidP="00FE609F">
                          <w:pPr>
                            <w:bidi w:val="0"/>
                            <w:jc w:val="center"/>
                            <w:rPr>
                              <w:rFonts w:asciiTheme="minorHAnsi" w:hAnsi="Calibri" w:cstheme="minorBidi"/>
                              <w:b/>
                              <w:bCs/>
                              <w:kern w:val="24"/>
                              <w:sz w:val="40"/>
                              <w:szCs w:val="40"/>
                            </w:rPr>
                          </w:pPr>
                          <w:r>
                            <w:rPr>
                              <w:rFonts w:asciiTheme="minorHAnsi" w:hAnsi="Calibri" w:cstheme="minorBidi"/>
                              <w:b/>
                              <w:bCs/>
                              <w:kern w:val="24"/>
                              <w:sz w:val="40"/>
                              <w:szCs w:val="40"/>
                            </w:rPr>
                            <w:t>4</w:t>
                          </w:r>
                        </w:p>
                      </w:txbxContent>
                    </v:textbox>
                  </v:shape>
                </v:group>
                <v:shape id="TextBox 26" o:spid="_x0000_s1609" type="#_x0000_t202" style="position:absolute;left:4091;top:13051;width:15620;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" filled="f" stroked="f">
                  <v:textbox style="mso-fit-shape-to-text:t">
                    <w:txbxContent>
                      <w:p w14:paraId="509026E7" w14:textId="5C27A4FE" w:rsidR="00FE609F" w:rsidRDefault="00FE609F" w:rsidP="00FE609F">
                        <w:pPr>
                          <w:spacing w:after="160" w:line="240" w:lineRule="auto"/>
                          <w:jc w:val="center"/>
                          <w:rPr>
                            <w:rFonts w:eastAsia="Calibri" w:hAnsi="Adobe Arabic" w:cs="Adobe Arabic"/>
                            <w:b/>
                            <w:bCs/>
                            <w:kern w:val="24"/>
                            <w:sz w:val="36"/>
                            <w:szCs w:val="36"/>
                            <w:lang w:bidi="ar-EG"/>
                          </w:rPr>
                        </w:pPr>
                        <w:r w:rsidRPr="00FE609F">
                          <w:rPr>
                            <w:rFonts w:eastAsia="Calibri" w:hAnsi="Adobe Arabic" w:cs="Adobe Arabic"/>
                            <w:b/>
                            <w:bCs/>
                            <w:kern w:val="24"/>
                            <w:sz w:val="36"/>
                            <w:szCs w:val="36"/>
                            <w:rtl/>
                            <w:lang w:bidi="ar-EG"/>
                          </w:rPr>
                          <w:t>التحيّز</w:t>
                        </w:r>
                      </w:p>
                    </w:txbxContent>
                  </v:textbox>
                </v:shape>
                <w10:anchorlock/>
              </v:group>
            </w:pict>
          </mc:Fallback>
        </mc:AlternateContent>
      </w:r>
    </w:p>
    <w:p w14:paraId="1B58841A"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حجم البيانات</w:t>
      </w:r>
      <w:r w:rsidRPr="003A5C66">
        <w:rPr>
          <w:rFonts w:ascii="Sakkal Majalla" w:hAnsi="Sakkal Majalla"/>
          <w:b/>
          <w:bCs/>
          <w:sz w:val="34"/>
        </w:rPr>
        <w:t>:</w:t>
      </w:r>
      <w:r w:rsidRPr="003A5C66">
        <w:rPr>
          <w:rFonts w:ascii="Sakkal Majalla" w:hAnsi="Sakkal Majalla"/>
          <w:sz w:val="34"/>
        </w:rPr>
        <w:t xml:space="preserve"> </w:t>
      </w:r>
      <w:r w:rsidRPr="003A5C66">
        <w:rPr>
          <w:rFonts w:ascii="Sakkal Majalla" w:hAnsi="Sakkal Majalla"/>
          <w:color w:val="C00000"/>
          <w:sz w:val="34"/>
        </w:rPr>
        <w:t xml:space="preserve">ChatGPT </w:t>
      </w:r>
      <w:r w:rsidRPr="003A5C66">
        <w:rPr>
          <w:rFonts w:ascii="Sakkal Majalla" w:hAnsi="Sakkal Majalla"/>
          <w:sz w:val="34"/>
          <w:rtl/>
        </w:rPr>
        <w:t>له حدّ أقصى لعدد الكلمات</w:t>
      </w:r>
      <w:r w:rsidRPr="003A5C66">
        <w:rPr>
          <w:rFonts w:ascii="Sakkal Majalla" w:hAnsi="Sakkal Majalla"/>
          <w:sz w:val="34"/>
        </w:rPr>
        <w:t xml:space="preserve"> (Tokens) </w:t>
      </w:r>
      <w:r w:rsidRPr="003A5C66">
        <w:rPr>
          <w:rFonts w:ascii="Sakkal Majalla" w:hAnsi="Sakkal Majalla"/>
          <w:sz w:val="34"/>
          <w:rtl/>
        </w:rPr>
        <w:t>التي يمكنه معالجتها في كلّ مرّة. للبيانات الضخمة، يحتاج الأمر إلى تقسيمها</w:t>
      </w:r>
      <w:r w:rsidRPr="003A5C66">
        <w:rPr>
          <w:rFonts w:ascii="Sakkal Majalla" w:hAnsi="Sakkal Majalla"/>
          <w:sz w:val="34"/>
        </w:rPr>
        <w:t>.</w:t>
      </w:r>
    </w:p>
    <w:p w14:paraId="2DD09D8E"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الخصوصية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لا تُدخل بيانات حساسة أو سرّية، لأنّ البيانات المُدخَلة قد تُستخدم في تحسين النموذج</w:t>
      </w:r>
      <w:r w:rsidRPr="003A5C66">
        <w:rPr>
          <w:rFonts w:ascii="Sakkal Majalla" w:hAnsi="Sakkal Majalla"/>
          <w:sz w:val="34"/>
        </w:rPr>
        <w:t>.</w:t>
      </w:r>
    </w:p>
    <w:p w14:paraId="37392EB2"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الدقّة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النتائج ممتازة لكنّها ليست معصومة من الخطأ، خاصّة في السياقات المعقّدة جداً</w:t>
      </w:r>
      <w:r w:rsidRPr="003A5C66">
        <w:rPr>
          <w:rFonts w:ascii="Sakkal Majalla" w:hAnsi="Sakkal Majalla"/>
          <w:sz w:val="34"/>
        </w:rPr>
        <w:t>.</w:t>
      </w:r>
    </w:p>
    <w:p w14:paraId="27C141E6" w14:textId="77777777" w:rsidR="008229B3" w:rsidRPr="003A5C66" w:rsidRDefault="008229B3">
      <w:pPr>
        <w:numPr>
          <w:ilvl w:val="0"/>
          <w:numId w:val="64"/>
        </w:numPr>
        <w:spacing w:after="160" w:line="259" w:lineRule="auto"/>
        <w:jc w:val="left"/>
        <w:rPr>
          <w:rFonts w:ascii="Sakkal Majalla" w:hAnsi="Sakkal Majalla"/>
          <w:sz w:val="34"/>
        </w:rPr>
      </w:pPr>
      <w:r w:rsidRPr="003A5C66">
        <w:rPr>
          <w:rFonts w:ascii="Sakkal Majalla" w:hAnsi="Sakkal Majalla"/>
          <w:b/>
          <w:bCs/>
          <w:color w:val="C00000"/>
          <w:sz w:val="34"/>
          <w:rtl/>
        </w:rPr>
        <w:t>التحيّز</w:t>
      </w:r>
      <w:r w:rsidRPr="003A5C66">
        <w:rPr>
          <w:rFonts w:ascii="Sakkal Majalla" w:hAnsi="Sakkal Majalla"/>
          <w:b/>
          <w:bCs/>
          <w:color w:val="C00000"/>
          <w:sz w:val="34"/>
        </w:rPr>
        <w:t xml:space="preserve"> (Bias):</w:t>
      </w:r>
      <w:r w:rsidRPr="003A5C66">
        <w:rPr>
          <w:rFonts w:ascii="Sakkal Majalla" w:hAnsi="Sakkal Majalla"/>
          <w:color w:val="C00000"/>
          <w:sz w:val="34"/>
        </w:rPr>
        <w:t xml:space="preserve"> </w:t>
      </w:r>
      <w:r w:rsidRPr="003A5C66">
        <w:rPr>
          <w:rFonts w:ascii="Sakkal Majalla" w:hAnsi="Sakkal Majalla"/>
          <w:sz w:val="34"/>
          <w:rtl/>
        </w:rPr>
        <w:t>النموذج قد يحمل تحيّزات موجودة في البيانات التي تدرّب عليها</w:t>
      </w:r>
      <w:r w:rsidRPr="003A5C66">
        <w:rPr>
          <w:rFonts w:ascii="Sakkal Majalla" w:hAnsi="Sakkal Majalla"/>
          <w:sz w:val="34"/>
        </w:rPr>
        <w:t>.</w:t>
      </w:r>
    </w:p>
    <w:p w14:paraId="3C09E939" w14:textId="77777777" w:rsidR="008229B3" w:rsidRDefault="008229B3" w:rsidP="008229B3">
      <w:pPr>
        <w:rPr>
          <w:rFonts w:ascii="Sakkal Majalla" w:hAnsi="Sakkal Majalla"/>
          <w:sz w:val="32"/>
          <w:szCs w:val="32"/>
          <w:rtl/>
        </w:rPr>
      </w:pPr>
    </w:p>
    <w:p w14:paraId="63451349" w14:textId="48905A6A" w:rsidR="008229B3" w:rsidRPr="00A30D09" w:rsidRDefault="00FE609F" w:rsidP="00FE609F">
      <w:pPr>
        <w:keepNext/>
        <w:pageBreakBefore/>
        <w:rPr>
          <w:rFonts w:ascii="Sakkal Majalla" w:hAnsi="Sakkal Majalla"/>
          <w:b/>
          <w:bCs/>
          <w:sz w:val="32"/>
          <w:szCs w:val="32"/>
        </w:rPr>
      </w:pPr>
      <w:r w:rsidRPr="002A078C">
        <w:rPr>
          <w:rFonts w:ascii="Sakkal Majalla" w:hAnsi="Sakkal Majalla"/>
          <w:noProof/>
          <w:color w:val="002060"/>
          <w:sz w:val="34"/>
          <w:lang w:bidi="ar-SY"/>
        </w:rPr>
        <w:lastRenderedPageBreak/>
        <mc:AlternateContent>
          <mc:Choice Requires="wpg">
            <w:drawing>
              <wp:inline distT="0" distB="0" distL="0" distR="0" wp14:anchorId="2EB9FCC5" wp14:editId="0DA60B90">
                <wp:extent cx="5731510" cy="895350"/>
                <wp:effectExtent l="0" t="0" r="21590" b="19050"/>
                <wp:docPr id="116665791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21880830"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93161590" name="مجموعة 39"/>
                        <wpg:cNvGrpSpPr/>
                        <wpg:grpSpPr>
                          <a:xfrm>
                            <a:off x="0" y="0"/>
                            <a:ext cx="5731510" cy="895350"/>
                            <a:chOff x="0" y="0"/>
                            <a:chExt cx="5878196" cy="918845"/>
                          </a:xfrm>
                        </wpg:grpSpPr>
                        <wpg:grpSp>
                          <wpg:cNvPr id="6084889" name="مجموعة 40"/>
                          <wpg:cNvGrpSpPr/>
                          <wpg:grpSpPr>
                            <a:xfrm>
                              <a:off x="0" y="0"/>
                              <a:ext cx="5878196" cy="918845"/>
                              <a:chOff x="0" y="0"/>
                              <a:chExt cx="6240348" cy="919070"/>
                            </a:xfrm>
                          </wpg:grpSpPr>
                          <wpg:grpSp>
                            <wpg:cNvPr id="602411186" name="مجموعة 41"/>
                            <wpg:cNvGrpSpPr/>
                            <wpg:grpSpPr>
                              <a:xfrm>
                                <a:off x="0" y="169208"/>
                                <a:ext cx="5433072" cy="580613"/>
                                <a:chOff x="0" y="169208"/>
                                <a:chExt cx="5433072" cy="580613"/>
                              </a:xfrm>
                            </wpg:grpSpPr>
                            <wps:wsp>
                              <wps:cNvPr id="21288782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9839431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5701866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54446181" name="مربع نص 41"/>
                          <wps:cNvSpPr txBox="1"/>
                          <wps:spPr>
                            <a:xfrm>
                              <a:off x="204484" y="257055"/>
                              <a:ext cx="4616071" cy="407289"/>
                            </a:xfrm>
                            <a:prstGeom prst="rect">
                              <a:avLst/>
                            </a:prstGeom>
                            <a:noFill/>
                          </wps:spPr>
                          <wps:txbx>
                            <w:txbxContent>
                              <w:p w14:paraId="22814907" w14:textId="7449A6C9" w:rsidR="00FE609F" w:rsidRDefault="00FE609F" w:rsidP="00FE609F">
                                <w:pP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استخدام </w:t>
                                </w:r>
                                <w:r w:rsidRPr="00FE609F">
                                  <w:rPr>
                                    <w:rFonts w:eastAsia="Calibri" w:hAnsi="Adobe Arabic" w:cs="Adobe Arabic"/>
                                    <w:b/>
                                    <w:bCs/>
                                    <w:color w:val="FFFFFF"/>
                                    <w:kern w:val="24"/>
                                    <w:sz w:val="32"/>
                                    <w:szCs w:val="32"/>
                                    <w:lang w:bidi="ar-EG"/>
                                  </w:rPr>
                                  <w:t>Google Colab</w:t>
                                </w:r>
                                <w:r w:rsidRPr="00FE609F">
                                  <w:rPr>
                                    <w:rFonts w:eastAsia="Calibri" w:hAnsi="Adobe Arabic" w:cs="Adobe Arabic"/>
                                    <w:b/>
                                    <w:bCs/>
                                    <w:color w:val="FFFFFF"/>
                                    <w:kern w:val="24"/>
                                    <w:sz w:val="32"/>
                                    <w:szCs w:val="32"/>
                                    <w:rtl/>
                                    <w:lang w:bidi="ar-EG"/>
                                  </w:rPr>
                                  <w:t xml:space="preserve"> </w:t>
                                </w:r>
                                <w:r w:rsidRPr="00FE609F">
                                  <w:rPr>
                                    <w:rFonts w:eastAsia="Calibri" w:hAnsi="Adobe Arabic" w:cs="Adobe Arabic"/>
                                    <w:b/>
                                    <w:bCs/>
                                    <w:color w:val="FFFFFF"/>
                                    <w:kern w:val="24"/>
                                    <w:sz w:val="36"/>
                                    <w:szCs w:val="36"/>
                                    <w:rtl/>
                                    <w:lang w:bidi="ar-EG"/>
                                  </w:rPr>
                                  <w:t>لتحليل البيانات الرقمية</w:t>
                                </w:r>
                              </w:p>
                            </w:txbxContent>
                          </wps:txbx>
                          <wps:bodyPr wrap="square" rtlCol="1">
                            <a:spAutoFit/>
                          </wps:bodyPr>
                        </wps:wsp>
                      </wpg:grpSp>
                    </wpg:wgp>
                  </a:graphicData>
                </a:graphic>
              </wp:inline>
            </w:drawing>
          </mc:Choice>
          <mc:Fallback>
            <w:pict>
              <v:group w14:anchorId="2EB9FCC5" id="_x0000_s161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">
                <v:shape id="صورة 38" o:spid="_x0000_s161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">
                  <v:imagedata r:id="rId85" o:title=""/>
                </v:shape>
                <v:group id="مجموعة 39" o:spid="_x0000_s16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">
                  <v:group id="مجموعة 40" o:spid="_x0000_s16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">
                    <v:group id="مجموعة 41" o:spid="_x0000_s16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">
                      <v:shape id="شكل حر 42" o:spid="_x0000_s16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" fillcolor="#168489" stroked="f" strokeweight="1pt">
                        <v:stroke joinstyle="miter"/>
                      </v:roundrect>
                    </v:group>
                    <v:oval id="شكل بيضاوي 44" o:spid="_x0000_s16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" filled="f" strokecolor="#a5a5a5 [2092]" strokeweight="1pt">
                      <v:stroke joinstyle="miter"/>
                    </v:oval>
                  </v:group>
                  <v:shape id="مربع نص 41" o:spid="_x0000_s1618"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" filled="f" stroked="f">
                    <v:textbox style="mso-fit-shape-to-text:t">
                      <w:txbxContent>
                        <w:p w14:paraId="22814907" w14:textId="7449A6C9" w:rsidR="00FE609F" w:rsidRDefault="00FE609F" w:rsidP="00FE609F">
                          <w:pP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استخدام </w:t>
                          </w:r>
                          <w:r w:rsidRPr="00FE609F">
                            <w:rPr>
                              <w:rFonts w:eastAsia="Calibri" w:hAnsi="Adobe Arabic" w:cs="Adobe Arabic"/>
                              <w:b/>
                              <w:bCs/>
                              <w:color w:val="FFFFFF"/>
                              <w:kern w:val="24"/>
                              <w:sz w:val="32"/>
                              <w:szCs w:val="32"/>
                              <w:lang w:bidi="ar-EG"/>
                            </w:rPr>
                            <w:t xml:space="preserve">Google </w:t>
                          </w:r>
                          <w:proofErr w:type="spellStart"/>
                          <w:r w:rsidRPr="00FE609F">
                            <w:rPr>
                              <w:rFonts w:eastAsia="Calibri" w:hAnsi="Adobe Arabic" w:cs="Adobe Arabic"/>
                              <w:b/>
                              <w:bCs/>
                              <w:color w:val="FFFFFF"/>
                              <w:kern w:val="24"/>
                              <w:sz w:val="32"/>
                              <w:szCs w:val="32"/>
                              <w:lang w:bidi="ar-EG"/>
                            </w:rPr>
                            <w:t>Colab</w:t>
                          </w:r>
                          <w:proofErr w:type="spellEnd"/>
                          <w:r w:rsidRPr="00FE609F">
                            <w:rPr>
                              <w:rFonts w:eastAsia="Calibri" w:hAnsi="Adobe Arabic" w:cs="Adobe Arabic"/>
                              <w:b/>
                              <w:bCs/>
                              <w:color w:val="FFFFFF"/>
                              <w:kern w:val="24"/>
                              <w:sz w:val="32"/>
                              <w:szCs w:val="32"/>
                              <w:rtl/>
                              <w:lang w:bidi="ar-EG"/>
                            </w:rPr>
                            <w:t xml:space="preserve"> </w:t>
                          </w:r>
                          <w:r w:rsidRPr="00FE609F">
                            <w:rPr>
                              <w:rFonts w:eastAsia="Calibri" w:hAnsi="Adobe Arabic" w:cs="Adobe Arabic"/>
                              <w:b/>
                              <w:bCs/>
                              <w:color w:val="FFFFFF"/>
                              <w:kern w:val="24"/>
                              <w:sz w:val="36"/>
                              <w:szCs w:val="36"/>
                              <w:rtl/>
                              <w:lang w:bidi="ar-EG"/>
                            </w:rPr>
                            <w:t>لتحليل البيانات الرقمية</w:t>
                          </w:r>
                        </w:p>
                      </w:txbxContent>
                    </v:textbox>
                  </v:shape>
                </v:group>
                <w10:anchorlock/>
              </v:group>
            </w:pict>
          </mc:Fallback>
        </mc:AlternateContent>
      </w:r>
    </w:p>
    <w:p w14:paraId="6C01C0B7" w14:textId="35CDD93F" w:rsidR="008229B3" w:rsidRPr="003A5C66" w:rsidRDefault="00FE609F" w:rsidP="008229B3">
      <w:pPr>
        <w:rPr>
          <w:rFonts w:ascii="Sakkal Majalla" w:hAnsi="Sakkal Majalla"/>
          <w:b/>
          <w:bCs/>
          <w:color w:val="C00000"/>
          <w:sz w:val="34"/>
        </w:rPr>
      </w:pPr>
      <w:r w:rsidRPr="003A5C66">
        <w:rPr>
          <w:rFonts w:ascii="Sakkal Majalla" w:hAnsi="Sakkal Majalla"/>
          <w:b/>
          <w:bCs/>
          <w:color w:val="C00000"/>
          <w:sz w:val="34"/>
        </w:rPr>
        <w:t>6.4</w:t>
      </w:r>
      <w:r w:rsidR="008229B3" w:rsidRPr="003A5C66">
        <w:rPr>
          <w:rFonts w:ascii="Sakkal Majalla" w:hAnsi="Sakkal Majalla"/>
          <w:b/>
          <w:bCs/>
          <w:color w:val="C00000"/>
          <w:sz w:val="34"/>
          <w:rtl/>
        </w:rPr>
        <w:t>ما هو</w:t>
      </w:r>
      <w:r w:rsidR="008229B3" w:rsidRPr="003A5C66">
        <w:rPr>
          <w:rFonts w:ascii="Sakkal Majalla" w:hAnsi="Sakkal Majalla"/>
          <w:b/>
          <w:bCs/>
          <w:color w:val="C00000"/>
          <w:sz w:val="34"/>
        </w:rPr>
        <w:t xml:space="preserve"> Google Colab </w:t>
      </w:r>
      <w:r w:rsidR="008229B3" w:rsidRPr="003A5C66">
        <w:rPr>
          <w:rFonts w:ascii="Sakkal Majalla" w:hAnsi="Sakkal Majalla"/>
          <w:b/>
          <w:bCs/>
          <w:color w:val="C00000"/>
          <w:sz w:val="34"/>
          <w:rtl/>
        </w:rPr>
        <w:t>ولماذا نستخدمه؟</w:t>
      </w:r>
    </w:p>
    <w:p w14:paraId="1A4B2D96" w14:textId="578B0345" w:rsidR="008229B3" w:rsidRPr="003A5C66" w:rsidRDefault="008229B3" w:rsidP="008229B3">
      <w:pPr>
        <w:rPr>
          <w:rFonts w:ascii="Sakkal Majalla" w:hAnsi="Sakkal Majalla"/>
          <w:sz w:val="34"/>
        </w:rPr>
      </w:pPr>
      <w:r w:rsidRPr="00A30D09">
        <w:rPr>
          <w:rFonts w:ascii="Sakkal Majalla" w:hAnsi="Sakkal Majalla"/>
          <w:sz w:val="32"/>
          <w:szCs w:val="32"/>
        </w:rPr>
        <w:t xml:space="preserve"> </w:t>
      </w:r>
      <w:r w:rsidRPr="003A5C66">
        <w:rPr>
          <w:rFonts w:ascii="Sakkal Majalla" w:hAnsi="Sakkal Majalla"/>
          <w:sz w:val="34"/>
        </w:rPr>
        <w:t>Colab</w:t>
      </w:r>
      <w:r w:rsidRPr="00A30D09">
        <w:rPr>
          <w:rFonts w:ascii="Sakkal Majalla" w:hAnsi="Sakkal Majalla"/>
          <w:sz w:val="32"/>
          <w:szCs w:val="32"/>
        </w:rPr>
        <w:t xml:space="preserve"> </w:t>
      </w:r>
      <w:r w:rsidR="00FE609F" w:rsidRPr="003A5C66">
        <w:rPr>
          <w:rFonts w:ascii="Adobe Arabic" w:hAnsi="Adobe Arabic" w:cs="Adobe Arabic"/>
          <w:noProof/>
          <w:color w:val="1E3D6A"/>
          <w:sz w:val="34"/>
        </w:rPr>
        <mc:AlternateContent>
          <mc:Choice Requires="wpg">
            <w:drawing>
              <wp:anchor distT="0" distB="0" distL="114300" distR="114300" simplePos="0" relativeHeight="252884992" behindDoc="0" locked="0" layoutInCell="1" allowOverlap="1" wp14:anchorId="0B094CEE" wp14:editId="7492BCB0">
                <wp:simplePos x="0" y="0"/>
                <wp:positionH relativeFrom="column">
                  <wp:posOffset>5143500</wp:posOffset>
                </wp:positionH>
                <wp:positionV relativeFrom="paragraph">
                  <wp:posOffset>3175</wp:posOffset>
                </wp:positionV>
                <wp:extent cx="582930" cy="474345"/>
                <wp:effectExtent l="0" t="0" r="7620" b="20955"/>
                <wp:wrapSquare wrapText="bothSides"/>
                <wp:docPr id="1526229727"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663695121"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53951523"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6DFFAD5" id="Group 29" o:spid="_x0000_s1026" style="position:absolute;margin-left:405pt;margin-top:.25pt;width:45.9pt;height:37.35pt;z-index:25288499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" fillcolor="#168489" strokecolor="#168489" strokeweight="1pt">
                  <v:stroke joinstyle="miter"/>
                </v:roundrect>
                <w10:wrap type="square"/>
              </v:group>
            </w:pict>
          </mc:Fallback>
        </mc:AlternateContent>
      </w:r>
      <w:r w:rsidRPr="003A5C66">
        <w:rPr>
          <w:rFonts w:ascii="Sakkal Majalla" w:hAnsi="Sakkal Majalla"/>
          <w:sz w:val="34"/>
          <w:rtl/>
        </w:rPr>
        <w:t>اختصاراً</w:t>
      </w:r>
      <w:r w:rsidRPr="003A5C66">
        <w:rPr>
          <w:rFonts w:ascii="Sakkal Majalla" w:hAnsi="Sakkal Majalla"/>
          <w:sz w:val="34"/>
        </w:rPr>
        <w:t xml:space="preserve"> </w:t>
      </w:r>
      <w:r w:rsidRPr="003A5C66">
        <w:rPr>
          <w:rFonts w:ascii="Sakkal Majalla" w:hAnsi="Sakkal Majalla" w:hint="cs"/>
          <w:sz w:val="34"/>
          <w:rtl/>
        </w:rPr>
        <w:t>(</w:t>
      </w:r>
      <w:r w:rsidRPr="003A5C66">
        <w:rPr>
          <w:rFonts w:ascii="Sakkal Majalla" w:hAnsi="Sakkal Majalla"/>
          <w:sz w:val="34"/>
        </w:rPr>
        <w:t>Google Colaboratory</w:t>
      </w:r>
      <w:r w:rsidRPr="003A5C66">
        <w:rPr>
          <w:rFonts w:ascii="Sakkal Majalla" w:hAnsi="Sakkal Majalla" w:hint="cs"/>
          <w:sz w:val="34"/>
          <w:rtl/>
        </w:rPr>
        <w:t>)</w:t>
      </w:r>
      <w:r w:rsidRPr="003A5C66">
        <w:rPr>
          <w:rFonts w:ascii="Sakkal Majalla" w:hAnsi="Sakkal Majalla"/>
          <w:sz w:val="34"/>
        </w:rPr>
        <w:t xml:space="preserve"> </w:t>
      </w:r>
      <w:r w:rsidRPr="003A5C66">
        <w:rPr>
          <w:rFonts w:ascii="Sakkal Majalla" w:hAnsi="Sakkal Majalla"/>
          <w:sz w:val="34"/>
          <w:rtl/>
        </w:rPr>
        <w:t>هو خدمة مجانية من</w:t>
      </w:r>
      <w:r w:rsidRPr="003A5C66">
        <w:rPr>
          <w:rFonts w:ascii="Sakkal Majalla" w:hAnsi="Sakkal Majalla"/>
          <w:sz w:val="34"/>
        </w:rPr>
        <w:t xml:space="preserve"> Google </w:t>
      </w:r>
      <w:r w:rsidRPr="003A5C66">
        <w:rPr>
          <w:rFonts w:ascii="Sakkal Majalla" w:hAnsi="Sakkal Majalla"/>
          <w:sz w:val="34"/>
          <w:rtl/>
        </w:rPr>
        <w:t>توفّر بيئة برمجية تفاعلية قائمة على السحابة. يسمح للمستخدمين بكتابة وتنفيذ أكواد</w:t>
      </w:r>
      <w:r w:rsidRPr="003A5C66">
        <w:rPr>
          <w:rFonts w:ascii="Sakkal Majalla" w:hAnsi="Sakkal Majalla"/>
          <w:sz w:val="34"/>
        </w:rPr>
        <w:t xml:space="preserve"> Python </w:t>
      </w:r>
      <w:r w:rsidRPr="003A5C66">
        <w:rPr>
          <w:rFonts w:ascii="Sakkal Majalla" w:hAnsi="Sakkal Majalla"/>
          <w:sz w:val="34"/>
          <w:rtl/>
        </w:rPr>
        <w:t>مباشرة من المتصفّح دون الحاجة لتثبيت أي برامج على الجهاز</w:t>
      </w:r>
      <w:r w:rsidRPr="003A5C66">
        <w:rPr>
          <w:rFonts w:ascii="Sakkal Majalla" w:hAnsi="Sakkal Majalla"/>
          <w:sz w:val="34"/>
        </w:rPr>
        <w:t>.</w:t>
      </w:r>
    </w:p>
    <w:p w14:paraId="512085C5" w14:textId="158E3FE4" w:rsidR="008229B3" w:rsidRPr="003A5C66" w:rsidRDefault="008229B3" w:rsidP="008229B3">
      <w:pPr>
        <w:rPr>
          <w:rFonts w:ascii="Sakkal Majalla" w:hAnsi="Sakkal Majalla"/>
          <w:b/>
          <w:bCs/>
          <w:color w:val="008080"/>
          <w:sz w:val="34"/>
        </w:rPr>
      </w:pPr>
      <w:r w:rsidRPr="003A5C66">
        <w:rPr>
          <w:rFonts w:ascii="Sakkal Majalla" w:hAnsi="Sakkal Majalla"/>
          <w:b/>
          <w:bCs/>
          <w:color w:val="008080"/>
          <w:sz w:val="34"/>
          <w:rtl/>
        </w:rPr>
        <w:t>مزايا استخدام</w:t>
      </w:r>
      <w:r w:rsidRPr="003A5C66">
        <w:rPr>
          <w:rFonts w:ascii="Sakkal Majalla" w:hAnsi="Sakkal Majalla"/>
          <w:b/>
          <w:bCs/>
          <w:color w:val="008080"/>
          <w:sz w:val="34"/>
        </w:rPr>
        <w:t xml:space="preserve"> Google Colab</w:t>
      </w:r>
    </w:p>
    <w:p w14:paraId="7AFAB1A1" w14:textId="20DFDC25" w:rsidR="00FE609F" w:rsidRDefault="00FE609F" w:rsidP="00FE609F">
      <w:pPr>
        <w:jc w:val="center"/>
        <w:rPr>
          <w:rFonts w:ascii="Sakkal Majalla" w:hAnsi="Sakkal Majalla"/>
          <w:color w:val="008080"/>
          <w:sz w:val="32"/>
          <w:szCs w:val="32"/>
          <w:rtl/>
        </w:rPr>
      </w:pPr>
      <w:r w:rsidRPr="00650EFC">
        <w:rPr>
          <w:rFonts w:ascii="Sakkal Majalla" w:hAnsi="Sakkal Majalla"/>
          <w:noProof/>
          <w:sz w:val="34"/>
        </w:rPr>
        <mc:AlternateContent>
          <mc:Choice Requires="wpg">
            <w:drawing>
              <wp:inline distT="0" distB="0" distL="0" distR="0" wp14:anchorId="470D3675" wp14:editId="23A43045">
                <wp:extent cx="5442802" cy="1353874"/>
                <wp:effectExtent l="95250" t="76200" r="5715" b="0"/>
                <wp:docPr id="1430966004" name="مجموعة 154"/>
                <wp:cNvGraphicFramePr/>
                <a:graphic xmlns:a="http://schemas.openxmlformats.org/drawingml/2006/main">
                  <a:graphicData uri="http://schemas.microsoft.com/office/word/2010/wordprocessingGroup">
                    <wpg:wgp>
                      <wpg:cNvGrpSpPr/>
                      <wpg:grpSpPr>
                        <a:xfrm>
                          <a:off x="0" y="0"/>
                          <a:ext cx="5442802" cy="1353874"/>
                          <a:chOff x="10336" y="0"/>
                          <a:chExt cx="5912299" cy="1470659"/>
                        </a:xfrm>
                      </wpg:grpSpPr>
                      <wps:wsp>
                        <wps:cNvPr id="1160411740" name="Freeform 22"/>
                        <wps:cNvSpPr/>
                        <wps:spPr>
                          <a:xfrm rot="18900000">
                            <a:off x="2427081" y="46122"/>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FFD366"/>
                          </a:solidFill>
                        </wps:spPr>
                        <wps:bodyPr/>
                      </wps:wsp>
                      <wps:wsp>
                        <wps:cNvPr id="193852374" name="TextBox 23"/>
                        <wps:cNvSpPr txBox="1"/>
                        <wps:spPr>
                          <a:xfrm rot="18900000">
                            <a:off x="2417768" y="23639"/>
                            <a:ext cx="449539" cy="475879"/>
                          </a:xfrm>
                          <a:prstGeom prst="rect">
                            <a:avLst/>
                          </a:prstGeom>
                        </wps:spPr>
                        <wps:bodyPr lIns="33867" tIns="33867" rIns="33867" bIns="33867" rtlCol="0" anchor="ctr"/>
                      </wps:wsp>
                      <wps:wsp>
                        <wps:cNvPr id="1212827562" name="Freeform 31"/>
                        <wps:cNvSpPr/>
                        <wps:spPr>
                          <a:xfrm rot="18900000">
                            <a:off x="3623300" y="46122"/>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BFBFBF"/>
                          </a:solidFill>
                        </wps:spPr>
                        <wps:bodyPr/>
                      </wps:wsp>
                      <wps:wsp>
                        <wps:cNvPr id="848183795" name="TextBox 32"/>
                        <wps:cNvSpPr txBox="1"/>
                        <wps:spPr>
                          <a:xfrm rot="18900000">
                            <a:off x="3613987" y="23639"/>
                            <a:ext cx="449539" cy="475879"/>
                          </a:xfrm>
                          <a:prstGeom prst="rect">
                            <a:avLst/>
                          </a:prstGeom>
                        </wps:spPr>
                        <wps:bodyPr lIns="33867" tIns="33867" rIns="33867" bIns="33867" rtlCol="0" anchor="ctr"/>
                      </wps:wsp>
                      <wps:wsp>
                        <wps:cNvPr id="2111623547" name="Freeform 40"/>
                        <wps:cNvSpPr/>
                        <wps:spPr>
                          <a:xfrm rot="18900000">
                            <a:off x="4819519" y="46122"/>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168489"/>
                          </a:solidFill>
                        </wps:spPr>
                        <wps:bodyPr/>
                      </wps:wsp>
                      <wps:wsp>
                        <wps:cNvPr id="607181197" name="TextBox 41"/>
                        <wps:cNvSpPr txBox="1"/>
                        <wps:spPr>
                          <a:xfrm rot="18900000">
                            <a:off x="4810206" y="23639"/>
                            <a:ext cx="449539" cy="475879"/>
                          </a:xfrm>
                          <a:prstGeom prst="rect">
                            <a:avLst/>
                          </a:prstGeom>
                        </wps:spPr>
                        <wps:bodyPr lIns="33867" tIns="33867" rIns="33867" bIns="33867" rtlCol="0" anchor="ctr"/>
                      </wps:wsp>
                      <wps:wsp>
                        <wps:cNvPr id="1644067802" name="Freeform 31"/>
                        <wps:cNvSpPr/>
                        <wps:spPr>
                          <a:xfrm rot="18900000">
                            <a:off x="19649"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BFBFBF"/>
                          </a:solidFill>
                        </wps:spPr>
                        <wps:bodyPr/>
                      </wps:wsp>
                      <wps:wsp>
                        <wps:cNvPr id="225344587" name="TextBox 32"/>
                        <wps:cNvSpPr txBox="1"/>
                        <wps:spPr>
                          <a:xfrm rot="18900000">
                            <a:off x="10336" y="0"/>
                            <a:ext cx="449539" cy="475879"/>
                          </a:xfrm>
                          <a:prstGeom prst="rect">
                            <a:avLst/>
                          </a:prstGeom>
                        </wps:spPr>
                        <wps:bodyPr lIns="33867" tIns="33867" rIns="33867" bIns="33867" rtlCol="0" anchor="ctr"/>
                      </wps:wsp>
                      <wps:wsp>
                        <wps:cNvPr id="514321003" name="Freeform 40"/>
                        <wps:cNvSpPr/>
                        <wps:spPr>
                          <a:xfrm rot="18900000">
                            <a:off x="1215868" y="22483"/>
                            <a:ext cx="449539" cy="449539"/>
                          </a:xfrm>
                          <a:custGeom>
                            <a:avLst/>
                            <a:gdLst/>
                            <a:ahLst/>
                            <a:cxnLst/>
                            <a:rect l="l" t="t" r="r" b="b"/>
                            <a:pathLst>
                              <a:path w="812800" h="812800">
                                <a:moveTo>
                                  <a:pt x="129207" y="0"/>
                                </a:moveTo>
                                <a:lnTo>
                                  <a:pt x="683593" y="0"/>
                                </a:lnTo>
                                <a:cubicBezTo>
                                  <a:pt x="717861" y="0"/>
                                  <a:pt x="750725" y="13613"/>
                                  <a:pt x="774956" y="37844"/>
                                </a:cubicBezTo>
                                <a:cubicBezTo>
                                  <a:pt x="799187" y="62075"/>
                                  <a:pt x="812800" y="94939"/>
                                  <a:pt x="812800" y="129207"/>
                                </a:cubicBezTo>
                                <a:lnTo>
                                  <a:pt x="812800" y="683593"/>
                                </a:lnTo>
                                <a:cubicBezTo>
                                  <a:pt x="812800" y="717861"/>
                                  <a:pt x="799187" y="750725"/>
                                  <a:pt x="774956" y="774956"/>
                                </a:cubicBezTo>
                                <a:cubicBezTo>
                                  <a:pt x="750725" y="799187"/>
                                  <a:pt x="717861" y="812800"/>
                                  <a:pt x="683593" y="812800"/>
                                </a:cubicBezTo>
                                <a:lnTo>
                                  <a:pt x="129207" y="812800"/>
                                </a:lnTo>
                                <a:cubicBezTo>
                                  <a:pt x="94939" y="812800"/>
                                  <a:pt x="62075" y="799187"/>
                                  <a:pt x="37844" y="774956"/>
                                </a:cubicBezTo>
                                <a:cubicBezTo>
                                  <a:pt x="13613" y="750725"/>
                                  <a:pt x="0" y="717861"/>
                                  <a:pt x="0" y="683593"/>
                                </a:cubicBezTo>
                                <a:lnTo>
                                  <a:pt x="0" y="129207"/>
                                </a:lnTo>
                                <a:cubicBezTo>
                                  <a:pt x="0" y="94939"/>
                                  <a:pt x="13613" y="62075"/>
                                  <a:pt x="37844" y="37844"/>
                                </a:cubicBezTo>
                                <a:cubicBezTo>
                                  <a:pt x="62075" y="13613"/>
                                  <a:pt x="94939" y="0"/>
                                  <a:pt x="129207" y="0"/>
                                </a:cubicBezTo>
                                <a:close/>
                              </a:path>
                            </a:pathLst>
                          </a:custGeom>
                          <a:solidFill>
                            <a:srgbClr val="168489"/>
                          </a:solidFill>
                        </wps:spPr>
                        <wps:bodyPr/>
                      </wps:wsp>
                      <wps:wsp>
                        <wps:cNvPr id="418363533" name="TextBox 41"/>
                        <wps:cNvSpPr txBox="1"/>
                        <wps:spPr>
                          <a:xfrm rot="18900000">
                            <a:off x="1206555" y="0"/>
                            <a:ext cx="449539" cy="475879"/>
                          </a:xfrm>
                          <a:prstGeom prst="rect">
                            <a:avLst/>
                          </a:prstGeom>
                        </wps:spPr>
                        <wps:bodyPr lIns="33867" tIns="33867" rIns="33867" bIns="33867" rtlCol="0" anchor="ctr"/>
                      </wps:wsp>
                      <wpg:grpSp>
                        <wpg:cNvPr id="342950936" name="مجموعة 342950936"/>
                        <wpg:cNvGrpSpPr/>
                        <wpg:grpSpPr>
                          <a:xfrm>
                            <a:off x="31789" y="45001"/>
                            <a:ext cx="5890846" cy="1425658"/>
                            <a:chOff x="31789" y="45001"/>
                            <a:chExt cx="5890846" cy="1425658"/>
                          </a:xfrm>
                        </wpg:grpSpPr>
                        <wps:wsp>
                          <wps:cNvPr id="1294208994" name="Freeform 19"/>
                          <wps:cNvSpPr/>
                          <wps:spPr>
                            <a:xfrm>
                              <a:off x="2439222" y="270892"/>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FFD366"/>
                            </a:solidFill>
                          </wps:spPr>
                          <wps:bodyPr/>
                        </wps:wsp>
                        <wps:wsp>
                          <wps:cNvPr id="2120314794" name="TextBox 20"/>
                          <wps:cNvSpPr txBox="1"/>
                          <wps:spPr>
                            <a:xfrm>
                              <a:off x="2439222" y="198029"/>
                              <a:ext cx="1090976" cy="1272630"/>
                            </a:xfrm>
                            <a:prstGeom prst="rect">
                              <a:avLst/>
                            </a:prstGeom>
                          </wps:spPr>
                          <wps:bodyPr lIns="33867" tIns="33867" rIns="33867" bIns="33867" rtlCol="0" anchor="ctr"/>
                        </wps:wsp>
                        <wps:wsp>
                          <wps:cNvPr id="168855032" name="Freeform 25"/>
                          <wps:cNvSpPr/>
                          <wps:spPr>
                            <a:xfrm rot="18900000">
                              <a:off x="2470904" y="89945"/>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867941447" name="TextBox 26"/>
                          <wps:cNvSpPr txBox="1"/>
                          <wps:spPr>
                            <a:xfrm rot="18900000">
                              <a:off x="2463407" y="71846"/>
                              <a:ext cx="361893" cy="383098"/>
                            </a:xfrm>
                            <a:prstGeom prst="rect">
                              <a:avLst/>
                            </a:prstGeom>
                          </wps:spPr>
                          <wps:bodyPr lIns="33867" tIns="33867" rIns="33867" bIns="33867" rtlCol="0" anchor="ctr"/>
                        </wps:wsp>
                        <wps:wsp>
                          <wps:cNvPr id="1146900920" name="Freeform 28"/>
                          <wps:cNvSpPr/>
                          <wps:spPr>
                            <a:xfrm>
                              <a:off x="3635440" y="270892"/>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BFBFBF"/>
                            </a:solidFill>
                          </wps:spPr>
                          <wps:bodyPr/>
                        </wps:wsp>
                        <wps:wsp>
                          <wps:cNvPr id="414460318" name="TextBox 29"/>
                          <wps:cNvSpPr txBox="1"/>
                          <wps:spPr>
                            <a:xfrm>
                              <a:off x="3635440" y="198029"/>
                              <a:ext cx="1090976" cy="1272630"/>
                            </a:xfrm>
                            <a:prstGeom prst="rect">
                              <a:avLst/>
                            </a:prstGeom>
                          </wps:spPr>
                          <wps:bodyPr lIns="33867" tIns="33867" rIns="33867" bIns="33867" rtlCol="0" anchor="ctr"/>
                        </wps:wsp>
                        <wps:wsp>
                          <wps:cNvPr id="1214960348" name="Freeform 34"/>
                          <wps:cNvSpPr/>
                          <wps:spPr>
                            <a:xfrm rot="18900000">
                              <a:off x="3667123" y="89945"/>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78619338" name="TextBox 35"/>
                          <wps:cNvSpPr txBox="1"/>
                          <wps:spPr>
                            <a:xfrm rot="18900000">
                              <a:off x="3659626" y="71846"/>
                              <a:ext cx="361893" cy="383098"/>
                            </a:xfrm>
                            <a:prstGeom prst="rect">
                              <a:avLst/>
                            </a:prstGeom>
                          </wps:spPr>
                          <wps:bodyPr lIns="33867" tIns="33867" rIns="33867" bIns="33867" rtlCol="0" anchor="ctr"/>
                        </wps:wsp>
                        <wps:wsp>
                          <wps:cNvPr id="173539740" name="Freeform 37"/>
                          <wps:cNvSpPr/>
                          <wps:spPr>
                            <a:xfrm>
                              <a:off x="4831659" y="270892"/>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168489"/>
                            </a:solidFill>
                          </wps:spPr>
                          <wps:bodyPr/>
                        </wps:wsp>
                        <wps:wsp>
                          <wps:cNvPr id="1406239360" name="TextBox 38"/>
                          <wps:cNvSpPr txBox="1"/>
                          <wps:spPr>
                            <a:xfrm>
                              <a:off x="4831659" y="198029"/>
                              <a:ext cx="1090976" cy="1272630"/>
                            </a:xfrm>
                            <a:prstGeom prst="rect">
                              <a:avLst/>
                            </a:prstGeom>
                          </wps:spPr>
                          <wps:bodyPr lIns="33867" tIns="33867" rIns="33867" bIns="33867" rtlCol="0" anchor="ctr"/>
                        </wps:wsp>
                        <wps:wsp>
                          <wps:cNvPr id="744297506" name="Freeform 43"/>
                          <wps:cNvSpPr/>
                          <wps:spPr>
                            <a:xfrm rot="18900000">
                              <a:off x="4863342" y="89945"/>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128594792" name="TextBox 44"/>
                          <wps:cNvSpPr txBox="1"/>
                          <wps:spPr>
                            <a:xfrm rot="18900000">
                              <a:off x="4855845" y="71846"/>
                              <a:ext cx="361893" cy="383098"/>
                            </a:xfrm>
                            <a:prstGeom prst="rect">
                              <a:avLst/>
                            </a:prstGeom>
                          </wps:spPr>
                          <wps:bodyPr lIns="33867" tIns="33867" rIns="33867" bIns="33867" rtlCol="0" anchor="ctr"/>
                        </wps:wsp>
                        <wps:wsp>
                          <wps:cNvPr id="1780188571" name="TextBox 55"/>
                          <wps:cNvSpPr txBox="1"/>
                          <wps:spPr>
                            <a:xfrm>
                              <a:off x="4878314" y="612563"/>
                              <a:ext cx="1044320" cy="416452"/>
                            </a:xfrm>
                            <a:prstGeom prst="rect">
                              <a:avLst/>
                            </a:prstGeom>
                          </wps:spPr>
                          <wps:txbx>
                            <w:txbxContent>
                              <w:p w14:paraId="7CF7E73D" w14:textId="71E839C3"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مجاني بالكامل</w:t>
                                </w:r>
                              </w:p>
                            </w:txbxContent>
                          </wps:txbx>
                          <wps:bodyPr wrap="square" lIns="0" tIns="0" rIns="0" bIns="0" rtlCol="0" anchor="t">
                            <a:noAutofit/>
                          </wps:bodyPr>
                        </wps:wsp>
                        <wps:wsp>
                          <wps:cNvPr id="100581769" name="TextBox 56"/>
                          <wps:cNvSpPr txBox="1"/>
                          <wps:spPr>
                            <a:xfrm>
                              <a:off x="3609583" y="601283"/>
                              <a:ext cx="1156753" cy="367161"/>
                            </a:xfrm>
                            <a:prstGeom prst="rect">
                              <a:avLst/>
                            </a:prstGeom>
                          </wps:spPr>
                          <wps:txbx>
                            <w:txbxContent>
                              <w:p w14:paraId="37E11DA4" w14:textId="35EB4016"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لا يحتاج إعداد</w:t>
                                </w:r>
                              </w:p>
                            </w:txbxContent>
                          </wps:txbx>
                          <wps:bodyPr wrap="square" lIns="0" tIns="0" rIns="0" bIns="0" rtlCol="0" anchor="t">
                            <a:noAutofit/>
                          </wps:bodyPr>
                        </wps:wsp>
                        <wps:wsp>
                          <wps:cNvPr id="1689863136" name="TextBox 57"/>
                          <wps:cNvSpPr txBox="1"/>
                          <wps:spPr>
                            <a:xfrm>
                              <a:off x="2490979" y="611953"/>
                              <a:ext cx="920850" cy="580019"/>
                            </a:xfrm>
                            <a:prstGeom prst="rect">
                              <a:avLst/>
                            </a:prstGeom>
                          </wps:spPr>
                          <wps:txbx>
                            <w:txbxContent>
                              <w:p w14:paraId="38D5F205" w14:textId="13F00804"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سهل المشاركة</w:t>
                                </w:r>
                              </w:p>
                            </w:txbxContent>
                          </wps:txbx>
                          <wps:bodyPr lIns="0" tIns="0" rIns="0" bIns="0" rtlCol="0" anchor="t">
                            <a:noAutofit/>
                          </wps:bodyPr>
                        </wps:wsp>
                        <wps:wsp>
                          <wps:cNvPr id="204364023" name="مربع نص 181"/>
                          <wps:cNvSpPr txBox="1"/>
                          <wps:spPr>
                            <a:xfrm>
                              <a:off x="4889633" y="76909"/>
                              <a:ext cx="239352" cy="513882"/>
                            </a:xfrm>
                            <a:prstGeom prst="rect">
                              <a:avLst/>
                            </a:prstGeom>
                            <a:noFill/>
                          </wps:spPr>
                          <wps:txbx>
                            <w:txbxContent>
                              <w:p w14:paraId="164EEBB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1</w:t>
                                </w:r>
                              </w:p>
                            </w:txbxContent>
                          </wps:txbx>
                          <wps:bodyPr wrap="square">
                            <a:spAutoFit/>
                          </wps:bodyPr>
                        </wps:wsp>
                        <wps:wsp>
                          <wps:cNvPr id="1852672785" name="مربع نص 182"/>
                          <wps:cNvSpPr txBox="1"/>
                          <wps:spPr>
                            <a:xfrm>
                              <a:off x="2490979" y="76909"/>
                              <a:ext cx="239352" cy="513882"/>
                            </a:xfrm>
                            <a:prstGeom prst="rect">
                              <a:avLst/>
                            </a:prstGeom>
                            <a:noFill/>
                          </wps:spPr>
                          <wps:txbx>
                            <w:txbxContent>
                              <w:p w14:paraId="3BF1447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3</w:t>
                                </w:r>
                              </w:p>
                            </w:txbxContent>
                          </wps:txbx>
                          <wps:bodyPr wrap="square">
                            <a:spAutoFit/>
                          </wps:bodyPr>
                        </wps:wsp>
                        <wps:wsp>
                          <wps:cNvPr id="218651611" name="مربع نص 183"/>
                          <wps:cNvSpPr txBox="1"/>
                          <wps:spPr>
                            <a:xfrm>
                              <a:off x="3693379" y="87424"/>
                              <a:ext cx="240042" cy="513882"/>
                            </a:xfrm>
                            <a:prstGeom prst="rect">
                              <a:avLst/>
                            </a:prstGeom>
                            <a:noFill/>
                          </wps:spPr>
                          <wps:txbx>
                            <w:txbxContent>
                              <w:p w14:paraId="1EB253C5"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2</w:t>
                                </w:r>
                              </w:p>
                            </w:txbxContent>
                          </wps:txbx>
                          <wps:bodyPr wrap="square">
                            <a:spAutoFit/>
                          </wps:bodyPr>
                        </wps:wsp>
                        <wps:wsp>
                          <wps:cNvPr id="130879120" name="Freeform 28"/>
                          <wps:cNvSpPr/>
                          <wps:spPr>
                            <a:xfrm>
                              <a:off x="31789" y="247253"/>
                              <a:ext cx="1090976" cy="997517"/>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BFBFBF"/>
                            </a:solidFill>
                          </wps:spPr>
                          <wps:bodyPr/>
                        </wps:wsp>
                        <wps:wsp>
                          <wps:cNvPr id="2105631292" name="TextBox 29"/>
                          <wps:cNvSpPr txBox="1"/>
                          <wps:spPr>
                            <a:xfrm>
                              <a:off x="31789" y="174390"/>
                              <a:ext cx="1090976" cy="1272630"/>
                            </a:xfrm>
                            <a:prstGeom prst="rect">
                              <a:avLst/>
                            </a:prstGeom>
                          </wps:spPr>
                          <wps:bodyPr lIns="33867" tIns="33867" rIns="33867" bIns="33867" rtlCol="0" anchor="ctr"/>
                        </wps:wsp>
                        <wps:wsp>
                          <wps:cNvPr id="1304102472" name="Freeform 34"/>
                          <wps:cNvSpPr/>
                          <wps:spPr>
                            <a:xfrm rot="18900000">
                              <a:off x="63472"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76776366" name="TextBox 35"/>
                          <wps:cNvSpPr txBox="1"/>
                          <wps:spPr>
                            <a:xfrm rot="18900000">
                              <a:off x="55975" y="48207"/>
                              <a:ext cx="361893" cy="383098"/>
                            </a:xfrm>
                            <a:prstGeom prst="rect">
                              <a:avLst/>
                            </a:prstGeom>
                          </wps:spPr>
                          <wps:bodyPr lIns="33867" tIns="33867" rIns="33867" bIns="33867" rtlCol="0" anchor="ctr"/>
                        </wps:wsp>
                        <wps:wsp>
                          <wps:cNvPr id="1062493832" name="Freeform 37"/>
                          <wps:cNvSpPr/>
                          <wps:spPr>
                            <a:xfrm>
                              <a:off x="1228008" y="247253"/>
                              <a:ext cx="1090976" cy="1042184"/>
                            </a:xfrm>
                            <a:custGeom>
                              <a:avLst/>
                              <a:gdLst/>
                              <a:ahLst/>
                              <a:cxnLst/>
                              <a:rect l="l" t="t" r="r" b="b"/>
                              <a:pathLst>
                                <a:path w="855709" h="941040">
                                  <a:moveTo>
                                    <a:pt x="53240" y="0"/>
                                  </a:moveTo>
                                  <a:lnTo>
                                    <a:pt x="802469" y="0"/>
                                  </a:lnTo>
                                  <a:cubicBezTo>
                                    <a:pt x="831872" y="0"/>
                                    <a:pt x="855709" y="23836"/>
                                    <a:pt x="855709" y="53240"/>
                                  </a:cubicBezTo>
                                  <a:lnTo>
                                    <a:pt x="855709" y="887800"/>
                                  </a:lnTo>
                                  <a:cubicBezTo>
                                    <a:pt x="855709" y="917203"/>
                                    <a:pt x="831872" y="941040"/>
                                    <a:pt x="802469" y="941040"/>
                                  </a:cubicBezTo>
                                  <a:lnTo>
                                    <a:pt x="53240" y="941040"/>
                                  </a:lnTo>
                                  <a:cubicBezTo>
                                    <a:pt x="23836" y="941040"/>
                                    <a:pt x="0" y="917203"/>
                                    <a:pt x="0" y="887800"/>
                                  </a:cubicBezTo>
                                  <a:lnTo>
                                    <a:pt x="0" y="53240"/>
                                  </a:lnTo>
                                  <a:cubicBezTo>
                                    <a:pt x="0" y="23836"/>
                                    <a:pt x="23836" y="0"/>
                                    <a:pt x="53240" y="0"/>
                                  </a:cubicBezTo>
                                  <a:close/>
                                </a:path>
                              </a:pathLst>
                            </a:custGeom>
                            <a:solidFill>
                              <a:srgbClr val="168489"/>
                            </a:solidFill>
                          </wps:spPr>
                          <wps:bodyPr/>
                        </wps:wsp>
                        <wps:wsp>
                          <wps:cNvPr id="692528714" name="TextBox 38"/>
                          <wps:cNvSpPr txBox="1"/>
                          <wps:spPr>
                            <a:xfrm>
                              <a:off x="1228008" y="174390"/>
                              <a:ext cx="1090976" cy="1272630"/>
                            </a:xfrm>
                            <a:prstGeom prst="rect">
                              <a:avLst/>
                            </a:prstGeom>
                          </wps:spPr>
                          <wps:bodyPr lIns="33867" tIns="33867" rIns="33867" bIns="33867" rtlCol="0" anchor="ctr"/>
                        </wps:wsp>
                        <wps:wsp>
                          <wps:cNvPr id="161413046" name="Freeform 43"/>
                          <wps:cNvSpPr/>
                          <wps:spPr>
                            <a:xfrm rot="18900000">
                              <a:off x="1259691" y="66306"/>
                              <a:ext cx="361893" cy="361893"/>
                            </a:xfrm>
                            <a:custGeom>
                              <a:avLst/>
                              <a:gdLst/>
                              <a:ahLst/>
                              <a:cxnLst/>
                              <a:rect l="l" t="t" r="r" b="b"/>
                              <a:pathLst>
                                <a:path w="812800" h="812800">
                                  <a:moveTo>
                                    <a:pt x="160499" y="0"/>
                                  </a:moveTo>
                                  <a:lnTo>
                                    <a:pt x="652301" y="0"/>
                                  </a:lnTo>
                                  <a:cubicBezTo>
                                    <a:pt x="740942" y="0"/>
                                    <a:pt x="812800" y="71858"/>
                                    <a:pt x="812800" y="160499"/>
                                  </a:cubicBezTo>
                                  <a:lnTo>
                                    <a:pt x="812800" y="652301"/>
                                  </a:lnTo>
                                  <a:cubicBezTo>
                                    <a:pt x="812800" y="740942"/>
                                    <a:pt x="740942" y="812800"/>
                                    <a:pt x="652301" y="812800"/>
                                  </a:cubicBezTo>
                                  <a:lnTo>
                                    <a:pt x="160499" y="812800"/>
                                  </a:lnTo>
                                  <a:cubicBezTo>
                                    <a:pt x="71858" y="812800"/>
                                    <a:pt x="0" y="740942"/>
                                    <a:pt x="0" y="652301"/>
                                  </a:cubicBezTo>
                                  <a:lnTo>
                                    <a:pt x="0" y="160499"/>
                                  </a:lnTo>
                                  <a:cubicBezTo>
                                    <a:pt x="0" y="71858"/>
                                    <a:pt x="71858" y="0"/>
                                    <a:pt x="160499" y="0"/>
                                  </a:cubicBezTo>
                                  <a:close/>
                                </a:path>
                              </a:pathLst>
                            </a:custGeom>
                            <a:solidFill>
                              <a:srgbClr val="FFFFFF"/>
                            </a:solidFill>
                          </wps:spPr>
                          <wps:bodyPr/>
                        </wps:wsp>
                        <wps:wsp>
                          <wps:cNvPr id="828065898" name="TextBox 44"/>
                          <wps:cNvSpPr txBox="1"/>
                          <wps:spPr>
                            <a:xfrm rot="18900000">
                              <a:off x="1252194" y="48207"/>
                              <a:ext cx="361893" cy="383098"/>
                            </a:xfrm>
                            <a:prstGeom prst="rect">
                              <a:avLst/>
                            </a:prstGeom>
                          </wps:spPr>
                          <wps:bodyPr lIns="33867" tIns="33867" rIns="33867" bIns="33867" rtlCol="0" anchor="ctr"/>
                        </wps:wsp>
                        <wps:wsp>
                          <wps:cNvPr id="542200161" name="TextBox 55"/>
                          <wps:cNvSpPr txBox="1"/>
                          <wps:spPr>
                            <a:xfrm>
                              <a:off x="1256454" y="456363"/>
                              <a:ext cx="1043630" cy="788413"/>
                            </a:xfrm>
                            <a:prstGeom prst="rect">
                              <a:avLst/>
                            </a:prstGeom>
                          </wps:spPr>
                          <wps:txbx>
                            <w:txbxContent>
                              <w:p w14:paraId="6BCF1B8C" w14:textId="23699141"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متكامل مع </w:t>
                                </w:r>
                                <w:r w:rsidRPr="003A5C66">
                                  <w:rPr>
                                    <w:rFonts w:eastAsia="Calibri" w:hAnsi="Adobe Arabic" w:cs="Adobe Arabic"/>
                                    <w:b/>
                                    <w:bCs/>
                                    <w:color w:val="FFFFFF"/>
                                    <w:kern w:val="24"/>
                                    <w:sz w:val="32"/>
                                    <w:szCs w:val="32"/>
                                    <w:lang w:bidi="ar-EG"/>
                                  </w:rPr>
                                  <w:t>Google Drive</w:t>
                                </w:r>
                              </w:p>
                            </w:txbxContent>
                          </wps:txbx>
                          <wps:bodyPr wrap="square" lIns="0" tIns="0" rIns="0" bIns="0" rtlCol="0" anchor="t">
                            <a:spAutoFit/>
                          </wps:bodyPr>
                        </wps:wsp>
                        <wps:wsp>
                          <wps:cNvPr id="1210103840" name="TextBox 56"/>
                          <wps:cNvSpPr txBox="1"/>
                          <wps:spPr>
                            <a:xfrm>
                              <a:off x="162550" y="526787"/>
                              <a:ext cx="844975" cy="525608"/>
                            </a:xfrm>
                            <a:prstGeom prst="rect">
                              <a:avLst/>
                            </a:prstGeom>
                          </wps:spPr>
                          <wps:txbx>
                            <w:txbxContent>
                              <w:p w14:paraId="2EAB4DCF" w14:textId="16873486" w:rsidR="00FE609F" w:rsidRDefault="003A5C66" w:rsidP="00FE609F">
                                <w:pPr>
                                  <w:spacing w:line="381" w:lineRule="exact"/>
                                  <w:jc w:val="center"/>
                                  <w:rPr>
                                    <w:rFonts w:eastAsia="Calibri" w:hAnsi="Adobe Arabic" w:cs="Adobe Arabic"/>
                                    <w:b/>
                                    <w:bCs/>
                                    <w:color w:val="FFFFFF"/>
                                    <w:kern w:val="24"/>
                                    <w:sz w:val="36"/>
                                    <w:szCs w:val="36"/>
                                    <w:lang w:bidi="ar-EG"/>
                                  </w:rPr>
                                </w:pPr>
                                <w:r w:rsidRPr="003A5C66">
                                  <w:rPr>
                                    <w:rFonts w:eastAsia="Calibri" w:hAnsi="Adobe Arabic" w:cs="Adobe Arabic"/>
                                    <w:b/>
                                    <w:bCs/>
                                    <w:color w:val="FFFFFF"/>
                                    <w:kern w:val="24"/>
                                    <w:sz w:val="36"/>
                                    <w:szCs w:val="36"/>
                                    <w:rtl/>
                                    <w:lang w:bidi="ar-EG"/>
                                  </w:rPr>
                                  <w:t>مكتبات جاهزة</w:t>
                                </w:r>
                              </w:p>
                            </w:txbxContent>
                          </wps:txbx>
                          <wps:bodyPr wrap="square" lIns="0" tIns="0" rIns="0" bIns="0" rtlCol="0" anchor="t">
                            <a:spAutoFit/>
                          </wps:bodyPr>
                        </wps:wsp>
                        <wps:wsp>
                          <wps:cNvPr id="1360057277" name="مربع نص 194"/>
                          <wps:cNvSpPr txBox="1"/>
                          <wps:spPr>
                            <a:xfrm>
                              <a:off x="1291588" y="53271"/>
                              <a:ext cx="240042" cy="513882"/>
                            </a:xfrm>
                            <a:prstGeom prst="rect">
                              <a:avLst/>
                            </a:prstGeom>
                            <a:noFill/>
                          </wps:spPr>
                          <wps:txbx>
                            <w:txbxContent>
                              <w:p w14:paraId="09F585E4"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4</w:t>
                                </w:r>
                              </w:p>
                            </w:txbxContent>
                          </wps:txbx>
                          <wps:bodyPr wrap="square">
                            <a:spAutoFit/>
                          </wps:bodyPr>
                        </wps:wsp>
                        <wps:wsp>
                          <wps:cNvPr id="1770015894" name="مربع نص 195"/>
                          <wps:cNvSpPr txBox="1"/>
                          <wps:spPr>
                            <a:xfrm>
                              <a:off x="72205" y="45001"/>
                              <a:ext cx="239352" cy="513882"/>
                            </a:xfrm>
                            <a:prstGeom prst="rect">
                              <a:avLst/>
                            </a:prstGeom>
                            <a:noFill/>
                          </wps:spPr>
                          <wps:txbx>
                            <w:txbxContent>
                              <w:p w14:paraId="3E7CE6DB"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5</w:t>
                                </w:r>
                              </w:p>
                            </w:txbxContent>
                          </wps:txbx>
                          <wps:bodyPr wrap="square">
                            <a:spAutoFit/>
                          </wps:bodyPr>
                        </wps:wsp>
                      </wpg:grpSp>
                    </wpg:wgp>
                  </a:graphicData>
                </a:graphic>
              </wp:inline>
            </w:drawing>
          </mc:Choice>
          <mc:Fallback>
            <w:pict>
              <v:group w14:anchorId="470D3675" id="مجموعة 154" o:spid="_x0000_s1619" style="width:428.55pt;height:106.6pt;mso-position-horizontal-relative:char;mso-position-vertical-relative:line" coordorigin="103" coordsize="59122,14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">
                <v:shape id="Freeform 22" o:spid="_x0000_s1620" style="position:absolute;left:24270;top:461;width:4496;height:4495;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&#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ffd366" stroked="f">
                  <v:path arrowok="t"/>
                </v:shape>
                <v:shape id="TextBox 23" o:spid="_x0000_s1621" type="#_x0000_t202" style="position:absolute;left:24177;top:236;width:4496;height:475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" filled="f" stroked="f">
                  <v:textbox inset=".94075mm,.94075mm,.94075mm,.94075mm"/>
                </v:shape>
                <v:shape id="Freeform 31" o:spid="_x0000_s1622" style="position:absolute;left:36233;top:461;width:4495;height:4495;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&#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bfbfbf" stroked="f">
                  <v:path arrowok="t"/>
                </v:shape>
                <v:shape id="TextBox 32" o:spid="_x0000_s1623" type="#_x0000_t202" style="position:absolute;left:36139;top:236;width:4496;height:475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" filled="f" stroked="f">
                  <v:textbox inset=".94075mm,.94075mm,.94075mm,.94075mm"/>
                </v:shape>
                <v:shape id="Freeform 40" o:spid="_x0000_s1624" style="position:absolute;left:48195;top:461;width:4495;height:4495;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168489" stroked="f">
                  <v:path arrowok="t"/>
                </v:shape>
                <v:shape id="TextBox 41" o:spid="_x0000_s1625" type="#_x0000_t202" style="position:absolute;left:48102;top:236;width:4495;height:4759;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" filled="f" stroked="f">
                  <v:textbox inset=".94075mm,.94075mm,.94075mm,.94075mm"/>
                </v:shape>
                <v:shape id="Freeform 31" o:spid="_x0000_s1626" style="position:absolute;left:196;top:224;width:4495;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bfbfbf" stroked="f">
                  <v:path arrowok="t"/>
                </v:shape>
                <v:shape id="TextBox 32" o:spid="_x0000_s1627" type="#_x0000_t202" style="position:absolute;left:103;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" filled="f" stroked="f">
                  <v:textbox inset=".94075mm,.94075mm,.94075mm,.94075mm"/>
                </v:shape>
                <v:shape id="Freeform 40" o:spid="_x0000_s1628" style="position:absolute;left:12158;top:224;width:4496;height:4496;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" path="m129207,l683593,v34268,,67132,13613,91363,37844c799187,62075,812800,94939,812800,129207r,554386c812800,717861,799187,750725,774956,774956v-24231,24231,-57095,37844,-91363,37844l129207,812800v-34268,,-67132,-13613,-91363,-37844c13613,750725,,717861,,683593l,129207c,94939,13613,62075,37844,37844,62075,13613,94939,,129207,xe" fillcolor="#168489" stroked="f">
                  <v:path arrowok="t"/>
                </v:shape>
                <v:shape id="TextBox 41" o:spid="_x0000_s1629" type="#_x0000_t202" style="position:absolute;left:12065;width:4495;height:4758;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" filled="f" stroked="f">
                  <v:textbox inset=".94075mm,.94075mm,.94075mm,.94075mm"/>
                </v:shape>
                <v:group id="مجموعة 342950936" o:spid="_x0000_s1630" style="position:absolute;left:317;top:450;width:58909;height:14256" coordorigin="317,450" coordsize="58908,14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">
                  <v:shape id="Freeform 19" o:spid="_x0000_s1631" style="position:absolute;left:24392;top:2708;width:10909;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" path="m53240,l802469,v29403,,53240,23836,53240,53240l855709,887800v,29403,-23837,53240,-53240,53240l53240,941040c23836,941040,,917203,,887800l,53240c,23836,23836,,53240,xe" fillcolor="#ffd366" stroked="f">
                    <v:path arrowok="t"/>
                  </v:shape>
                  <v:shape id="TextBox 20" o:spid="_x0000_s1632" type="#_x0000_t202" style="position:absolute;left:24392;top:1980;width:10909;height:12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" filled="f" stroked="f">
                    <v:textbox inset=".94075mm,.94075mm,.94075mm,.94075mm"/>
                  </v:shape>
                  <v:shape id="Freeform 25" o:spid="_x0000_s1633" style="position:absolute;left:24709;top:899;width:3618;height:3619;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" path="m160499,l652301,v88641,,160499,71858,160499,160499l812800,652301v,88641,-71858,160499,-160499,160499l160499,812800c71858,812800,,740942,,652301l,160499c,71858,71858,,160499,xe" stroked="f">
                    <v:path arrowok="t"/>
                  </v:shape>
                  <v:shape id="TextBox 26" o:spid="_x0000_s1634" type="#_x0000_t202" style="position:absolute;left:24634;top:718;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" filled="f" stroked="f">
                    <v:textbox inset=".94075mm,.94075mm,.94075mm,.94075mm"/>
                  </v:shape>
                  <v:shape id="Freeform 28" o:spid="_x0000_s1635" style="position:absolute;left:36354;top:2708;width:10910;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" path="m53240,l802469,v29403,,53240,23836,53240,53240l855709,887800v,29403,-23837,53240,-53240,53240l53240,941040c23836,941040,,917203,,887800l,53240c,23836,23836,,53240,xe" fillcolor="#bfbfbf" stroked="f">
                    <v:path arrowok="t"/>
                  </v:shape>
                  <v:shape id="TextBox 29" o:spid="_x0000_s1636" type="#_x0000_t202" style="position:absolute;left:36354;top:1980;width:10910;height:12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" filled="f" stroked="f">
                    <v:textbox inset=".94075mm,.94075mm,.94075mm,.94075mm"/>
                  </v:shape>
                  <v:shape id="Freeform 34" o:spid="_x0000_s1637" style="position:absolute;left:36671;top:899;width:3619;height:3619;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" path="m160499,l652301,v88641,,160499,71858,160499,160499l812800,652301v,88641,-71858,160499,-160499,160499l160499,812800c71858,812800,,740942,,652301l,160499c,71858,71858,,160499,xe" stroked="f">
                    <v:path arrowok="t"/>
                  </v:shape>
                  <v:shape id="TextBox 35" o:spid="_x0000_s1638" type="#_x0000_t202" style="position:absolute;left:36596;top:718;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" filled="f" stroked="f">
                    <v:textbox inset=".94075mm,.94075mm,.94075mm,.94075mm"/>
                  </v:shape>
                  <v:shape id="Freeform 37" o:spid="_x0000_s1639" style="position:absolute;left:48316;top:2708;width:10910;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" path="m53240,l802469,v29403,,53240,23836,53240,53240l855709,887800v,29403,-23837,53240,-53240,53240l53240,941040c23836,941040,,917203,,887800l,53240c,23836,23836,,53240,xe" fillcolor="#168489" stroked="f">
                    <v:path arrowok="t"/>
                  </v:shape>
                  <v:shape id="TextBox 38" o:spid="_x0000_s1640" type="#_x0000_t202" style="position:absolute;left:48316;top:1980;width:10910;height:12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" filled="f" stroked="f">
                    <v:textbox inset=".94075mm,.94075mm,.94075mm,.94075mm"/>
                  </v:shape>
                  <v:shape id="Freeform 43" o:spid="_x0000_s1641" style="position:absolute;left:48633;top:899;width:3619;height:3619;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" path="m160499,l652301,v88641,,160499,71858,160499,160499l812800,652301v,88641,-71858,160499,-160499,160499l160499,812800c71858,812800,,740942,,652301l,160499c,71858,71858,,160499,xe" stroked="f">
                    <v:path arrowok="t"/>
                  </v:shape>
                  <v:shape id="TextBox 44" o:spid="_x0000_s1642" type="#_x0000_t202" style="position:absolute;left:48558;top:718;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" filled="f" stroked="f">
                    <v:textbox inset=".94075mm,.94075mm,.94075mm,.94075mm"/>
                  </v:shape>
                  <v:shape id="TextBox 55" o:spid="_x0000_s1643" type="#_x0000_t202" style="position:absolute;left:48783;top:6125;width:10443;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" filled="f" stroked="f">
                    <v:textbox inset="0,0,0,0">
                      <w:txbxContent>
                        <w:p w14:paraId="7CF7E73D" w14:textId="71E839C3"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مجاني بالكامل</w:t>
                          </w:r>
                        </w:p>
                      </w:txbxContent>
                    </v:textbox>
                  </v:shape>
                  <v:shape id="TextBox 56" o:spid="_x0000_s1644" type="#_x0000_t202" style="position:absolute;left:36095;top:6012;width:11568;height:3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" filled="f" stroked="f">
                    <v:textbox inset="0,0,0,0">
                      <w:txbxContent>
                        <w:p w14:paraId="37E11DA4" w14:textId="35EB4016"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لا يحتاج إعداد</w:t>
                          </w:r>
                        </w:p>
                      </w:txbxContent>
                    </v:textbox>
                  </v:shape>
                  <v:shape id="TextBox 57" o:spid="_x0000_s1645" type="#_x0000_t202" style="position:absolute;left:24909;top:6119;width:9209;height:5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" filled="f" stroked="f">
                    <v:textbox inset="0,0,0,0">
                      <w:txbxContent>
                        <w:p w14:paraId="38D5F205" w14:textId="13F00804"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سهل المشاركة</w:t>
                          </w:r>
                        </w:p>
                      </w:txbxContent>
                    </v:textbox>
                  </v:shape>
                  <v:shape id="مربع نص 181" o:spid="_x0000_s1646" type="#_x0000_t202" style="position:absolute;left:48896;top:769;width:2393;height: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" filled="f" stroked="f">
                    <v:textbox style="mso-fit-shape-to-text:t">
                      <w:txbxContent>
                        <w:p w14:paraId="164EEBB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1</w:t>
                          </w:r>
                        </w:p>
                      </w:txbxContent>
                    </v:textbox>
                  </v:shape>
                  <v:shape id="مربع نص 182" o:spid="_x0000_s1647" type="#_x0000_t202" style="position:absolute;left:24909;top:769;width:2394;height: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" filled="f" stroked="f">
                    <v:textbox style="mso-fit-shape-to-text:t">
                      <w:txbxContent>
                        <w:p w14:paraId="3BF1447F"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3</w:t>
                          </w:r>
                        </w:p>
                      </w:txbxContent>
                    </v:textbox>
                  </v:shape>
                  <v:shape id="مربع نص 183" o:spid="_x0000_s1648" type="#_x0000_t202" style="position:absolute;left:36933;top:874;width:2401;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" filled="f" stroked="f">
                    <v:textbox style="mso-fit-shape-to-text:t">
                      <w:txbxContent>
                        <w:p w14:paraId="1EB253C5"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2</w:t>
                          </w:r>
                        </w:p>
                      </w:txbxContent>
                    </v:textbox>
                  </v:shape>
                  <v:shape id="Freeform 28" o:spid="_x0000_s1649" style="position:absolute;left:317;top:2472;width:10910;height:9975;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" path="m53240,l802469,v29403,,53240,23836,53240,53240l855709,887800v,29403,-23837,53240,-53240,53240l53240,941040c23836,941040,,917203,,887800l,53240c,23836,23836,,53240,xe" fillcolor="#bfbfbf" stroked="f">
                    <v:path arrowok="t"/>
                  </v:shape>
                  <v:shape id="TextBox 29" o:spid="_x0000_s1650" type="#_x0000_t202" style="position:absolute;left:317;top:1743;width:10910;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" filled="f" stroked="f">
                    <v:textbox inset=".94075mm,.94075mm,.94075mm,.94075mm"/>
                  </v:shape>
                  <v:shape id="Freeform 34" o:spid="_x0000_s1651" style="position:absolute;left:634;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" path="m160499,l652301,v88641,,160499,71858,160499,160499l812800,652301v,88641,-71858,160499,-160499,160499l160499,812800c71858,812800,,740942,,652301l,160499c,71858,71858,,160499,xe" stroked="f">
                    <v:path arrowok="t"/>
                  </v:shape>
                  <v:shape id="TextBox 35" o:spid="_x0000_s1652" type="#_x0000_t202" style="position:absolute;left:559;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" filled="f" stroked="f">
                    <v:textbox inset=".94075mm,.94075mm,.94075mm,.94075mm"/>
                  </v:shape>
                  <v:shape id="Freeform 37" o:spid="_x0000_s1653" style="position:absolute;left:12280;top:2472;width:10909;height:10422;visibility:visible;mso-wrap-style:square;v-text-anchor:top" coordsize="855709,941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" path="m53240,l802469,v29403,,53240,23836,53240,53240l855709,887800v,29403,-23837,53240,-53240,53240l53240,941040c23836,941040,,917203,,887800l,53240c,23836,23836,,53240,xe" fillcolor="#168489" stroked="f">
                    <v:path arrowok="t"/>
                  </v:shape>
                  <v:shape id="TextBox 38" o:spid="_x0000_s1654" type="#_x0000_t202" style="position:absolute;left:12280;top:1743;width:10909;height:12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" filled="f" stroked="f">
                    <v:textbox inset=".94075mm,.94075mm,.94075mm,.94075mm"/>
                  </v:shape>
                  <v:shape id="Freeform 43" o:spid="_x0000_s1655" style="position:absolute;left:12596;top:663;width:3619;height:3618;rotation:-45;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" path="m160499,l652301,v88641,,160499,71858,160499,160499l812800,652301v,88641,-71858,160499,-160499,160499l160499,812800c71858,812800,,740942,,652301l,160499c,71858,71858,,160499,xe" stroked="f">
                    <v:path arrowok="t"/>
                  </v:shape>
                  <v:shape id="TextBox 44" o:spid="_x0000_s1656" type="#_x0000_t202" style="position:absolute;left:12521;top:482;width:3619;height:3831;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" filled="f" stroked="f">
                    <v:textbox inset=".94075mm,.94075mm,.94075mm,.94075mm"/>
                  </v:shape>
                  <v:shape id="TextBox 55" o:spid="_x0000_s1657" type="#_x0000_t202" style="position:absolute;left:12564;top:4563;width:10436;height:7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" filled="f" stroked="f">
                    <v:textbox style="mso-fit-shape-to-text:t" inset="0,0,0,0">
                      <w:txbxContent>
                        <w:p w14:paraId="6BCF1B8C" w14:textId="23699141" w:rsidR="00FE609F" w:rsidRDefault="00FE609F" w:rsidP="00FE609F">
                          <w:pPr>
                            <w:spacing w:line="381" w:lineRule="exact"/>
                            <w:jc w:val="center"/>
                            <w:rPr>
                              <w:rFonts w:eastAsia="Calibri" w:hAnsi="Adobe Arabic" w:cs="Adobe Arabic"/>
                              <w:b/>
                              <w:bCs/>
                              <w:color w:val="FFFFFF"/>
                              <w:kern w:val="24"/>
                              <w:sz w:val="36"/>
                              <w:szCs w:val="36"/>
                              <w:lang w:bidi="ar-EG"/>
                            </w:rPr>
                          </w:pPr>
                          <w:r w:rsidRPr="00FE609F">
                            <w:rPr>
                              <w:rFonts w:eastAsia="Calibri" w:hAnsi="Adobe Arabic" w:cs="Adobe Arabic"/>
                              <w:b/>
                              <w:bCs/>
                              <w:color w:val="FFFFFF"/>
                              <w:kern w:val="24"/>
                              <w:sz w:val="36"/>
                              <w:szCs w:val="36"/>
                              <w:rtl/>
                              <w:lang w:bidi="ar-EG"/>
                            </w:rPr>
                            <w:t xml:space="preserve">متكامل مع </w:t>
                          </w:r>
                          <w:r w:rsidRPr="003A5C66">
                            <w:rPr>
                              <w:rFonts w:eastAsia="Calibri" w:hAnsi="Adobe Arabic" w:cs="Adobe Arabic"/>
                              <w:b/>
                              <w:bCs/>
                              <w:color w:val="FFFFFF"/>
                              <w:kern w:val="24"/>
                              <w:sz w:val="32"/>
                              <w:szCs w:val="32"/>
                              <w:lang w:bidi="ar-EG"/>
                            </w:rPr>
                            <w:t>Google Drive</w:t>
                          </w:r>
                        </w:p>
                      </w:txbxContent>
                    </v:textbox>
                  </v:shape>
                  <v:shape id="TextBox 56" o:spid="_x0000_s1658" type="#_x0000_t202" style="position:absolute;left:1625;top:5267;width:8450;height:5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" filled="f" stroked="f">
                    <v:textbox style="mso-fit-shape-to-text:t" inset="0,0,0,0">
                      <w:txbxContent>
                        <w:p w14:paraId="2EAB4DCF" w14:textId="16873486" w:rsidR="00FE609F" w:rsidRDefault="003A5C66" w:rsidP="00FE609F">
                          <w:pPr>
                            <w:spacing w:line="381" w:lineRule="exact"/>
                            <w:jc w:val="center"/>
                            <w:rPr>
                              <w:rFonts w:eastAsia="Calibri" w:hAnsi="Adobe Arabic" w:cs="Adobe Arabic"/>
                              <w:b/>
                              <w:bCs/>
                              <w:color w:val="FFFFFF"/>
                              <w:kern w:val="24"/>
                              <w:sz w:val="36"/>
                              <w:szCs w:val="36"/>
                              <w:lang w:bidi="ar-EG"/>
                            </w:rPr>
                          </w:pPr>
                          <w:r w:rsidRPr="003A5C66">
                            <w:rPr>
                              <w:rFonts w:eastAsia="Calibri" w:hAnsi="Adobe Arabic" w:cs="Adobe Arabic"/>
                              <w:b/>
                              <w:bCs/>
                              <w:color w:val="FFFFFF"/>
                              <w:kern w:val="24"/>
                              <w:sz w:val="36"/>
                              <w:szCs w:val="36"/>
                              <w:rtl/>
                              <w:lang w:bidi="ar-EG"/>
                            </w:rPr>
                            <w:t>مكتبات جاهزة</w:t>
                          </w:r>
                        </w:p>
                      </w:txbxContent>
                    </v:textbox>
                  </v:shape>
                  <v:shape id="مربع نص 194" o:spid="_x0000_s1659" type="#_x0000_t202" style="position:absolute;left:12915;top:532;width:2401;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" filled="f" stroked="f">
                    <v:textbox style="mso-fit-shape-to-text:t">
                      <w:txbxContent>
                        <w:p w14:paraId="09F585E4"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4</w:t>
                          </w:r>
                        </w:p>
                      </w:txbxContent>
                    </v:textbox>
                  </v:shape>
                  <v:shape id="مربع نص 195" o:spid="_x0000_s1660" type="#_x0000_t202" style="position:absolute;left:722;top:450;width:2393;height: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" filled="f" stroked="f">
                    <v:textbox style="mso-fit-shape-to-text:t">
                      <w:txbxContent>
                        <w:p w14:paraId="3E7CE6DB" w14:textId="77777777" w:rsidR="00FE609F" w:rsidRDefault="00FE609F" w:rsidP="00FE609F">
                          <w:pPr>
                            <w:bidi w:val="0"/>
                            <w:jc w:val="right"/>
                            <w:rPr>
                              <w:rFonts w:ascii="Adobe Arabic" w:hAnsi="Adobe Arabic" w:cs="Adobe Arabic"/>
                              <w:b/>
                              <w:bCs/>
                              <w:kern w:val="24"/>
                              <w:sz w:val="48"/>
                              <w:szCs w:val="48"/>
                            </w:rPr>
                          </w:pPr>
                          <w:r>
                            <w:rPr>
                              <w:rFonts w:ascii="Adobe Arabic" w:hAnsi="Adobe Arabic" w:cs="Adobe Arabic"/>
                              <w:b/>
                              <w:bCs/>
                              <w:kern w:val="24"/>
                              <w:sz w:val="48"/>
                              <w:szCs w:val="48"/>
                            </w:rPr>
                            <w:t>5</w:t>
                          </w:r>
                        </w:p>
                      </w:txbxContent>
                    </v:textbox>
                  </v:shape>
                </v:group>
                <w10:anchorlock/>
              </v:group>
            </w:pict>
          </mc:Fallback>
        </mc:AlternateContent>
      </w:r>
    </w:p>
    <w:p w14:paraId="1CB9E52F" w14:textId="77777777" w:rsidR="000D7AAA" w:rsidRPr="00FE609F" w:rsidRDefault="000D7AAA" w:rsidP="00FE609F">
      <w:pPr>
        <w:jc w:val="center"/>
        <w:rPr>
          <w:rFonts w:ascii="Sakkal Majalla" w:hAnsi="Sakkal Majalla"/>
          <w:color w:val="008080"/>
          <w:sz w:val="32"/>
          <w:szCs w:val="32"/>
        </w:rPr>
      </w:pPr>
    </w:p>
    <w:p w14:paraId="67B8ABD5"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مجاني بالكامل</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يوفّر موارد حوسبة مجانية بما في ذلك وحدات معالجة رسومية</w:t>
      </w:r>
      <w:r w:rsidRPr="003A5C66">
        <w:rPr>
          <w:rFonts w:ascii="Sakkal Majalla" w:hAnsi="Sakkal Majalla"/>
          <w:sz w:val="34"/>
        </w:rPr>
        <w:t xml:space="preserve"> (GPU).</w:t>
      </w:r>
    </w:p>
    <w:p w14:paraId="32A4FF58"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لا يحتاج إعداد</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يعمل مباشرة من المتصفّح، جاهز للاستخدام فوراً</w:t>
      </w:r>
      <w:r w:rsidRPr="003A5C66">
        <w:rPr>
          <w:rFonts w:ascii="Sakkal Majalla" w:hAnsi="Sakkal Majalla"/>
          <w:sz w:val="34"/>
        </w:rPr>
        <w:t>.</w:t>
      </w:r>
    </w:p>
    <w:p w14:paraId="7EE49B32"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سهل المشاركة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يمكن مشاركة الدفاتر</w:t>
      </w:r>
      <w:r w:rsidRPr="003A5C66">
        <w:rPr>
          <w:rFonts w:ascii="Sakkal Majalla" w:hAnsi="Sakkal Majalla"/>
          <w:sz w:val="34"/>
        </w:rPr>
        <w:t xml:space="preserve"> (Notebooks) </w:t>
      </w:r>
      <w:r w:rsidRPr="003A5C66">
        <w:rPr>
          <w:rFonts w:ascii="Sakkal Majalla" w:hAnsi="Sakkal Majalla"/>
          <w:sz w:val="34"/>
          <w:rtl/>
        </w:rPr>
        <w:t>مع الآخرين بسهولة</w:t>
      </w:r>
      <w:r w:rsidRPr="003A5C66">
        <w:rPr>
          <w:rFonts w:ascii="Sakkal Majalla" w:hAnsi="Sakkal Majalla"/>
          <w:sz w:val="34"/>
        </w:rPr>
        <w:t>.</w:t>
      </w:r>
    </w:p>
    <w:p w14:paraId="2322D144" w14:textId="681DDEBB"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متكامل مع</w:t>
      </w:r>
      <w:r w:rsidRPr="003A5C66">
        <w:rPr>
          <w:rFonts w:ascii="Sakkal Majalla" w:hAnsi="Sakkal Majalla"/>
          <w:b/>
          <w:bCs/>
          <w:color w:val="C00000"/>
          <w:sz w:val="34"/>
        </w:rPr>
        <w:t xml:space="preserve"> </w:t>
      </w:r>
      <w:r w:rsidR="00FE609F" w:rsidRPr="003A5C66">
        <w:rPr>
          <w:rFonts w:ascii="Sakkal Majalla" w:hAnsi="Sakkal Majalla"/>
          <w:b/>
          <w:bCs/>
          <w:color w:val="C00000"/>
          <w:sz w:val="34"/>
        </w:rPr>
        <w:t>:</w:t>
      </w:r>
      <w:r w:rsidRPr="003A5C66">
        <w:rPr>
          <w:rFonts w:ascii="Sakkal Majalla" w:hAnsi="Sakkal Majalla"/>
          <w:b/>
          <w:bCs/>
          <w:color w:val="C00000"/>
          <w:sz w:val="34"/>
        </w:rPr>
        <w:t>Google Drive</w:t>
      </w:r>
      <w:r w:rsidRPr="003A5C66">
        <w:rPr>
          <w:rFonts w:ascii="Sakkal Majalla" w:hAnsi="Sakkal Majalla"/>
          <w:color w:val="auto"/>
          <w:sz w:val="34"/>
          <w:rtl/>
        </w:rPr>
        <w:t>يحفظ</w:t>
      </w:r>
      <w:r w:rsidRPr="003A5C66">
        <w:rPr>
          <w:rFonts w:ascii="Sakkal Majalla" w:hAnsi="Sakkal Majalla"/>
          <w:color w:val="C00000"/>
          <w:sz w:val="34"/>
          <w:rtl/>
        </w:rPr>
        <w:t xml:space="preserve"> </w:t>
      </w:r>
      <w:r w:rsidRPr="003A5C66">
        <w:rPr>
          <w:rFonts w:ascii="Sakkal Majalla" w:hAnsi="Sakkal Majalla"/>
          <w:sz w:val="34"/>
          <w:rtl/>
        </w:rPr>
        <w:t>العمل تلقائياً على حسابك</w:t>
      </w:r>
      <w:r w:rsidRPr="003A5C66">
        <w:rPr>
          <w:rFonts w:ascii="Sakkal Majalla" w:hAnsi="Sakkal Majalla"/>
          <w:sz w:val="34"/>
        </w:rPr>
        <w:t>.</w:t>
      </w:r>
    </w:p>
    <w:p w14:paraId="09C2DA2D" w14:textId="77777777" w:rsidR="008229B3" w:rsidRPr="003A5C66" w:rsidRDefault="008229B3">
      <w:pPr>
        <w:numPr>
          <w:ilvl w:val="0"/>
          <w:numId w:val="65"/>
        </w:numPr>
        <w:spacing w:after="160" w:line="259" w:lineRule="auto"/>
        <w:jc w:val="left"/>
        <w:rPr>
          <w:rFonts w:ascii="Sakkal Majalla" w:hAnsi="Sakkal Majalla"/>
          <w:sz w:val="34"/>
        </w:rPr>
      </w:pPr>
      <w:r w:rsidRPr="003A5C66">
        <w:rPr>
          <w:rFonts w:ascii="Sakkal Majalla" w:hAnsi="Sakkal Majalla"/>
          <w:b/>
          <w:bCs/>
          <w:color w:val="C00000"/>
          <w:sz w:val="34"/>
          <w:rtl/>
        </w:rPr>
        <w:t>مكتبات جاهزة</w:t>
      </w:r>
      <w:r w:rsidRPr="003A5C66">
        <w:rPr>
          <w:rFonts w:ascii="Sakkal Majalla" w:hAnsi="Sakkal Majalla"/>
          <w:b/>
          <w:bCs/>
          <w:color w:val="C00000"/>
          <w:sz w:val="34"/>
        </w:rPr>
        <w:t>:</w:t>
      </w:r>
      <w:r w:rsidRPr="003A5C66">
        <w:rPr>
          <w:rFonts w:ascii="Sakkal Majalla" w:hAnsi="Sakkal Majalla"/>
          <w:color w:val="C00000"/>
          <w:sz w:val="34"/>
        </w:rPr>
        <w:t xml:space="preserve"> </w:t>
      </w:r>
      <w:r w:rsidRPr="003A5C66">
        <w:rPr>
          <w:rFonts w:ascii="Sakkal Majalla" w:hAnsi="Sakkal Majalla"/>
          <w:sz w:val="34"/>
          <w:rtl/>
        </w:rPr>
        <w:t>يأتي مُثبّتاً عليه معظم مكتبات</w:t>
      </w:r>
      <w:r w:rsidRPr="003A5C66">
        <w:rPr>
          <w:rFonts w:ascii="Sakkal Majalla" w:hAnsi="Sakkal Majalla"/>
          <w:sz w:val="34"/>
        </w:rPr>
        <w:t xml:space="preserve"> Python </w:t>
      </w:r>
      <w:r w:rsidRPr="003A5C66">
        <w:rPr>
          <w:rFonts w:ascii="Sakkal Majalla" w:hAnsi="Sakkal Majalla"/>
          <w:sz w:val="34"/>
          <w:rtl/>
        </w:rPr>
        <w:t>الشهيرة للبيانات</w:t>
      </w:r>
      <w:r w:rsidRPr="003A5C66">
        <w:rPr>
          <w:rFonts w:ascii="Sakkal Majalla" w:hAnsi="Sakkal Majalla"/>
          <w:sz w:val="34"/>
        </w:rPr>
        <w:t>.</w:t>
      </w:r>
    </w:p>
    <w:p w14:paraId="133893DE" w14:textId="77777777" w:rsidR="008229B3" w:rsidRPr="003A5C66" w:rsidRDefault="008229B3" w:rsidP="003A5C66">
      <w:pPr>
        <w:keepNext/>
        <w:pageBreakBefore/>
        <w:rPr>
          <w:rFonts w:ascii="Sakkal Majalla" w:hAnsi="Sakkal Majalla"/>
          <w:sz w:val="34"/>
        </w:rPr>
      </w:pPr>
      <w:r w:rsidRPr="003A5C66">
        <w:rPr>
          <w:rFonts w:ascii="Sakkal Majalla" w:hAnsi="Sakkal Majalla"/>
          <w:b/>
          <w:bCs/>
          <w:sz w:val="34"/>
          <w:rtl/>
        </w:rPr>
        <w:lastRenderedPageBreak/>
        <w:t>كيفية البدء</w:t>
      </w:r>
      <w:r w:rsidRPr="003A5C66">
        <w:rPr>
          <w:rFonts w:ascii="Sakkal Majalla" w:hAnsi="Sakkal Majalla"/>
          <w:b/>
          <w:bCs/>
          <w:sz w:val="34"/>
        </w:rPr>
        <w:t>:</w:t>
      </w:r>
    </w:p>
    <w:p w14:paraId="7C8D62DE"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افتح متصفّحك وانتقل إلى</w:t>
      </w:r>
      <w:r w:rsidRPr="003A5C66">
        <w:rPr>
          <w:rFonts w:ascii="Sakkal Majalla" w:hAnsi="Sakkal Majalla"/>
          <w:sz w:val="34"/>
        </w:rPr>
        <w:t>: colab.research.google.com</w:t>
      </w:r>
    </w:p>
    <w:p w14:paraId="5716D9D4"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سجّل الدخول بحساب</w:t>
      </w:r>
      <w:r w:rsidRPr="003A5C66">
        <w:rPr>
          <w:rFonts w:ascii="Sakkal Majalla" w:hAnsi="Sakkal Majalla"/>
          <w:sz w:val="34"/>
        </w:rPr>
        <w:t xml:space="preserve"> Google </w:t>
      </w:r>
      <w:r w:rsidRPr="003A5C66">
        <w:rPr>
          <w:rFonts w:ascii="Sakkal Majalla" w:hAnsi="Sakkal Majalla"/>
          <w:sz w:val="34"/>
          <w:rtl/>
        </w:rPr>
        <w:t>الخاصّ بك</w:t>
      </w:r>
      <w:r w:rsidRPr="003A5C66">
        <w:rPr>
          <w:rFonts w:ascii="Sakkal Majalla" w:hAnsi="Sakkal Majalla"/>
          <w:sz w:val="34"/>
        </w:rPr>
        <w:t>.</w:t>
      </w:r>
    </w:p>
    <w:p w14:paraId="22AF8B89"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اختر "ملف جديد</w:t>
      </w:r>
      <w:r w:rsidRPr="003A5C66">
        <w:rPr>
          <w:rFonts w:ascii="Sakkal Majalla" w:hAnsi="Sakkal Majalla"/>
          <w:sz w:val="34"/>
        </w:rPr>
        <w:t>" (New Notebook).</w:t>
      </w:r>
    </w:p>
    <w:p w14:paraId="4388C15D" w14:textId="77777777" w:rsidR="008229B3" w:rsidRPr="003A5C66" w:rsidRDefault="008229B3">
      <w:pPr>
        <w:numPr>
          <w:ilvl w:val="0"/>
          <w:numId w:val="66"/>
        </w:numPr>
        <w:spacing w:after="160" w:line="259" w:lineRule="auto"/>
        <w:jc w:val="left"/>
        <w:rPr>
          <w:rFonts w:ascii="Sakkal Majalla" w:hAnsi="Sakkal Majalla"/>
          <w:sz w:val="34"/>
        </w:rPr>
      </w:pPr>
      <w:r w:rsidRPr="003A5C66">
        <w:rPr>
          <w:rFonts w:ascii="Sakkal Majalla" w:hAnsi="Sakkal Majalla"/>
          <w:sz w:val="34"/>
          <w:rtl/>
        </w:rPr>
        <w:t>ستظهر لك واجهة تشبه دفتر الملاحظات مع خلايا</w:t>
      </w:r>
      <w:r w:rsidRPr="003A5C66">
        <w:rPr>
          <w:rFonts w:ascii="Sakkal Majalla" w:hAnsi="Sakkal Majalla"/>
          <w:sz w:val="34"/>
        </w:rPr>
        <w:t xml:space="preserve"> (Cells) </w:t>
      </w:r>
      <w:r w:rsidRPr="003A5C66">
        <w:rPr>
          <w:rFonts w:ascii="Sakkal Majalla" w:hAnsi="Sakkal Majalla"/>
          <w:sz w:val="34"/>
          <w:rtl/>
        </w:rPr>
        <w:t>يمكنك كتابة الأكواد فيها</w:t>
      </w:r>
      <w:r w:rsidRPr="003A5C66">
        <w:rPr>
          <w:rFonts w:ascii="Sakkal Majalla" w:hAnsi="Sakkal Majalla"/>
          <w:sz w:val="34"/>
        </w:rPr>
        <w:t>.</w:t>
      </w:r>
    </w:p>
    <w:p w14:paraId="706EE845" w14:textId="77777777" w:rsidR="008229B3" w:rsidRPr="00A30D09" w:rsidRDefault="008229B3" w:rsidP="008229B3">
      <w:pPr>
        <w:rPr>
          <w:rFonts w:ascii="Sakkal Majalla" w:hAnsi="Sakkal Majalla"/>
          <w:sz w:val="32"/>
          <w:szCs w:val="32"/>
        </w:rPr>
      </w:pPr>
      <w:r>
        <w:rPr>
          <w:rFonts w:ascii="Sakkal Majalla" w:hAnsi="Sakkal Majalla"/>
          <w:noProof/>
          <w:sz w:val="32"/>
          <w:szCs w:val="32"/>
        </w:rPr>
        <w:drawing>
          <wp:inline distT="0" distB="0" distL="0" distR="0" wp14:anchorId="3BE6E6EE" wp14:editId="2435FA2D">
            <wp:extent cx="5257800" cy="4629150"/>
            <wp:effectExtent l="0" t="0" r="0" b="0"/>
            <wp:docPr id="6245477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47707" name="Picture 624547707"/>
                    <pic:cNvPicPr/>
                  </pic:nvPicPr>
                  <pic:blipFill>
                    <a:blip r:embed="rId207">
                      <a:extLst>
                        <a:ext uri="{28A0092B-C50C-407E-A947-70E740481C1C}">
                          <a14:useLocalDpi xmlns:a14="http://schemas.microsoft.com/office/drawing/2010/main" val="0"/>
                        </a:ext>
                      </a:extLst>
                    </a:blip>
                    <a:stretch>
                      <a:fillRect/>
                    </a:stretch>
                  </pic:blipFill>
                  <pic:spPr>
                    <a:xfrm>
                      <a:off x="0" y="0"/>
                      <a:ext cx="5257800" cy="4629150"/>
                    </a:xfrm>
                    <a:prstGeom prst="rect">
                      <a:avLst/>
                    </a:prstGeom>
                  </pic:spPr>
                </pic:pic>
              </a:graphicData>
            </a:graphic>
          </wp:inline>
        </w:drawing>
      </w:r>
    </w:p>
    <w:p w14:paraId="69D196F3" w14:textId="1D364DA5" w:rsidR="008229B3" w:rsidRPr="003A5C66" w:rsidRDefault="003A5C66" w:rsidP="003A5C66">
      <w:pPr>
        <w:keepNext/>
        <w:pageBreakBefore/>
        <w:rPr>
          <w:rFonts w:ascii="Sakkal Majalla" w:hAnsi="Sakkal Majalla"/>
          <w:b/>
          <w:bCs/>
          <w:color w:val="C00000"/>
          <w:sz w:val="34"/>
        </w:rPr>
      </w:pPr>
      <w:r w:rsidRPr="003A5C66">
        <w:rPr>
          <w:rFonts w:ascii="Sakkal Majalla" w:hAnsi="Sakkal Majalla"/>
          <w:b/>
          <w:bCs/>
          <w:color w:val="C00000"/>
          <w:sz w:val="34"/>
        </w:rPr>
        <w:lastRenderedPageBreak/>
        <w:t>7.4</w:t>
      </w:r>
      <w:r w:rsidR="008229B3" w:rsidRPr="003A5C66">
        <w:rPr>
          <w:rFonts w:ascii="Sakkal Majalla" w:hAnsi="Sakkal Majalla"/>
          <w:b/>
          <w:bCs/>
          <w:color w:val="C00000"/>
          <w:sz w:val="34"/>
          <w:rtl/>
        </w:rPr>
        <w:t>أساسيات</w:t>
      </w:r>
      <w:r w:rsidR="008229B3" w:rsidRPr="003A5C66">
        <w:rPr>
          <w:rFonts w:ascii="Sakkal Majalla" w:hAnsi="Sakkal Majalla"/>
          <w:b/>
          <w:bCs/>
          <w:color w:val="C00000"/>
          <w:sz w:val="34"/>
        </w:rPr>
        <w:t xml:space="preserve"> Python </w:t>
      </w:r>
      <w:r w:rsidR="008229B3" w:rsidRPr="003A5C66">
        <w:rPr>
          <w:rFonts w:ascii="Sakkal Majalla" w:hAnsi="Sakkal Majalla"/>
          <w:b/>
          <w:bCs/>
          <w:color w:val="C00000"/>
          <w:sz w:val="34"/>
          <w:rtl/>
        </w:rPr>
        <w:t>للمبتدئين في تحليل البيانات</w:t>
      </w:r>
    </w:p>
    <w:p w14:paraId="2898DA18" w14:textId="77777777" w:rsidR="008229B3" w:rsidRPr="003A5C66" w:rsidRDefault="008229B3" w:rsidP="008229B3">
      <w:pPr>
        <w:rPr>
          <w:rFonts w:ascii="Sakkal Majalla" w:hAnsi="Sakkal Majalla"/>
          <w:sz w:val="34"/>
        </w:rPr>
      </w:pPr>
      <w:r w:rsidRPr="003A5C66">
        <w:rPr>
          <w:rFonts w:ascii="Sakkal Majalla" w:hAnsi="Sakkal Majalla"/>
          <w:sz w:val="34"/>
        </w:rPr>
        <w:t xml:space="preserve">Python </w:t>
      </w:r>
      <w:r w:rsidRPr="003A5C66">
        <w:rPr>
          <w:rFonts w:ascii="Sakkal Majalla" w:hAnsi="Sakkal Majalla"/>
          <w:sz w:val="34"/>
          <w:rtl/>
        </w:rPr>
        <w:t>هي اللغة الأكثر شهرة في علم البيانات بفضل سهولتها وقوّة مكتباتها. لا تقلقوا إن لم تكن لديكم خلفية برمجية، سنبدأ من الأساسيات</w:t>
      </w:r>
      <w:r w:rsidRPr="003A5C66">
        <w:rPr>
          <w:rFonts w:ascii="Sakkal Majalla" w:hAnsi="Sakkal Majalla"/>
          <w:sz w:val="34"/>
        </w:rPr>
        <w:t>.</w:t>
      </w:r>
    </w:p>
    <w:p w14:paraId="0AF3A131" w14:textId="4B94BDFE" w:rsidR="008229B3" w:rsidRPr="003A5C66" w:rsidRDefault="008229B3" w:rsidP="008229B3">
      <w:pPr>
        <w:rPr>
          <w:rFonts w:ascii="Sakkal Majalla" w:hAnsi="Sakkal Majalla"/>
          <w:sz w:val="34"/>
        </w:rPr>
      </w:pPr>
      <w:r w:rsidRPr="003A5C66">
        <w:rPr>
          <w:rFonts w:ascii="Sakkal Majalla" w:hAnsi="Sakkal Majalla"/>
          <w:b/>
          <w:bCs/>
          <w:sz w:val="34"/>
          <w:rtl/>
        </w:rPr>
        <w:t>العمليات الأساسية في</w:t>
      </w:r>
      <w:r w:rsidRPr="003A5C66">
        <w:rPr>
          <w:rFonts w:ascii="Sakkal Majalla" w:hAnsi="Sakkal Majalla"/>
          <w:b/>
          <w:bCs/>
          <w:sz w:val="34"/>
        </w:rPr>
        <w:t xml:space="preserve"> Python</w:t>
      </w:r>
      <w:r w:rsidR="004166CD">
        <w:rPr>
          <w:rFonts w:ascii="Sakkal Majalla" w:hAnsi="Sakkal Majalla" w:hint="cs"/>
          <w:b/>
          <w:bCs/>
          <w:sz w:val="34"/>
          <w:rtl/>
        </w:rPr>
        <w:t>:</w:t>
      </w:r>
    </w:p>
    <w:p w14:paraId="3F7B7971"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هذا تعليق في</w:t>
      </w:r>
      <w:r w:rsidRPr="004166CD">
        <w:rPr>
          <w:rFonts w:ascii="Sakkal Majalla" w:hAnsi="Sakkal Majalla"/>
          <w:sz w:val="34"/>
        </w:rPr>
        <w:t xml:space="preserve"> Python</w:t>
      </w:r>
      <w:r w:rsidRPr="004166CD">
        <w:rPr>
          <w:rFonts w:ascii="Sakkal Majalla" w:hAnsi="Sakkal Majalla"/>
          <w:sz w:val="34"/>
          <w:rtl/>
        </w:rPr>
        <w:t>، يبدأ بعلامة</w:t>
      </w:r>
      <w:r w:rsidRPr="004166CD">
        <w:rPr>
          <w:rFonts w:ascii="Sakkal Majalla" w:hAnsi="Sakkal Majalla"/>
          <w:sz w:val="34"/>
        </w:rPr>
        <w:t xml:space="preserve"> #</w:t>
      </w:r>
    </w:p>
    <w:p w14:paraId="7EEEB711"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الطباعة على الشاشة</w:t>
      </w:r>
    </w:p>
    <w:p w14:paraId="26F2114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مرحباً بكم في تحليل البيانات</w:t>
      </w:r>
      <w:r w:rsidRPr="004166CD">
        <w:rPr>
          <w:rFonts w:ascii="Sakkal Majalla" w:hAnsi="Sakkal Majalla"/>
          <w:sz w:val="34"/>
        </w:rPr>
        <w:t>!")</w:t>
      </w:r>
    </w:p>
    <w:p w14:paraId="2F8D54EA"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تعريف المتغيّرات</w:t>
      </w:r>
    </w:p>
    <w:p w14:paraId="5BFF6E79"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name = "</w:t>
      </w:r>
      <w:r w:rsidRPr="004166CD">
        <w:rPr>
          <w:rFonts w:ascii="Sakkal Majalla" w:hAnsi="Sakkal Majalla"/>
          <w:sz w:val="34"/>
          <w:rtl/>
        </w:rPr>
        <w:t>أحمد</w:t>
      </w:r>
      <w:r w:rsidRPr="004166CD">
        <w:rPr>
          <w:rFonts w:ascii="Sakkal Majalla" w:hAnsi="Sakkal Majalla"/>
          <w:sz w:val="34"/>
        </w:rPr>
        <w:t>"</w:t>
      </w:r>
    </w:p>
    <w:p w14:paraId="713DED26"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age = 25</w:t>
      </w:r>
    </w:p>
    <w:p w14:paraId="6FBFB8CC"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salary = 5000.50</w:t>
      </w:r>
    </w:p>
    <w:p w14:paraId="29215CD4"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العمليات الحسابية</w:t>
      </w:r>
    </w:p>
    <w:p w14:paraId="7FF2E816"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total = salary * 12</w:t>
      </w:r>
    </w:p>
    <w:p w14:paraId="24BE813D"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الراتب السنوي</w:t>
      </w:r>
      <w:r w:rsidRPr="004166CD">
        <w:rPr>
          <w:rFonts w:ascii="Sakkal Majalla" w:hAnsi="Sakkal Majalla"/>
          <w:sz w:val="34"/>
        </w:rPr>
        <w:t>:", total)</w:t>
      </w:r>
    </w:p>
    <w:p w14:paraId="3B70D4B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القوائم</w:t>
      </w:r>
      <w:r w:rsidRPr="004166CD">
        <w:rPr>
          <w:rFonts w:ascii="Sakkal Majalla" w:hAnsi="Sakkal Majalla"/>
          <w:sz w:val="34"/>
        </w:rPr>
        <w:t xml:space="preserve"> (Lists) - </w:t>
      </w:r>
      <w:r w:rsidRPr="004166CD">
        <w:rPr>
          <w:rFonts w:ascii="Sakkal Majalla" w:hAnsi="Sakkal Majalla"/>
          <w:sz w:val="34"/>
          <w:rtl/>
        </w:rPr>
        <w:t>لتخزين مجموعة قيم</w:t>
      </w:r>
    </w:p>
    <w:p w14:paraId="729CEB88"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sales = [1200, 1500, 1800, 1600, 2000]</w:t>
      </w:r>
    </w:p>
    <w:p w14:paraId="0904C110"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إجمالي المبيعات</w:t>
      </w:r>
      <w:r w:rsidRPr="004166CD">
        <w:rPr>
          <w:rFonts w:ascii="Sakkal Majalla" w:hAnsi="Sakkal Majalla"/>
          <w:sz w:val="34"/>
        </w:rPr>
        <w:t>:", sum(sales))</w:t>
      </w:r>
    </w:p>
    <w:p w14:paraId="166F31A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متوسّط المبيعات</w:t>
      </w:r>
      <w:r w:rsidRPr="004166CD">
        <w:rPr>
          <w:rFonts w:ascii="Sakkal Majalla" w:hAnsi="Sakkal Majalla"/>
          <w:sz w:val="34"/>
        </w:rPr>
        <w:t>:", sum(sales) / len(sales))</w:t>
      </w:r>
    </w:p>
    <w:p w14:paraId="42D04E93" w14:textId="77777777" w:rsidR="008229B3" w:rsidRDefault="008229B3" w:rsidP="008229B3">
      <w:pPr>
        <w:jc w:val="center"/>
        <w:rPr>
          <w:rFonts w:ascii="Sakkal Majalla" w:hAnsi="Sakkal Majalla"/>
          <w:b/>
          <w:bCs/>
          <w:color w:val="008000"/>
          <w:sz w:val="32"/>
          <w:szCs w:val="32"/>
          <w:rtl/>
        </w:rPr>
      </w:pPr>
    </w:p>
    <w:p w14:paraId="4C6329C1" w14:textId="7C8EE1A5" w:rsidR="008229B3" w:rsidRPr="003A5C66" w:rsidRDefault="003A5C66" w:rsidP="003A5C66">
      <w:pPr>
        <w:keepNext/>
        <w:pageBreakBefore/>
        <w:rPr>
          <w:rFonts w:ascii="Sakkal Majalla" w:hAnsi="Sakkal Majalla"/>
          <w:b/>
          <w:bCs/>
          <w:color w:val="C00000"/>
          <w:sz w:val="34"/>
        </w:rPr>
      </w:pPr>
      <w:r w:rsidRPr="003A5C66">
        <w:rPr>
          <w:rFonts w:ascii="Sakkal Majalla" w:hAnsi="Sakkal Majalla"/>
          <w:b/>
          <w:bCs/>
          <w:color w:val="C00000"/>
          <w:sz w:val="34"/>
        </w:rPr>
        <w:lastRenderedPageBreak/>
        <w:t>8.4</w:t>
      </w:r>
      <w:r w:rsidR="008229B3" w:rsidRPr="003A5C66">
        <w:rPr>
          <w:rFonts w:ascii="Sakkal Majalla" w:hAnsi="Sakkal Majalla"/>
          <w:b/>
          <w:bCs/>
          <w:color w:val="C00000"/>
          <w:sz w:val="34"/>
          <w:rtl/>
        </w:rPr>
        <w:t>مكتبة</w:t>
      </w:r>
      <w:r w:rsidR="008229B3" w:rsidRPr="003A5C66">
        <w:rPr>
          <w:rFonts w:ascii="Sakkal Majalla" w:hAnsi="Sakkal Majalla"/>
          <w:b/>
          <w:bCs/>
          <w:color w:val="C00000"/>
          <w:sz w:val="34"/>
        </w:rPr>
        <w:t xml:space="preserve"> Pandas - </w:t>
      </w:r>
      <w:r w:rsidR="008229B3" w:rsidRPr="003A5C66">
        <w:rPr>
          <w:rFonts w:ascii="Sakkal Majalla" w:hAnsi="Sakkal Majalla"/>
          <w:b/>
          <w:bCs/>
          <w:color w:val="C00000"/>
          <w:sz w:val="34"/>
          <w:rtl/>
        </w:rPr>
        <w:t>أداة تحليل البيانات الأساسية</w:t>
      </w:r>
    </w:p>
    <w:p w14:paraId="1345AE7A" w14:textId="77777777" w:rsidR="008229B3" w:rsidRPr="003A5C66" w:rsidRDefault="008229B3" w:rsidP="008229B3">
      <w:pPr>
        <w:rPr>
          <w:rFonts w:ascii="Sakkal Majalla" w:hAnsi="Sakkal Majalla"/>
          <w:sz w:val="34"/>
        </w:rPr>
      </w:pPr>
      <w:r w:rsidRPr="003A5C66">
        <w:rPr>
          <w:rFonts w:ascii="Sakkal Majalla" w:hAnsi="Sakkal Majalla"/>
          <w:sz w:val="34"/>
        </w:rPr>
        <w:t xml:space="preserve">Pandas </w:t>
      </w:r>
      <w:r w:rsidRPr="003A5C66">
        <w:rPr>
          <w:rFonts w:ascii="Sakkal Majalla" w:hAnsi="Sakkal Majalla"/>
          <w:sz w:val="34"/>
          <w:rtl/>
        </w:rPr>
        <w:t>هي المكتبة الأشهر في</w:t>
      </w:r>
      <w:r w:rsidRPr="003A5C66">
        <w:rPr>
          <w:rFonts w:ascii="Sakkal Majalla" w:hAnsi="Sakkal Majalla"/>
          <w:sz w:val="34"/>
        </w:rPr>
        <w:t xml:space="preserve"> Python </w:t>
      </w:r>
      <w:r w:rsidRPr="003A5C66">
        <w:rPr>
          <w:rFonts w:ascii="Sakkal Majalla" w:hAnsi="Sakkal Majalla"/>
          <w:sz w:val="34"/>
          <w:rtl/>
        </w:rPr>
        <w:t>لمعالجة وتحليل البيانات المنظّمة. تسمح بالعمل مع البيانات في شكل جداول</w:t>
      </w:r>
      <w:r w:rsidRPr="003A5C66">
        <w:rPr>
          <w:rFonts w:ascii="Sakkal Majalla" w:hAnsi="Sakkal Majalla"/>
          <w:sz w:val="34"/>
        </w:rPr>
        <w:t xml:space="preserve"> (DataFrames) </w:t>
      </w:r>
      <w:r w:rsidRPr="003A5C66">
        <w:rPr>
          <w:rFonts w:ascii="Sakkal Majalla" w:hAnsi="Sakkal Majalla"/>
          <w:sz w:val="34"/>
          <w:rtl/>
        </w:rPr>
        <w:t>بطريقة سهلة وفعّالة</w:t>
      </w:r>
      <w:r w:rsidRPr="003A5C66">
        <w:rPr>
          <w:rFonts w:ascii="Sakkal Majalla" w:hAnsi="Sakkal Majalla"/>
          <w:sz w:val="34"/>
        </w:rPr>
        <w:t>.</w:t>
      </w:r>
    </w:p>
    <w:p w14:paraId="73433E3B" w14:textId="2C2A0B28" w:rsidR="008229B3" w:rsidRPr="003A5C66" w:rsidRDefault="003A5C66"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6016" behindDoc="0" locked="0" layoutInCell="1" allowOverlap="1" wp14:anchorId="63FAC84F" wp14:editId="72F5B0A6">
                <wp:simplePos x="0" y="0"/>
                <wp:positionH relativeFrom="column">
                  <wp:posOffset>5372100</wp:posOffset>
                </wp:positionH>
                <wp:positionV relativeFrom="paragraph">
                  <wp:posOffset>1270</wp:posOffset>
                </wp:positionV>
                <wp:extent cx="361315" cy="324485"/>
                <wp:effectExtent l="0" t="0" r="635" b="0"/>
                <wp:wrapSquare wrapText="bothSides"/>
                <wp:docPr id="395445749"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290675050"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0632388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145C8D7" id="Group 20" o:spid="_x0000_s1026" style="position:absolute;margin-left:423pt;margin-top:.1pt;width:28.45pt;height:25.55pt;z-index:2528860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zZ4jegQMAAGEIAAAOAAAAAAAAAAAA&#10;AAAAADoCAABkcnMvZTJvRG9jLnhtbFBLAQItAAoAAAAAAAAAIQCMnzYb4AoAAOAKAAAUAAAAAAAA&#10;AAAAAAAAAOcFAABkcnMvbWVkaWEvaW1hZ2UxLnBuZ1BLAQItABQABgAIAAAAIQBd0Zcj3wAAAAcB&#10;AAAPAAAAAAAAAAAAAAAAAPk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(4) - تحليل بيانات مبيعات شهرية</w:t>
      </w:r>
      <w:r w:rsidR="008229B3" w:rsidRPr="003A5C66">
        <w:rPr>
          <w:rFonts w:ascii="Sakkal Majalla" w:hAnsi="Sakkal Majalla"/>
          <w:b/>
          <w:bCs/>
          <w:sz w:val="34"/>
        </w:rPr>
        <w:t>:</w:t>
      </w:r>
    </w:p>
    <w:p w14:paraId="75B75B4F" w14:textId="77777777" w:rsidR="008229B3" w:rsidRDefault="008229B3" w:rsidP="008229B3">
      <w:pPr>
        <w:rPr>
          <w:rFonts w:ascii="Sakkal Majalla" w:hAnsi="Sakkal Majalla"/>
          <w:sz w:val="32"/>
          <w:szCs w:val="32"/>
        </w:rPr>
      </w:pPr>
    </w:p>
    <w:p w14:paraId="1636EBE6"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استيراد المكتبة</w:t>
      </w:r>
    </w:p>
    <w:p w14:paraId="54049651"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import pandas as pd</w:t>
      </w:r>
    </w:p>
    <w:p w14:paraId="4F07915E"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إنشاء مجموعة بيانات بسيطة</w:t>
      </w:r>
    </w:p>
    <w:p w14:paraId="7060AB39"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data = {</w:t>
      </w:r>
    </w:p>
    <w:p w14:paraId="47958F03"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الشهر': ['يناير', 'فبراير', 'مارس', 'أبريل', 'مايو', 'يونيو']</w:t>
      </w:r>
      <w:r w:rsidRPr="004166CD">
        <w:rPr>
          <w:rFonts w:ascii="Sakkal Majalla" w:hAnsi="Sakkal Majalla"/>
          <w:sz w:val="34"/>
        </w:rPr>
        <w:t>,</w:t>
      </w:r>
    </w:p>
    <w:p w14:paraId="4F9C2FBE"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المبيعات</w:t>
      </w:r>
      <w:r w:rsidRPr="004166CD">
        <w:rPr>
          <w:rFonts w:ascii="Sakkal Majalla" w:hAnsi="Sakkal Majalla"/>
          <w:sz w:val="34"/>
        </w:rPr>
        <w:t>': [15000, 18000, 22000, 19000, 25000, 28000],</w:t>
      </w:r>
    </w:p>
    <w:p w14:paraId="35E07B11"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التكاليف</w:t>
      </w:r>
      <w:r w:rsidRPr="004166CD">
        <w:rPr>
          <w:rFonts w:ascii="Sakkal Majalla" w:hAnsi="Sakkal Majalla"/>
          <w:sz w:val="34"/>
        </w:rPr>
        <w:t>': [8000, 9000, 11000, 10000, 12000, 13000]</w:t>
      </w:r>
    </w:p>
    <w:p w14:paraId="7FDE1C5B"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w:t>
      </w:r>
    </w:p>
    <w:p w14:paraId="06F2BF74"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تحويل البيانات إلى</w:t>
      </w:r>
      <w:r w:rsidRPr="004166CD">
        <w:rPr>
          <w:rFonts w:ascii="Sakkal Majalla" w:hAnsi="Sakkal Majalla"/>
          <w:sz w:val="34"/>
        </w:rPr>
        <w:t xml:space="preserve"> DataFrame</w:t>
      </w:r>
    </w:p>
    <w:p w14:paraId="29A78A4D"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df = pd.DataFrame(data)</w:t>
      </w:r>
    </w:p>
    <w:p w14:paraId="1B71788D"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عرض البيانات</w:t>
      </w:r>
    </w:p>
    <w:p w14:paraId="6B2A851F"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print(df)</w:t>
      </w:r>
    </w:p>
    <w:p w14:paraId="5941F68A"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حساب الأرباح</w:t>
      </w:r>
    </w:p>
    <w:p w14:paraId="529BE4C6"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df['</w:t>
      </w:r>
      <w:r w:rsidRPr="004166CD">
        <w:rPr>
          <w:rFonts w:ascii="Sakkal Majalla" w:hAnsi="Sakkal Majalla"/>
          <w:sz w:val="34"/>
          <w:rtl/>
        </w:rPr>
        <w:t>الأرباح</w:t>
      </w:r>
      <w:r w:rsidRPr="004166CD">
        <w:rPr>
          <w:rFonts w:ascii="Sakkal Majalla" w:hAnsi="Sakkal Majalla"/>
          <w:sz w:val="34"/>
        </w:rPr>
        <w:t>'] = df['</w:t>
      </w:r>
      <w:r w:rsidRPr="004166CD">
        <w:rPr>
          <w:rFonts w:ascii="Sakkal Majalla" w:hAnsi="Sakkal Majalla"/>
          <w:sz w:val="34"/>
          <w:rtl/>
        </w:rPr>
        <w:t>المبيعات</w:t>
      </w:r>
      <w:r w:rsidRPr="004166CD">
        <w:rPr>
          <w:rFonts w:ascii="Sakkal Majalla" w:hAnsi="Sakkal Majalla"/>
          <w:sz w:val="34"/>
        </w:rPr>
        <w:t>'] - df['</w:t>
      </w:r>
      <w:r w:rsidRPr="004166CD">
        <w:rPr>
          <w:rFonts w:ascii="Sakkal Majalla" w:hAnsi="Sakkal Majalla"/>
          <w:sz w:val="34"/>
          <w:rtl/>
        </w:rPr>
        <w:t>التكاليف</w:t>
      </w:r>
      <w:r w:rsidRPr="004166CD">
        <w:rPr>
          <w:rFonts w:ascii="Sakkal Majalla" w:hAnsi="Sakkal Majalla"/>
          <w:sz w:val="34"/>
        </w:rPr>
        <w:t>']</w:t>
      </w:r>
    </w:p>
    <w:p w14:paraId="41A45533"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عرض البيانات مع عمود الأرباح الجديد</w:t>
      </w:r>
    </w:p>
    <w:p w14:paraId="58655420"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print("\n</w:t>
      </w:r>
      <w:r w:rsidRPr="004166CD">
        <w:rPr>
          <w:rFonts w:ascii="Sakkal Majalla" w:hAnsi="Sakkal Majalla"/>
          <w:sz w:val="34"/>
          <w:rtl/>
        </w:rPr>
        <w:t>البيانات مع الأرباح</w:t>
      </w:r>
      <w:r w:rsidRPr="004166CD">
        <w:rPr>
          <w:rFonts w:ascii="Sakkal Majalla" w:hAnsi="Sakkal Majalla"/>
          <w:sz w:val="34"/>
        </w:rPr>
        <w:t>:")</w:t>
      </w:r>
    </w:p>
    <w:p w14:paraId="42593E38"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print(df)</w:t>
      </w:r>
    </w:p>
    <w:p w14:paraId="74B4C813"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 xml:space="preserve"># </w:t>
      </w:r>
      <w:r w:rsidRPr="004166CD">
        <w:rPr>
          <w:rFonts w:ascii="Sakkal Majalla" w:hAnsi="Sakkal Majalla"/>
          <w:sz w:val="34"/>
          <w:rtl/>
        </w:rPr>
        <w:t>حساب إحصائيات أساسية</w:t>
      </w:r>
    </w:p>
    <w:p w14:paraId="566C8A05"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print("\n</w:t>
      </w:r>
      <w:r w:rsidRPr="004166CD">
        <w:rPr>
          <w:rFonts w:ascii="Sakkal Majalla" w:hAnsi="Sakkal Majalla"/>
          <w:sz w:val="34"/>
          <w:rtl/>
        </w:rPr>
        <w:t>إجمالي المبيعات</w:t>
      </w:r>
      <w:r w:rsidRPr="004166CD">
        <w:rPr>
          <w:rFonts w:ascii="Sakkal Majalla" w:hAnsi="Sakkal Majalla"/>
          <w:sz w:val="34"/>
        </w:rPr>
        <w:t>:", df['</w:t>
      </w:r>
      <w:r w:rsidRPr="004166CD">
        <w:rPr>
          <w:rFonts w:ascii="Sakkal Majalla" w:hAnsi="Sakkal Majalla"/>
          <w:sz w:val="34"/>
          <w:rtl/>
        </w:rPr>
        <w:t>المبيعات</w:t>
      </w:r>
      <w:r w:rsidRPr="004166CD">
        <w:rPr>
          <w:rFonts w:ascii="Sakkal Majalla" w:hAnsi="Sakkal Majalla"/>
          <w:sz w:val="34"/>
        </w:rPr>
        <w:t>'].sum())</w:t>
      </w:r>
    </w:p>
    <w:p w14:paraId="1CF7CB3E"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t>print("</w:t>
      </w:r>
      <w:r w:rsidRPr="004166CD">
        <w:rPr>
          <w:rFonts w:ascii="Sakkal Majalla" w:hAnsi="Sakkal Majalla"/>
          <w:sz w:val="34"/>
          <w:rtl/>
        </w:rPr>
        <w:t>متوسّط المبيعات الشهرية</w:t>
      </w:r>
      <w:r w:rsidRPr="004166CD">
        <w:rPr>
          <w:rFonts w:ascii="Sakkal Majalla" w:hAnsi="Sakkal Majalla"/>
          <w:sz w:val="34"/>
        </w:rPr>
        <w:t>:", df['</w:t>
      </w:r>
      <w:r w:rsidRPr="004166CD">
        <w:rPr>
          <w:rFonts w:ascii="Sakkal Majalla" w:hAnsi="Sakkal Majalla"/>
          <w:sz w:val="34"/>
          <w:rtl/>
        </w:rPr>
        <w:t>المبيعات</w:t>
      </w:r>
      <w:r w:rsidRPr="004166CD">
        <w:rPr>
          <w:rFonts w:ascii="Sakkal Majalla" w:hAnsi="Sakkal Majalla"/>
          <w:sz w:val="34"/>
        </w:rPr>
        <w:t>'].mean())</w:t>
      </w:r>
    </w:p>
    <w:p w14:paraId="693CD2CD" w14:textId="77777777" w:rsidR="008229B3" w:rsidRPr="004166CD" w:rsidRDefault="008229B3" w:rsidP="008229B3">
      <w:pPr>
        <w:shd w:val="clear" w:color="auto" w:fill="F2F2F2" w:themeFill="background1" w:themeFillShade="F2"/>
        <w:bidi w:val="0"/>
        <w:rPr>
          <w:rFonts w:ascii="Sakkal Majalla" w:hAnsi="Sakkal Majalla"/>
          <w:sz w:val="34"/>
          <w:rtl/>
        </w:rPr>
      </w:pPr>
      <w:r w:rsidRPr="004166CD">
        <w:rPr>
          <w:rFonts w:ascii="Sakkal Majalla" w:hAnsi="Sakkal Majalla"/>
          <w:sz w:val="34"/>
        </w:rPr>
        <w:lastRenderedPageBreak/>
        <w:t>print("</w:t>
      </w:r>
      <w:r w:rsidRPr="004166CD">
        <w:rPr>
          <w:rFonts w:ascii="Sakkal Majalla" w:hAnsi="Sakkal Majalla"/>
          <w:sz w:val="34"/>
          <w:rtl/>
        </w:rPr>
        <w:t>أعلى مبيعات</w:t>
      </w:r>
      <w:r w:rsidRPr="004166CD">
        <w:rPr>
          <w:rFonts w:ascii="Sakkal Majalla" w:hAnsi="Sakkal Majalla"/>
          <w:sz w:val="34"/>
        </w:rPr>
        <w:t>:", df['</w:t>
      </w:r>
      <w:r w:rsidRPr="004166CD">
        <w:rPr>
          <w:rFonts w:ascii="Sakkal Majalla" w:hAnsi="Sakkal Majalla"/>
          <w:sz w:val="34"/>
          <w:rtl/>
        </w:rPr>
        <w:t>المبيعات</w:t>
      </w:r>
      <w:r w:rsidRPr="004166CD">
        <w:rPr>
          <w:rFonts w:ascii="Sakkal Majalla" w:hAnsi="Sakkal Majalla"/>
          <w:sz w:val="34"/>
        </w:rPr>
        <w:t>'].max())</w:t>
      </w:r>
    </w:p>
    <w:p w14:paraId="5D6FF509" w14:textId="77777777" w:rsidR="008229B3" w:rsidRPr="004166CD" w:rsidRDefault="008229B3" w:rsidP="008229B3">
      <w:pPr>
        <w:shd w:val="clear" w:color="auto" w:fill="F2F2F2" w:themeFill="background1" w:themeFillShade="F2"/>
        <w:bidi w:val="0"/>
        <w:rPr>
          <w:rFonts w:ascii="Sakkal Majalla" w:hAnsi="Sakkal Majalla"/>
          <w:sz w:val="34"/>
        </w:rPr>
      </w:pPr>
      <w:r w:rsidRPr="004166CD">
        <w:rPr>
          <w:rFonts w:ascii="Sakkal Majalla" w:hAnsi="Sakkal Majalla"/>
          <w:sz w:val="34"/>
        </w:rPr>
        <w:t>print("</w:t>
      </w:r>
      <w:r w:rsidRPr="004166CD">
        <w:rPr>
          <w:rFonts w:ascii="Sakkal Majalla" w:hAnsi="Sakkal Majalla"/>
          <w:sz w:val="34"/>
          <w:rtl/>
        </w:rPr>
        <w:t>الشهر الأفضل</w:t>
      </w:r>
      <w:r w:rsidRPr="004166CD">
        <w:rPr>
          <w:rFonts w:ascii="Sakkal Majalla" w:hAnsi="Sakkal Majalla"/>
          <w:sz w:val="34"/>
        </w:rPr>
        <w:t>:", df.loc[df['</w:t>
      </w:r>
      <w:r w:rsidRPr="004166CD">
        <w:rPr>
          <w:rFonts w:ascii="Sakkal Majalla" w:hAnsi="Sakkal Majalla"/>
          <w:sz w:val="34"/>
          <w:rtl/>
        </w:rPr>
        <w:t>المبيعات</w:t>
      </w:r>
      <w:r w:rsidRPr="004166CD">
        <w:rPr>
          <w:rFonts w:ascii="Sakkal Majalla" w:hAnsi="Sakkal Majalla"/>
          <w:sz w:val="34"/>
        </w:rPr>
        <w:t>'].idxmax(), '</w:t>
      </w:r>
      <w:r w:rsidRPr="004166CD">
        <w:rPr>
          <w:rFonts w:ascii="Sakkal Majalla" w:hAnsi="Sakkal Majalla"/>
          <w:sz w:val="34"/>
          <w:rtl/>
        </w:rPr>
        <w:t>الشهر</w:t>
      </w:r>
      <w:r w:rsidRPr="004166CD">
        <w:rPr>
          <w:rFonts w:ascii="Sakkal Majalla" w:hAnsi="Sakkal Majalla"/>
          <w:sz w:val="34"/>
        </w:rPr>
        <w:t>'])</w:t>
      </w:r>
    </w:p>
    <w:p w14:paraId="5EC4179B" w14:textId="77777777" w:rsidR="008229B3" w:rsidRPr="003A5C66" w:rsidRDefault="008229B3" w:rsidP="008229B3">
      <w:pPr>
        <w:rPr>
          <w:rFonts w:ascii="Sakkal Majalla" w:hAnsi="Sakkal Majalla"/>
          <w:sz w:val="34"/>
          <w:lang w:bidi="ar-SY"/>
        </w:rPr>
      </w:pPr>
      <w:r w:rsidRPr="003A5C66">
        <w:rPr>
          <w:rFonts w:ascii="Sakkal Majalla" w:hAnsi="Sakkal Majalla"/>
          <w:b/>
          <w:bCs/>
          <w:sz w:val="34"/>
          <w:rtl/>
        </w:rPr>
        <w:t>النتيجة المتوقّعة</w:t>
      </w:r>
      <w:r w:rsidRPr="003A5C66">
        <w:rPr>
          <w:rFonts w:ascii="Sakkal Majalla" w:hAnsi="Sakkal Majalla"/>
          <w:b/>
          <w:bCs/>
          <w:sz w:val="34"/>
          <w:lang w:bidi="ar-SY"/>
        </w:rPr>
        <w:t>:</w:t>
      </w:r>
    </w:p>
    <w:p w14:paraId="23CA6C14"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الشهر  المبيعات  التكاليف</w:t>
      </w:r>
    </w:p>
    <w:p w14:paraId="27A0FBC8"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0    </w:t>
      </w:r>
      <w:r w:rsidRPr="001660AA">
        <w:rPr>
          <w:rFonts w:ascii="Sakkal Majalla" w:hAnsi="Sakkal Majalla"/>
          <w:sz w:val="32"/>
          <w:szCs w:val="32"/>
          <w:rtl/>
          <w:lang w:bidi="ar-SY"/>
        </w:rPr>
        <w:t>يناير   15000    8000</w:t>
      </w:r>
    </w:p>
    <w:p w14:paraId="65E7EA31"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1   </w:t>
      </w:r>
      <w:r w:rsidRPr="001660AA">
        <w:rPr>
          <w:rFonts w:ascii="Sakkal Majalla" w:hAnsi="Sakkal Majalla"/>
          <w:sz w:val="32"/>
          <w:szCs w:val="32"/>
          <w:rtl/>
          <w:lang w:bidi="ar-SY"/>
        </w:rPr>
        <w:t>فبراير   18000    9000</w:t>
      </w:r>
    </w:p>
    <w:p w14:paraId="0D103F08"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2     </w:t>
      </w:r>
      <w:r w:rsidRPr="001660AA">
        <w:rPr>
          <w:rFonts w:ascii="Sakkal Majalla" w:hAnsi="Sakkal Majalla"/>
          <w:sz w:val="32"/>
          <w:szCs w:val="32"/>
          <w:rtl/>
          <w:lang w:bidi="ar-SY"/>
        </w:rPr>
        <w:t>مارس   22000   11000</w:t>
      </w:r>
    </w:p>
    <w:p w14:paraId="434ED898"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3    </w:t>
      </w:r>
      <w:r w:rsidRPr="001660AA">
        <w:rPr>
          <w:rFonts w:ascii="Sakkal Majalla" w:hAnsi="Sakkal Majalla"/>
          <w:sz w:val="32"/>
          <w:szCs w:val="32"/>
          <w:rtl/>
          <w:lang w:bidi="ar-SY"/>
        </w:rPr>
        <w:t>أبريل   19000   10000</w:t>
      </w:r>
    </w:p>
    <w:p w14:paraId="42D80C05"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4     </w:t>
      </w:r>
      <w:r w:rsidRPr="001660AA">
        <w:rPr>
          <w:rFonts w:ascii="Sakkal Majalla" w:hAnsi="Sakkal Majalla"/>
          <w:sz w:val="32"/>
          <w:szCs w:val="32"/>
          <w:rtl/>
          <w:lang w:bidi="ar-SY"/>
        </w:rPr>
        <w:t>مايو   25000   12000</w:t>
      </w:r>
    </w:p>
    <w:p w14:paraId="7551FC9F"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5    </w:t>
      </w:r>
      <w:r w:rsidRPr="001660AA">
        <w:rPr>
          <w:rFonts w:ascii="Sakkal Majalla" w:hAnsi="Sakkal Majalla"/>
          <w:sz w:val="32"/>
          <w:szCs w:val="32"/>
          <w:rtl/>
          <w:lang w:bidi="ar-SY"/>
        </w:rPr>
        <w:t>يونيو   28000   13000</w:t>
      </w:r>
    </w:p>
    <w:p w14:paraId="655553AD"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البيانات مع الأرباح</w:t>
      </w:r>
      <w:r w:rsidRPr="001660AA">
        <w:rPr>
          <w:rFonts w:ascii="Sakkal Majalla" w:hAnsi="Sakkal Majalla"/>
          <w:b/>
          <w:bCs/>
          <w:sz w:val="32"/>
          <w:szCs w:val="32"/>
          <w:lang w:bidi="ar-SY"/>
        </w:rPr>
        <w:t>:</w:t>
      </w:r>
    </w:p>
    <w:p w14:paraId="1577EDB1"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lang w:bidi="ar-SY"/>
        </w:rPr>
        <w:t xml:space="preserve">      </w:t>
      </w:r>
      <w:r w:rsidRPr="001660AA">
        <w:rPr>
          <w:rFonts w:ascii="Sakkal Majalla" w:hAnsi="Sakkal Majalla"/>
          <w:b/>
          <w:bCs/>
          <w:sz w:val="32"/>
          <w:szCs w:val="32"/>
          <w:rtl/>
          <w:lang w:bidi="ar-SY"/>
        </w:rPr>
        <w:t>الشهر  المبيعات  التكاليف  الأرباح</w:t>
      </w:r>
    </w:p>
    <w:p w14:paraId="34E64A9C"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0    </w:t>
      </w:r>
      <w:r w:rsidRPr="001660AA">
        <w:rPr>
          <w:rFonts w:ascii="Sakkal Majalla" w:hAnsi="Sakkal Majalla"/>
          <w:sz w:val="32"/>
          <w:szCs w:val="32"/>
          <w:rtl/>
          <w:lang w:bidi="ar-SY"/>
        </w:rPr>
        <w:t>يناير   15000    8000   7000</w:t>
      </w:r>
    </w:p>
    <w:p w14:paraId="01C91C11"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1   </w:t>
      </w:r>
      <w:r w:rsidRPr="001660AA">
        <w:rPr>
          <w:rFonts w:ascii="Sakkal Majalla" w:hAnsi="Sakkal Majalla"/>
          <w:sz w:val="32"/>
          <w:szCs w:val="32"/>
          <w:rtl/>
          <w:lang w:bidi="ar-SY"/>
        </w:rPr>
        <w:t>فبراير   18000    9000   9000</w:t>
      </w:r>
    </w:p>
    <w:p w14:paraId="1B46600A"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2     </w:t>
      </w:r>
      <w:r w:rsidRPr="001660AA">
        <w:rPr>
          <w:rFonts w:ascii="Sakkal Majalla" w:hAnsi="Sakkal Majalla"/>
          <w:sz w:val="32"/>
          <w:szCs w:val="32"/>
          <w:rtl/>
          <w:lang w:bidi="ar-SY"/>
        </w:rPr>
        <w:t>مارس   22000   11000  11000</w:t>
      </w:r>
    </w:p>
    <w:p w14:paraId="75DF2B62"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3    </w:t>
      </w:r>
      <w:r w:rsidRPr="001660AA">
        <w:rPr>
          <w:rFonts w:ascii="Sakkal Majalla" w:hAnsi="Sakkal Majalla"/>
          <w:sz w:val="32"/>
          <w:szCs w:val="32"/>
          <w:rtl/>
          <w:lang w:bidi="ar-SY"/>
        </w:rPr>
        <w:t>أبريل   19000   10000   9000</w:t>
      </w:r>
    </w:p>
    <w:p w14:paraId="0D9057F3"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4     </w:t>
      </w:r>
      <w:r w:rsidRPr="001660AA">
        <w:rPr>
          <w:rFonts w:ascii="Sakkal Majalla" w:hAnsi="Sakkal Majalla"/>
          <w:sz w:val="32"/>
          <w:szCs w:val="32"/>
          <w:rtl/>
          <w:lang w:bidi="ar-SY"/>
        </w:rPr>
        <w:t>مايو   25000   12000  13000</w:t>
      </w:r>
    </w:p>
    <w:p w14:paraId="758AB6CD" w14:textId="77777777" w:rsidR="008229B3" w:rsidRPr="001660AA" w:rsidRDefault="008229B3" w:rsidP="008229B3">
      <w:pPr>
        <w:shd w:val="clear" w:color="auto" w:fill="F2F2F2" w:themeFill="background1" w:themeFillShade="F2"/>
        <w:bidi w:val="0"/>
        <w:rPr>
          <w:rFonts w:ascii="Sakkal Majalla" w:hAnsi="Sakkal Majalla"/>
          <w:sz w:val="32"/>
          <w:szCs w:val="32"/>
          <w:rtl/>
          <w:lang w:bidi="ar-SY"/>
        </w:rPr>
      </w:pPr>
      <w:r w:rsidRPr="001660AA">
        <w:rPr>
          <w:rFonts w:ascii="Sakkal Majalla" w:hAnsi="Sakkal Majalla"/>
          <w:sz w:val="32"/>
          <w:szCs w:val="32"/>
          <w:lang w:bidi="ar-SY"/>
        </w:rPr>
        <w:t xml:space="preserve">5    </w:t>
      </w:r>
      <w:r w:rsidRPr="001660AA">
        <w:rPr>
          <w:rFonts w:ascii="Sakkal Majalla" w:hAnsi="Sakkal Majalla"/>
          <w:sz w:val="32"/>
          <w:szCs w:val="32"/>
          <w:rtl/>
          <w:lang w:bidi="ar-SY"/>
        </w:rPr>
        <w:t>يونيو   28000   13000  15000</w:t>
      </w:r>
    </w:p>
    <w:p w14:paraId="6593D925"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إجمالي المبيعات: 127000</w:t>
      </w:r>
    </w:p>
    <w:p w14:paraId="73FE5840"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متوسّط المبيعات الشهرية: 21166.67</w:t>
      </w:r>
    </w:p>
    <w:p w14:paraId="7F8C7A18"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أعلى مبيعات: 28000</w:t>
      </w:r>
    </w:p>
    <w:p w14:paraId="4B34EBD2" w14:textId="77777777" w:rsidR="008229B3" w:rsidRPr="001660AA" w:rsidRDefault="008229B3" w:rsidP="008229B3">
      <w:pPr>
        <w:shd w:val="clear" w:color="auto" w:fill="F2F2F2" w:themeFill="background1" w:themeFillShade="F2"/>
        <w:bidi w:val="0"/>
        <w:rPr>
          <w:rFonts w:ascii="Sakkal Majalla" w:hAnsi="Sakkal Majalla"/>
          <w:b/>
          <w:bCs/>
          <w:sz w:val="32"/>
          <w:szCs w:val="32"/>
          <w:rtl/>
          <w:lang w:bidi="ar-SY"/>
        </w:rPr>
      </w:pPr>
      <w:r w:rsidRPr="001660AA">
        <w:rPr>
          <w:rFonts w:ascii="Sakkal Majalla" w:hAnsi="Sakkal Majalla"/>
          <w:b/>
          <w:bCs/>
          <w:sz w:val="32"/>
          <w:szCs w:val="32"/>
          <w:rtl/>
          <w:lang w:bidi="ar-SY"/>
        </w:rPr>
        <w:t>الشهر الأفضل: يونيو</w:t>
      </w:r>
    </w:p>
    <w:p w14:paraId="4847AFEE" w14:textId="77777777" w:rsidR="008229B3" w:rsidRDefault="008229B3" w:rsidP="008229B3">
      <w:pPr>
        <w:jc w:val="center"/>
        <w:rPr>
          <w:rFonts w:ascii="Sakkal Majalla" w:hAnsi="Sakkal Majalla"/>
          <w:b/>
          <w:bCs/>
          <w:color w:val="008000"/>
          <w:sz w:val="32"/>
          <w:szCs w:val="32"/>
          <w:rtl/>
        </w:rPr>
      </w:pPr>
    </w:p>
    <w:p w14:paraId="013512BC" w14:textId="77777777" w:rsidR="008229B3" w:rsidRPr="003A5C66" w:rsidRDefault="008229B3" w:rsidP="003A5C66">
      <w:pPr>
        <w:keepNext/>
        <w:pageBreakBefore/>
        <w:rPr>
          <w:rFonts w:ascii="Sakkal Majalla" w:hAnsi="Sakkal Majalla"/>
          <w:sz w:val="34"/>
        </w:rPr>
      </w:pPr>
      <w:r w:rsidRPr="003A5C66">
        <w:rPr>
          <w:rFonts w:ascii="Sakkal Majalla" w:hAnsi="Sakkal Majalla"/>
          <w:b/>
          <w:bCs/>
          <w:sz w:val="34"/>
          <w:rtl/>
        </w:rPr>
        <w:lastRenderedPageBreak/>
        <w:t>عمليات شائعة في</w:t>
      </w:r>
      <w:r w:rsidRPr="003A5C66">
        <w:rPr>
          <w:rFonts w:ascii="Sakkal Majalla" w:hAnsi="Sakkal Majalla"/>
          <w:b/>
          <w:bCs/>
          <w:sz w:val="34"/>
        </w:rPr>
        <w:t xml:space="preserve"> Pandas:</w:t>
      </w:r>
    </w:p>
    <w:p w14:paraId="6C1C5E88"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قراءة بيانات من ملف</w:t>
      </w:r>
      <w:r w:rsidRPr="001660AA">
        <w:rPr>
          <w:rFonts w:ascii="Sakkal Majalla" w:hAnsi="Sakkal Majalla"/>
          <w:b/>
          <w:bCs/>
          <w:sz w:val="32"/>
          <w:szCs w:val="32"/>
        </w:rPr>
        <w:t xml:space="preserve"> CSV</w:t>
      </w:r>
    </w:p>
    <w:p w14:paraId="17637601"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df = pd.read_csv('sales_data.csv')</w:t>
      </w:r>
    </w:p>
    <w:p w14:paraId="5DB2C746"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عرض أوّل 5 صفوف</w:t>
      </w:r>
    </w:p>
    <w:p w14:paraId="2E93AA23"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print(df.head())</w:t>
      </w:r>
    </w:p>
    <w:p w14:paraId="71F2D528"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معلومات عن البيانات</w:t>
      </w:r>
    </w:p>
    <w:p w14:paraId="0BE85493"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print(df.info())</w:t>
      </w:r>
    </w:p>
    <w:p w14:paraId="6B013463"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إحصائيات وصفية</w:t>
      </w:r>
    </w:p>
    <w:p w14:paraId="2843A184"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print(df.describe())</w:t>
      </w:r>
    </w:p>
    <w:p w14:paraId="45981FFE"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تصفية البيانات (عرض الصفوف التي المبيعات فيها أكبر من 20000)</w:t>
      </w:r>
    </w:p>
    <w:p w14:paraId="7810215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high_sales = df[df</w:t>
      </w:r>
      <w:r w:rsidRPr="001660AA">
        <w:rPr>
          <w:rFonts w:ascii="Sakkal Majalla" w:hAnsi="Sakkal Majalla"/>
          <w:sz w:val="32"/>
          <w:szCs w:val="32"/>
          <w:rtl/>
        </w:rPr>
        <w:t>['المبيعات'] &gt; 20000</w:t>
      </w:r>
      <w:r w:rsidRPr="001660AA">
        <w:rPr>
          <w:rFonts w:ascii="Sakkal Majalla" w:hAnsi="Sakkal Majalla"/>
          <w:sz w:val="32"/>
          <w:szCs w:val="32"/>
        </w:rPr>
        <w:t>]</w:t>
      </w:r>
    </w:p>
    <w:p w14:paraId="1DDC3783"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print(high_sales)</w:t>
      </w:r>
    </w:p>
    <w:p w14:paraId="244A70E3"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ترتيب البيانات تنازلياً حسب المبيعات</w:t>
      </w:r>
    </w:p>
    <w:p w14:paraId="56D9753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df_sorted = df.sort_values('</w:t>
      </w:r>
      <w:r w:rsidRPr="001660AA">
        <w:rPr>
          <w:rFonts w:ascii="Sakkal Majalla" w:hAnsi="Sakkal Majalla"/>
          <w:sz w:val="32"/>
          <w:szCs w:val="32"/>
          <w:rtl/>
        </w:rPr>
        <w:t>المبيعات</w:t>
      </w:r>
      <w:r w:rsidRPr="001660AA">
        <w:rPr>
          <w:rFonts w:ascii="Sakkal Majalla" w:hAnsi="Sakkal Majalla"/>
          <w:sz w:val="32"/>
          <w:szCs w:val="32"/>
        </w:rPr>
        <w:t>', ascending=False)</w:t>
      </w:r>
    </w:p>
    <w:p w14:paraId="6F722354"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print(df_sorted)</w:t>
      </w:r>
    </w:p>
    <w:p w14:paraId="08C24CBF" w14:textId="77777777" w:rsidR="008229B3" w:rsidRPr="001660AA" w:rsidRDefault="008229B3" w:rsidP="008229B3">
      <w:pPr>
        <w:shd w:val="clear" w:color="auto" w:fill="F2F2F2" w:themeFill="background1" w:themeFillShade="F2"/>
        <w:bidi w:val="0"/>
        <w:rPr>
          <w:rFonts w:ascii="Sakkal Majalla" w:hAnsi="Sakkal Majalla"/>
          <w:b/>
          <w:bCs/>
          <w:sz w:val="32"/>
          <w:szCs w:val="32"/>
          <w:rtl/>
        </w:rPr>
      </w:pPr>
      <w:r w:rsidRPr="001660AA">
        <w:rPr>
          <w:rFonts w:ascii="Sakkal Majalla" w:hAnsi="Sakkal Majalla"/>
          <w:b/>
          <w:bCs/>
          <w:sz w:val="32"/>
          <w:szCs w:val="32"/>
        </w:rPr>
        <w:t xml:space="preserve"># </w:t>
      </w:r>
      <w:r w:rsidRPr="001660AA">
        <w:rPr>
          <w:rFonts w:ascii="Sakkal Majalla" w:hAnsi="Sakkal Majalla"/>
          <w:b/>
          <w:bCs/>
          <w:sz w:val="32"/>
          <w:szCs w:val="32"/>
          <w:rtl/>
        </w:rPr>
        <w:t>حساب مجموع كلّ عمود</w:t>
      </w:r>
    </w:p>
    <w:p w14:paraId="2106FF59"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totals = df.sum()</w:t>
      </w:r>
    </w:p>
    <w:p w14:paraId="247EC982"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print(totals)</w:t>
      </w:r>
    </w:p>
    <w:p w14:paraId="2F054157" w14:textId="77777777" w:rsidR="008229B3" w:rsidRDefault="008229B3" w:rsidP="008229B3">
      <w:pPr>
        <w:jc w:val="center"/>
        <w:rPr>
          <w:rFonts w:ascii="Sakkal Majalla" w:hAnsi="Sakkal Majalla"/>
          <w:b/>
          <w:bCs/>
          <w:color w:val="008000"/>
          <w:sz w:val="32"/>
          <w:szCs w:val="32"/>
          <w:rtl/>
        </w:rPr>
      </w:pPr>
    </w:p>
    <w:p w14:paraId="77A87A86" w14:textId="3E7D367E" w:rsidR="008229B3" w:rsidRPr="003A5C66" w:rsidRDefault="003A5C66" w:rsidP="003A5C66">
      <w:pPr>
        <w:keepNext/>
        <w:pageBreakBefore/>
        <w:rPr>
          <w:rFonts w:ascii="Sakkal Majalla" w:hAnsi="Sakkal Majalla"/>
          <w:b/>
          <w:bCs/>
          <w:color w:val="C00000"/>
          <w:sz w:val="34"/>
        </w:rPr>
      </w:pPr>
      <w:r w:rsidRPr="003A5C66">
        <w:rPr>
          <w:rFonts w:ascii="Sakkal Majalla" w:hAnsi="Sakkal Majalla"/>
          <w:b/>
          <w:bCs/>
          <w:color w:val="C00000"/>
          <w:sz w:val="34"/>
        </w:rPr>
        <w:lastRenderedPageBreak/>
        <w:t>9.4</w:t>
      </w:r>
      <w:r w:rsidR="008229B3" w:rsidRPr="003A5C66">
        <w:rPr>
          <w:rFonts w:ascii="Sakkal Majalla" w:hAnsi="Sakkal Majalla"/>
          <w:b/>
          <w:bCs/>
          <w:color w:val="C00000"/>
          <w:sz w:val="34"/>
          <w:rtl/>
        </w:rPr>
        <w:t>مكتبة</w:t>
      </w:r>
      <w:r w:rsidR="008229B3" w:rsidRPr="003A5C66">
        <w:rPr>
          <w:rFonts w:ascii="Sakkal Majalla" w:hAnsi="Sakkal Majalla"/>
          <w:b/>
          <w:bCs/>
          <w:color w:val="C00000"/>
          <w:sz w:val="34"/>
        </w:rPr>
        <w:t xml:space="preserve"> Matplotlib - </w:t>
      </w:r>
      <w:r w:rsidR="008229B3" w:rsidRPr="003A5C66">
        <w:rPr>
          <w:rFonts w:ascii="Sakkal Majalla" w:hAnsi="Sakkal Majalla"/>
          <w:b/>
          <w:bCs/>
          <w:color w:val="C00000"/>
          <w:sz w:val="34"/>
          <w:rtl/>
        </w:rPr>
        <w:t>التصوير البياني للبيانات</w:t>
      </w:r>
    </w:p>
    <w:p w14:paraId="1571514E" w14:textId="77777777" w:rsidR="008229B3" w:rsidRPr="003A5C66" w:rsidRDefault="008229B3" w:rsidP="008229B3">
      <w:pPr>
        <w:rPr>
          <w:rFonts w:ascii="Sakkal Majalla" w:hAnsi="Sakkal Majalla"/>
          <w:sz w:val="34"/>
        </w:rPr>
      </w:pPr>
      <w:r w:rsidRPr="003A5C66">
        <w:rPr>
          <w:rFonts w:ascii="Sakkal Majalla" w:hAnsi="Sakkal Majalla"/>
          <w:sz w:val="34"/>
          <w:rtl/>
        </w:rPr>
        <w:t>التصوير البياني</w:t>
      </w:r>
      <w:r w:rsidRPr="003A5C66">
        <w:rPr>
          <w:rFonts w:ascii="Sakkal Majalla" w:hAnsi="Sakkal Majalla"/>
          <w:sz w:val="34"/>
        </w:rPr>
        <w:t xml:space="preserve"> (Data Visualization) </w:t>
      </w:r>
      <w:r w:rsidRPr="003A5C66">
        <w:rPr>
          <w:rFonts w:ascii="Sakkal Majalla" w:hAnsi="Sakkal Majalla"/>
          <w:sz w:val="34"/>
          <w:rtl/>
        </w:rPr>
        <w:t>هو أحد أهمّ جوانب تحليل البيانات. كما يقول المثل: "صورة واحدة تساوي ألف كلمة</w:t>
      </w:r>
      <w:r w:rsidRPr="003A5C66">
        <w:rPr>
          <w:rFonts w:ascii="Sakkal Majalla" w:hAnsi="Sakkal Majalla"/>
          <w:sz w:val="34"/>
        </w:rPr>
        <w:t xml:space="preserve">". Matplotlib </w:t>
      </w:r>
      <w:r w:rsidRPr="003A5C66">
        <w:rPr>
          <w:rFonts w:ascii="Sakkal Majalla" w:hAnsi="Sakkal Majalla"/>
          <w:sz w:val="34"/>
          <w:rtl/>
        </w:rPr>
        <w:t>هي المكتبة الأساسية للتصوير البياني في</w:t>
      </w:r>
      <w:r w:rsidRPr="003A5C66">
        <w:rPr>
          <w:rFonts w:ascii="Sakkal Majalla" w:hAnsi="Sakkal Majalla"/>
          <w:sz w:val="34"/>
        </w:rPr>
        <w:t xml:space="preserve"> Python.</w:t>
      </w:r>
    </w:p>
    <w:p w14:paraId="3748E318" w14:textId="4F119B5B" w:rsidR="008229B3" w:rsidRPr="003A5C66" w:rsidRDefault="003A5C66" w:rsidP="008229B3">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887040" behindDoc="0" locked="0" layoutInCell="1" allowOverlap="1" wp14:anchorId="7181C05B" wp14:editId="1D3A2051">
                <wp:simplePos x="0" y="0"/>
                <wp:positionH relativeFrom="column">
                  <wp:posOffset>5372100</wp:posOffset>
                </wp:positionH>
                <wp:positionV relativeFrom="paragraph">
                  <wp:posOffset>1270</wp:posOffset>
                </wp:positionV>
                <wp:extent cx="361315" cy="324485"/>
                <wp:effectExtent l="0" t="0" r="635" b="0"/>
                <wp:wrapSquare wrapText="bothSides"/>
                <wp:docPr id="724517950"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2129727014"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95816589"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67A2384" id="Group 20" o:spid="_x0000_s1026" style="position:absolute;margin-left:423pt;margin-top:.1pt;width:28.45pt;height:25.55pt;z-index:25288704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" fillcolor="#168489" strokecolor="#168489" strokeweight="1pt">
                  <v:stroke joinstyle="miter"/>
                </v:roundrect>
                <w10:wrap type="square"/>
              </v:group>
            </w:pict>
          </mc:Fallback>
        </mc:AlternateContent>
      </w:r>
      <w:r w:rsidR="008229B3" w:rsidRPr="003A5C66">
        <w:rPr>
          <w:rFonts w:ascii="Sakkal Majalla" w:hAnsi="Sakkal Majalla"/>
          <w:b/>
          <w:bCs/>
          <w:sz w:val="34"/>
          <w:rtl/>
        </w:rPr>
        <w:t>مثال عملي (5) - رسم بياني لمبيعات الأشهر</w:t>
      </w:r>
      <w:r w:rsidR="008229B3" w:rsidRPr="003A5C66">
        <w:rPr>
          <w:rFonts w:ascii="Sakkal Majalla" w:hAnsi="Sakkal Majalla"/>
          <w:b/>
          <w:bCs/>
          <w:sz w:val="34"/>
        </w:rPr>
        <w:t>:</w:t>
      </w:r>
    </w:p>
    <w:p w14:paraId="023CEDAF"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import pandas as pd</w:t>
      </w:r>
    </w:p>
    <w:p w14:paraId="7676FD81"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import matplotlib.pyplot as plt</w:t>
      </w:r>
    </w:p>
    <w:p w14:paraId="4DE8412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البيانات من المثال السابق</w:t>
      </w:r>
    </w:p>
    <w:p w14:paraId="6217D59F"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data = {</w:t>
      </w:r>
    </w:p>
    <w:p w14:paraId="476B22E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الشهر': ['يناير', 'فبراير', 'مارس', 'أبريل', 'مايو', 'يونيو']</w:t>
      </w:r>
      <w:r w:rsidRPr="001660AA">
        <w:rPr>
          <w:rFonts w:ascii="Sakkal Majalla" w:hAnsi="Sakkal Majalla"/>
          <w:sz w:val="32"/>
          <w:szCs w:val="32"/>
        </w:rPr>
        <w:t>,</w:t>
      </w:r>
    </w:p>
    <w:p w14:paraId="7426F891"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المبيعات</w:t>
      </w:r>
      <w:r w:rsidRPr="001660AA">
        <w:rPr>
          <w:rFonts w:ascii="Sakkal Majalla" w:hAnsi="Sakkal Majalla"/>
          <w:sz w:val="32"/>
          <w:szCs w:val="32"/>
        </w:rPr>
        <w:t>': [15000, 18000, 22000, 19000, 25000, 28000],</w:t>
      </w:r>
    </w:p>
    <w:p w14:paraId="161ACE29"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التكاليف</w:t>
      </w:r>
      <w:r w:rsidRPr="001660AA">
        <w:rPr>
          <w:rFonts w:ascii="Sakkal Majalla" w:hAnsi="Sakkal Majalla"/>
          <w:sz w:val="32"/>
          <w:szCs w:val="32"/>
        </w:rPr>
        <w:t>': [8000, 9000, 11000, 10000, 12000, 13000]</w:t>
      </w:r>
    </w:p>
    <w:p w14:paraId="1D63BB8F"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w:t>
      </w:r>
    </w:p>
    <w:p w14:paraId="161F2D6D"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df = pd.DataFrame(data)</w:t>
      </w:r>
    </w:p>
    <w:p w14:paraId="451E653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df['</w:t>
      </w:r>
      <w:r w:rsidRPr="001660AA">
        <w:rPr>
          <w:rFonts w:ascii="Sakkal Majalla" w:hAnsi="Sakkal Majalla"/>
          <w:sz w:val="32"/>
          <w:szCs w:val="32"/>
          <w:rtl/>
        </w:rPr>
        <w:t>الأرباح</w:t>
      </w:r>
      <w:r w:rsidRPr="001660AA">
        <w:rPr>
          <w:rFonts w:ascii="Sakkal Majalla" w:hAnsi="Sakkal Majalla"/>
          <w:sz w:val="32"/>
          <w:szCs w:val="32"/>
        </w:rPr>
        <w:t>'] = df['</w:t>
      </w:r>
      <w:r w:rsidRPr="001660AA">
        <w:rPr>
          <w:rFonts w:ascii="Sakkal Majalla" w:hAnsi="Sakkal Majalla"/>
          <w:sz w:val="32"/>
          <w:szCs w:val="32"/>
          <w:rtl/>
        </w:rPr>
        <w:t>المبيعات</w:t>
      </w:r>
      <w:r w:rsidRPr="001660AA">
        <w:rPr>
          <w:rFonts w:ascii="Sakkal Majalla" w:hAnsi="Sakkal Majalla"/>
          <w:sz w:val="32"/>
          <w:szCs w:val="32"/>
        </w:rPr>
        <w:t>'] - df['</w:t>
      </w:r>
      <w:r w:rsidRPr="001660AA">
        <w:rPr>
          <w:rFonts w:ascii="Sakkal Majalla" w:hAnsi="Sakkal Majalla"/>
          <w:sz w:val="32"/>
          <w:szCs w:val="32"/>
          <w:rtl/>
        </w:rPr>
        <w:t>التكاليف</w:t>
      </w:r>
      <w:r w:rsidRPr="001660AA">
        <w:rPr>
          <w:rFonts w:ascii="Sakkal Majalla" w:hAnsi="Sakkal Majalla"/>
          <w:sz w:val="32"/>
          <w:szCs w:val="32"/>
        </w:rPr>
        <w:t>']</w:t>
      </w:r>
    </w:p>
    <w:p w14:paraId="3A1DFF25"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رسم بياني خطّي للمبيعات</w:t>
      </w:r>
    </w:p>
    <w:p w14:paraId="2BD1F434"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plt.figure(figsize=(10, 6))</w:t>
      </w:r>
    </w:p>
    <w:p w14:paraId="3092267D"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plt.plot(df['</w:t>
      </w:r>
      <w:r w:rsidRPr="001660AA">
        <w:rPr>
          <w:rFonts w:ascii="Sakkal Majalla" w:hAnsi="Sakkal Majalla"/>
          <w:sz w:val="32"/>
          <w:szCs w:val="32"/>
          <w:rtl/>
        </w:rPr>
        <w:t>الشهر</w:t>
      </w:r>
      <w:r w:rsidRPr="001660AA">
        <w:rPr>
          <w:rFonts w:ascii="Sakkal Majalla" w:hAnsi="Sakkal Majalla"/>
          <w:sz w:val="32"/>
          <w:szCs w:val="32"/>
        </w:rPr>
        <w:t>'], df['</w:t>
      </w:r>
      <w:r w:rsidRPr="001660AA">
        <w:rPr>
          <w:rFonts w:ascii="Sakkal Majalla" w:hAnsi="Sakkal Majalla"/>
          <w:sz w:val="32"/>
          <w:szCs w:val="32"/>
          <w:rtl/>
        </w:rPr>
        <w:t>المبيعات</w:t>
      </w:r>
      <w:r w:rsidRPr="001660AA">
        <w:rPr>
          <w:rFonts w:ascii="Sakkal Majalla" w:hAnsi="Sakkal Majalla"/>
          <w:sz w:val="32"/>
          <w:szCs w:val="32"/>
        </w:rPr>
        <w:t>'], marker='o', linewidth=2, markersize=8)</w:t>
      </w:r>
    </w:p>
    <w:p w14:paraId="71DB5AB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plt.title('</w:t>
      </w:r>
      <w:r w:rsidRPr="001660AA">
        <w:rPr>
          <w:rFonts w:ascii="Sakkal Majalla" w:hAnsi="Sakkal Majalla"/>
          <w:sz w:val="32"/>
          <w:szCs w:val="32"/>
          <w:rtl/>
        </w:rPr>
        <w:t>تطوّر المبيعات الشهرية</w:t>
      </w:r>
      <w:r w:rsidRPr="001660AA">
        <w:rPr>
          <w:rFonts w:ascii="Sakkal Majalla" w:hAnsi="Sakkal Majalla"/>
          <w:sz w:val="32"/>
          <w:szCs w:val="32"/>
        </w:rPr>
        <w:t>', fontsize=16)</w:t>
      </w:r>
    </w:p>
    <w:p w14:paraId="0733AEAB"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plt.xlabel('</w:t>
      </w:r>
      <w:r w:rsidRPr="001660AA">
        <w:rPr>
          <w:rFonts w:ascii="Sakkal Majalla" w:hAnsi="Sakkal Majalla"/>
          <w:sz w:val="32"/>
          <w:szCs w:val="32"/>
          <w:rtl/>
        </w:rPr>
        <w:t>الشهر</w:t>
      </w:r>
      <w:r w:rsidRPr="001660AA">
        <w:rPr>
          <w:rFonts w:ascii="Sakkal Majalla" w:hAnsi="Sakkal Majalla"/>
          <w:sz w:val="32"/>
          <w:szCs w:val="32"/>
        </w:rPr>
        <w:t>', fontsize=12)</w:t>
      </w:r>
    </w:p>
    <w:p w14:paraId="64C09296"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plt.ylabel('</w:t>
      </w:r>
      <w:r w:rsidRPr="001660AA">
        <w:rPr>
          <w:rFonts w:ascii="Sakkal Majalla" w:hAnsi="Sakkal Majalla"/>
          <w:sz w:val="32"/>
          <w:szCs w:val="32"/>
          <w:rtl/>
        </w:rPr>
        <w:t>المبيعات (بالريال)</w:t>
      </w:r>
      <w:r w:rsidRPr="001660AA">
        <w:rPr>
          <w:rFonts w:ascii="Sakkal Majalla" w:hAnsi="Sakkal Majalla"/>
          <w:sz w:val="32"/>
          <w:szCs w:val="32"/>
        </w:rPr>
        <w:t>', fontsize=12)</w:t>
      </w:r>
    </w:p>
    <w:p w14:paraId="4AC474B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plt.grid(True, alpha=0.3)</w:t>
      </w:r>
    </w:p>
    <w:p w14:paraId="6DBF2DE1"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plt.tight_layout()</w:t>
      </w:r>
    </w:p>
    <w:p w14:paraId="5A500BEB"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plt.show()</w:t>
      </w:r>
    </w:p>
    <w:p w14:paraId="4BE627E3"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رسم بياني عمودي مقارن</w:t>
      </w:r>
    </w:p>
    <w:p w14:paraId="5795106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plt.figure(figsize=(12, 6))</w:t>
      </w:r>
    </w:p>
    <w:p w14:paraId="0CA3DABA"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x = range(len(df))</w:t>
      </w:r>
    </w:p>
    <w:p w14:paraId="050ABCB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width = 0.25</w:t>
      </w:r>
    </w:p>
    <w:p w14:paraId="07F71D64"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lastRenderedPageBreak/>
        <w:t>plt.bar([i - width for i in x], df['</w:t>
      </w:r>
      <w:r w:rsidRPr="001660AA">
        <w:rPr>
          <w:rFonts w:ascii="Sakkal Majalla" w:hAnsi="Sakkal Majalla"/>
          <w:sz w:val="32"/>
          <w:szCs w:val="32"/>
          <w:rtl/>
        </w:rPr>
        <w:t>المبيعات</w:t>
      </w:r>
      <w:r w:rsidRPr="001660AA">
        <w:rPr>
          <w:rFonts w:ascii="Sakkal Majalla" w:hAnsi="Sakkal Majalla"/>
          <w:sz w:val="32"/>
          <w:szCs w:val="32"/>
        </w:rPr>
        <w:t>'], width=width, label='</w:t>
      </w:r>
      <w:r w:rsidRPr="001660AA">
        <w:rPr>
          <w:rFonts w:ascii="Sakkal Majalla" w:hAnsi="Sakkal Majalla"/>
          <w:sz w:val="32"/>
          <w:szCs w:val="32"/>
          <w:rtl/>
        </w:rPr>
        <w:t>المبيعات</w:t>
      </w:r>
      <w:r w:rsidRPr="001660AA">
        <w:rPr>
          <w:rFonts w:ascii="Sakkal Majalla" w:hAnsi="Sakkal Majalla"/>
          <w:sz w:val="32"/>
          <w:szCs w:val="32"/>
        </w:rPr>
        <w:t>', color='#2ecc71')</w:t>
      </w:r>
    </w:p>
    <w:p w14:paraId="2E2F356F"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plt.bar(x, df['</w:t>
      </w:r>
      <w:r w:rsidRPr="001660AA">
        <w:rPr>
          <w:rFonts w:ascii="Sakkal Majalla" w:hAnsi="Sakkal Majalla"/>
          <w:sz w:val="32"/>
          <w:szCs w:val="32"/>
          <w:rtl/>
        </w:rPr>
        <w:t>التكاليف</w:t>
      </w:r>
      <w:r w:rsidRPr="001660AA">
        <w:rPr>
          <w:rFonts w:ascii="Sakkal Majalla" w:hAnsi="Sakkal Majalla"/>
          <w:sz w:val="32"/>
          <w:szCs w:val="32"/>
        </w:rPr>
        <w:t>'], width=width, label='</w:t>
      </w:r>
      <w:r w:rsidRPr="001660AA">
        <w:rPr>
          <w:rFonts w:ascii="Sakkal Majalla" w:hAnsi="Sakkal Majalla"/>
          <w:sz w:val="32"/>
          <w:szCs w:val="32"/>
          <w:rtl/>
        </w:rPr>
        <w:t>التكاليف</w:t>
      </w:r>
      <w:r w:rsidRPr="001660AA">
        <w:rPr>
          <w:rFonts w:ascii="Sakkal Majalla" w:hAnsi="Sakkal Majalla"/>
          <w:sz w:val="32"/>
          <w:szCs w:val="32"/>
        </w:rPr>
        <w:t>', color='#e74c3c')</w:t>
      </w:r>
    </w:p>
    <w:p w14:paraId="6421AE53"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plt.bar([i + width for i in x], df['</w:t>
      </w:r>
      <w:r w:rsidRPr="001660AA">
        <w:rPr>
          <w:rFonts w:ascii="Sakkal Majalla" w:hAnsi="Sakkal Majalla"/>
          <w:sz w:val="32"/>
          <w:szCs w:val="32"/>
          <w:rtl/>
        </w:rPr>
        <w:t>الأرباح</w:t>
      </w:r>
      <w:r w:rsidRPr="001660AA">
        <w:rPr>
          <w:rFonts w:ascii="Sakkal Majalla" w:hAnsi="Sakkal Majalla"/>
          <w:sz w:val="32"/>
          <w:szCs w:val="32"/>
        </w:rPr>
        <w:t>'], width=width, label='</w:t>
      </w:r>
      <w:r w:rsidRPr="001660AA">
        <w:rPr>
          <w:rFonts w:ascii="Sakkal Majalla" w:hAnsi="Sakkal Majalla"/>
          <w:sz w:val="32"/>
          <w:szCs w:val="32"/>
          <w:rtl/>
        </w:rPr>
        <w:t>الأرباح</w:t>
      </w:r>
      <w:r w:rsidRPr="001660AA">
        <w:rPr>
          <w:rFonts w:ascii="Sakkal Majalla" w:hAnsi="Sakkal Majalla"/>
          <w:sz w:val="32"/>
          <w:szCs w:val="32"/>
        </w:rPr>
        <w:t>', color='#3498db')</w:t>
      </w:r>
    </w:p>
    <w:p w14:paraId="7B299F8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plt.xlabel('</w:t>
      </w:r>
      <w:r w:rsidRPr="001660AA">
        <w:rPr>
          <w:rFonts w:ascii="Sakkal Majalla" w:hAnsi="Sakkal Majalla"/>
          <w:sz w:val="32"/>
          <w:szCs w:val="32"/>
          <w:rtl/>
        </w:rPr>
        <w:t>الشهر</w:t>
      </w:r>
      <w:r w:rsidRPr="001660AA">
        <w:rPr>
          <w:rFonts w:ascii="Sakkal Majalla" w:hAnsi="Sakkal Majalla"/>
          <w:sz w:val="32"/>
          <w:szCs w:val="32"/>
        </w:rPr>
        <w:t>', fontsize=12)</w:t>
      </w:r>
    </w:p>
    <w:p w14:paraId="06DA2E81"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plt.ylabel('</w:t>
      </w:r>
      <w:r w:rsidRPr="001660AA">
        <w:rPr>
          <w:rFonts w:ascii="Sakkal Majalla" w:hAnsi="Sakkal Majalla"/>
          <w:sz w:val="32"/>
          <w:szCs w:val="32"/>
          <w:rtl/>
        </w:rPr>
        <w:t>المبلغ (بالريال)</w:t>
      </w:r>
      <w:r w:rsidRPr="001660AA">
        <w:rPr>
          <w:rFonts w:ascii="Sakkal Majalla" w:hAnsi="Sakkal Majalla"/>
          <w:sz w:val="32"/>
          <w:szCs w:val="32"/>
        </w:rPr>
        <w:t>', fontsize=12)</w:t>
      </w:r>
    </w:p>
    <w:p w14:paraId="7B36B558"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plt.title('</w:t>
      </w:r>
      <w:r w:rsidRPr="001660AA">
        <w:rPr>
          <w:rFonts w:ascii="Sakkal Majalla" w:hAnsi="Sakkal Majalla"/>
          <w:sz w:val="32"/>
          <w:szCs w:val="32"/>
          <w:rtl/>
        </w:rPr>
        <w:t>مقارنة المبيعات والتكاليف والأرباح</w:t>
      </w:r>
      <w:r w:rsidRPr="001660AA">
        <w:rPr>
          <w:rFonts w:ascii="Sakkal Majalla" w:hAnsi="Sakkal Majalla"/>
          <w:sz w:val="32"/>
          <w:szCs w:val="32"/>
        </w:rPr>
        <w:t>', fontsize=16)</w:t>
      </w:r>
    </w:p>
    <w:p w14:paraId="7CD7F0CB"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plt.xticks(x, df['</w:t>
      </w:r>
      <w:r w:rsidRPr="001660AA">
        <w:rPr>
          <w:rFonts w:ascii="Sakkal Majalla" w:hAnsi="Sakkal Majalla"/>
          <w:sz w:val="32"/>
          <w:szCs w:val="32"/>
          <w:rtl/>
        </w:rPr>
        <w:t>الشهر</w:t>
      </w:r>
      <w:r w:rsidRPr="001660AA">
        <w:rPr>
          <w:rFonts w:ascii="Sakkal Majalla" w:hAnsi="Sakkal Majalla"/>
          <w:sz w:val="32"/>
          <w:szCs w:val="32"/>
        </w:rPr>
        <w:t>'])</w:t>
      </w:r>
    </w:p>
    <w:p w14:paraId="033D9775"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plt.legend()</w:t>
      </w:r>
    </w:p>
    <w:p w14:paraId="6CE812C8"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plt.grid(True, alpha=0.3, axis='y')</w:t>
      </w:r>
    </w:p>
    <w:p w14:paraId="1E25741A"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plt.tight_layout()</w:t>
      </w:r>
    </w:p>
    <w:p w14:paraId="1DE3D427"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plt.show()</w:t>
      </w:r>
    </w:p>
    <w:p w14:paraId="484E9351"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 xml:space="preserve"># </w:t>
      </w:r>
      <w:r w:rsidRPr="001660AA">
        <w:rPr>
          <w:rFonts w:ascii="Sakkal Majalla" w:hAnsi="Sakkal Majalla"/>
          <w:sz w:val="32"/>
          <w:szCs w:val="32"/>
          <w:rtl/>
        </w:rPr>
        <w:t>رسم دائري لتوزيع الأرباح</w:t>
      </w:r>
    </w:p>
    <w:p w14:paraId="09765848"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plt.figure(figsize=(8, 8))</w:t>
      </w:r>
    </w:p>
    <w:p w14:paraId="1C256B12"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plt.pie(df['</w:t>
      </w:r>
      <w:r w:rsidRPr="001660AA">
        <w:rPr>
          <w:rFonts w:ascii="Sakkal Majalla" w:hAnsi="Sakkal Majalla"/>
          <w:sz w:val="32"/>
          <w:szCs w:val="32"/>
          <w:rtl/>
        </w:rPr>
        <w:t>الأرباح</w:t>
      </w:r>
      <w:r w:rsidRPr="001660AA">
        <w:rPr>
          <w:rFonts w:ascii="Sakkal Majalla" w:hAnsi="Sakkal Majalla"/>
          <w:sz w:val="32"/>
          <w:szCs w:val="32"/>
        </w:rPr>
        <w:t>'], labels=df['</w:t>
      </w:r>
      <w:r w:rsidRPr="001660AA">
        <w:rPr>
          <w:rFonts w:ascii="Sakkal Majalla" w:hAnsi="Sakkal Majalla"/>
          <w:sz w:val="32"/>
          <w:szCs w:val="32"/>
          <w:rtl/>
        </w:rPr>
        <w:t>الشهر</w:t>
      </w:r>
      <w:r w:rsidRPr="001660AA">
        <w:rPr>
          <w:rFonts w:ascii="Sakkal Majalla" w:hAnsi="Sakkal Majalla"/>
          <w:sz w:val="32"/>
          <w:szCs w:val="32"/>
        </w:rPr>
        <w:t>'], autopct='%1.1f%%', startangle=90)</w:t>
      </w:r>
    </w:p>
    <w:p w14:paraId="62894BC2" w14:textId="77777777" w:rsidR="008229B3" w:rsidRPr="001660AA" w:rsidRDefault="008229B3" w:rsidP="008229B3">
      <w:pPr>
        <w:shd w:val="clear" w:color="auto" w:fill="F2F2F2" w:themeFill="background1" w:themeFillShade="F2"/>
        <w:bidi w:val="0"/>
        <w:rPr>
          <w:rFonts w:ascii="Sakkal Majalla" w:hAnsi="Sakkal Majalla"/>
          <w:sz w:val="32"/>
          <w:szCs w:val="32"/>
          <w:rtl/>
        </w:rPr>
      </w:pPr>
      <w:r w:rsidRPr="001660AA">
        <w:rPr>
          <w:rFonts w:ascii="Sakkal Majalla" w:hAnsi="Sakkal Majalla"/>
          <w:sz w:val="32"/>
          <w:szCs w:val="32"/>
        </w:rPr>
        <w:t>plt.title('</w:t>
      </w:r>
      <w:r w:rsidRPr="001660AA">
        <w:rPr>
          <w:rFonts w:ascii="Sakkal Majalla" w:hAnsi="Sakkal Majalla"/>
          <w:sz w:val="32"/>
          <w:szCs w:val="32"/>
          <w:rtl/>
        </w:rPr>
        <w:t>توزيع الأرباح الشهرية</w:t>
      </w:r>
      <w:r w:rsidRPr="001660AA">
        <w:rPr>
          <w:rFonts w:ascii="Sakkal Majalla" w:hAnsi="Sakkal Majalla"/>
          <w:sz w:val="32"/>
          <w:szCs w:val="32"/>
        </w:rPr>
        <w:t>', fontsize=16)</w:t>
      </w:r>
    </w:p>
    <w:p w14:paraId="482C307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plt.tight_layout()</w:t>
      </w:r>
    </w:p>
    <w:p w14:paraId="624CEB2C" w14:textId="77777777" w:rsidR="008229B3" w:rsidRPr="001660AA" w:rsidRDefault="008229B3" w:rsidP="008229B3">
      <w:pPr>
        <w:shd w:val="clear" w:color="auto" w:fill="F2F2F2" w:themeFill="background1" w:themeFillShade="F2"/>
        <w:bidi w:val="0"/>
        <w:rPr>
          <w:rFonts w:ascii="Sakkal Majalla" w:hAnsi="Sakkal Majalla"/>
          <w:sz w:val="32"/>
          <w:szCs w:val="32"/>
        </w:rPr>
      </w:pPr>
      <w:r w:rsidRPr="001660AA">
        <w:rPr>
          <w:rFonts w:ascii="Sakkal Majalla" w:hAnsi="Sakkal Majalla"/>
          <w:sz w:val="32"/>
          <w:szCs w:val="32"/>
        </w:rPr>
        <w:t>plt.show()</w:t>
      </w:r>
    </w:p>
    <w:p w14:paraId="1C843F59" w14:textId="77777777" w:rsidR="00C0289F" w:rsidRPr="008229B3" w:rsidRDefault="00C0289F" w:rsidP="00403E19">
      <w:pPr>
        <w:rPr>
          <w:rtl/>
        </w:rPr>
      </w:pPr>
    </w:p>
    <w:p w14:paraId="187EEA90" w14:textId="77777777" w:rsidR="00C0289F" w:rsidRDefault="00C0289F" w:rsidP="00403E19">
      <w:pPr>
        <w:rPr>
          <w:rtl/>
        </w:rPr>
      </w:pPr>
    </w:p>
    <w:p w14:paraId="57F956C0" w14:textId="77777777" w:rsidR="00C0289F" w:rsidRDefault="00C0289F" w:rsidP="00403E19">
      <w:pPr>
        <w:rPr>
          <w:rtl/>
        </w:rPr>
      </w:pPr>
    </w:p>
    <w:p w14:paraId="1381E5AF" w14:textId="77777777" w:rsidR="00C0289F" w:rsidRDefault="00C0289F" w:rsidP="00403E19">
      <w:pPr>
        <w:rPr>
          <w:rtl/>
        </w:rPr>
      </w:pPr>
    </w:p>
    <w:p w14:paraId="79552D8F" w14:textId="77777777" w:rsidR="00C0289F" w:rsidRDefault="00C0289F" w:rsidP="00403E19">
      <w:pPr>
        <w:rPr>
          <w:rtl/>
        </w:rPr>
      </w:pPr>
    </w:p>
    <w:p w14:paraId="53C1AFA0" w14:textId="77777777" w:rsidR="00C0289F" w:rsidRDefault="00C0289F" w:rsidP="00403E19">
      <w:pPr>
        <w:rPr>
          <w:rtl/>
        </w:rPr>
      </w:pPr>
    </w:p>
    <w:p w14:paraId="487B5D86" w14:textId="77777777" w:rsidR="00C0289F" w:rsidRDefault="00C0289F" w:rsidP="00403E19">
      <w:pPr>
        <w:rPr>
          <w:rtl/>
        </w:rPr>
      </w:pPr>
    </w:p>
    <w:p w14:paraId="3FBFB3B3" w14:textId="77777777" w:rsidR="00C0289F" w:rsidRDefault="00C0289F" w:rsidP="00403E19">
      <w:pPr>
        <w:rPr>
          <w:rtl/>
        </w:rPr>
      </w:pPr>
    </w:p>
    <w:p w14:paraId="385DA196" w14:textId="77777777" w:rsidR="00C0289F" w:rsidRDefault="00C0289F" w:rsidP="00403E19">
      <w:pPr>
        <w:rPr>
          <w:rtl/>
        </w:rPr>
      </w:pP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6631C" w14:paraId="4B781689" w14:textId="77777777" w:rsidTr="00DC2903">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EDBDAD8" w14:textId="77777777" w:rsidR="0066631C" w:rsidRPr="00B45CE2" w:rsidRDefault="0066631C" w:rsidP="00DC2903">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5594B89" wp14:editId="6049E369">
                  <wp:extent cx="485140" cy="485140"/>
                  <wp:effectExtent l="0" t="0" r="0" b="0"/>
                  <wp:docPr id="1564555704"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3676A16" w14:textId="77777777" w:rsidR="0066631C" w:rsidRPr="00B45CE2" w:rsidRDefault="0066631C" w:rsidP="00DC2903">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015D8AC3" w14:textId="77777777" w:rsidR="0066631C" w:rsidRDefault="0066631C" w:rsidP="0066631C">
            <w:pPr>
              <w:jc w:val="center"/>
              <w:rPr>
                <w:rFonts w:ascii="Adobe Arabic" w:hAnsi="Adobe Arabic" w:cs="Adobe Arabic"/>
                <w:bCs/>
                <w:color w:val="168489"/>
                <w:sz w:val="52"/>
                <w:szCs w:val="52"/>
                <w:rtl/>
                <w:lang w:bidi="ar-EG"/>
              </w:rPr>
            </w:pPr>
          </w:p>
          <w:p w14:paraId="7CA11A3A" w14:textId="4C516B6F" w:rsidR="0066631C" w:rsidRPr="00AB5D47" w:rsidRDefault="0066631C" w:rsidP="0066631C">
            <w:pPr>
              <w:jc w:val="center"/>
              <w:rPr>
                <w:rFonts w:ascii="Adobe Arabic" w:hAnsi="Adobe Arabic" w:cs="Adobe Arabic"/>
                <w:bCs/>
                <w:color w:val="168489"/>
                <w:sz w:val="52"/>
                <w:szCs w:val="52"/>
                <w:rtl/>
                <w:lang w:bidi="ar-EG"/>
              </w:rPr>
            </w:pPr>
            <w:r w:rsidRPr="0066631C">
              <w:rPr>
                <w:rFonts w:ascii="Adobe Arabic" w:hAnsi="Adobe Arabic" w:cs="Adobe Arabic"/>
                <w:bCs/>
                <w:color w:val="168489"/>
                <w:sz w:val="52"/>
                <w:szCs w:val="52"/>
                <w:rtl/>
                <w:lang w:bidi="ar-EG"/>
              </w:rPr>
              <w:t xml:space="preserve">تحليل بيانات استبيان رضا العملاء باستخدام </w:t>
            </w:r>
            <w:r w:rsidRPr="0066631C">
              <w:rPr>
                <w:rFonts w:ascii="Adobe Arabic" w:hAnsi="Adobe Arabic" w:cs="Adobe Arabic"/>
                <w:bCs/>
                <w:color w:val="168489"/>
                <w:sz w:val="52"/>
                <w:szCs w:val="52"/>
                <w:lang w:bidi="ar-EG"/>
              </w:rPr>
              <w:t>ChatGPT</w:t>
            </w:r>
            <w:r w:rsidRPr="0066631C">
              <w:rPr>
                <w:rFonts w:ascii="Adobe Arabic" w:hAnsi="Adobe Arabic" w:cs="Adobe Arabic"/>
                <w:bCs/>
                <w:color w:val="168489"/>
                <w:sz w:val="52"/>
                <w:szCs w:val="52"/>
                <w:rtl/>
                <w:lang w:bidi="ar-EG"/>
              </w:rPr>
              <w:t xml:space="preserve"> و</w:t>
            </w:r>
            <w:r w:rsidRPr="0066631C">
              <w:rPr>
                <w:rFonts w:ascii="Adobe Arabic" w:hAnsi="Adobe Arabic" w:cs="Adobe Arabic"/>
                <w:bCs/>
                <w:color w:val="168489"/>
                <w:sz w:val="52"/>
                <w:szCs w:val="52"/>
                <w:lang w:bidi="ar-EG"/>
              </w:rPr>
              <w:t>Google Colab</w:t>
            </w:r>
          </w:p>
        </w:tc>
      </w:tr>
    </w:tbl>
    <w:p w14:paraId="590567B3" w14:textId="516E57C7" w:rsidR="0066631C" w:rsidRPr="008D39CE" w:rsidRDefault="00D53DEE" w:rsidP="0066631C">
      <w:r>
        <w:rPr>
          <w:noProof/>
        </w:rPr>
        <w:drawing>
          <wp:anchor distT="0" distB="0" distL="114300" distR="114300" simplePos="0" relativeHeight="252888064" behindDoc="0" locked="0" layoutInCell="1" allowOverlap="1" wp14:anchorId="292D5604" wp14:editId="67A3A1E2">
            <wp:simplePos x="0" y="0"/>
            <wp:positionH relativeFrom="column">
              <wp:posOffset>-25400</wp:posOffset>
            </wp:positionH>
            <wp:positionV relativeFrom="paragraph">
              <wp:posOffset>271780</wp:posOffset>
            </wp:positionV>
            <wp:extent cx="990600" cy="990600"/>
            <wp:effectExtent l="0" t="0" r="0" b="0"/>
            <wp:wrapSquare wrapText="bothSides"/>
            <wp:docPr id="1634782495" name="صورة 350" descr="Data analys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ata analysis "/>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6631C" w:rsidRPr="00853909">
        <w:rPr>
          <w:noProof/>
        </w:rPr>
        <mc:AlternateContent>
          <mc:Choice Requires="wpg">
            <w:drawing>
              <wp:inline distT="0" distB="0" distL="0" distR="0" wp14:anchorId="4F19D2DC" wp14:editId="550A49A9">
                <wp:extent cx="4406692" cy="545009"/>
                <wp:effectExtent l="0" t="0" r="0" b="26670"/>
                <wp:docPr id="1710802574"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03212226" name="Group 1462637154"/>
                        <wpg:cNvGrpSpPr/>
                        <wpg:grpSpPr>
                          <a:xfrm>
                            <a:off x="3797654" y="0"/>
                            <a:ext cx="609038" cy="545009"/>
                            <a:chOff x="3797654" y="0"/>
                            <a:chExt cx="609038" cy="545009"/>
                          </a:xfrm>
                        </wpg:grpSpPr>
                        <pic:pic xmlns:pic="http://schemas.openxmlformats.org/drawingml/2006/picture">
                          <pic:nvPicPr>
                            <pic:cNvPr id="1796428580" name="Picture 1462637155" descr="Clock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392537116" name="Rectangle: Rounded Corners 146263715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94724868" name="TextBox 19"/>
                        <wps:cNvSpPr txBox="1"/>
                        <wps:spPr>
                          <a:xfrm>
                            <a:off x="0" y="113532"/>
                            <a:ext cx="3597910" cy="395605"/>
                          </a:xfrm>
                          <a:prstGeom prst="rect">
                            <a:avLst/>
                          </a:prstGeom>
                          <a:noFill/>
                        </wps:spPr>
                        <wps:txbx>
                          <w:txbxContent>
                            <w:p w14:paraId="1F41A097" w14:textId="77777777" w:rsidR="0066631C" w:rsidRPr="00B45CE2" w:rsidRDefault="0066631C" w:rsidP="0066631C">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4F19D2DC" id="_x0000_s1661"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">
                <v:group id="Group 1462637154" o:spid="_x0000_s166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">
                  <v:shape id="Picture 1462637155" o:spid="_x0000_s166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">
                    <v:imagedata r:id="rId131" o:title="Clock "/>
                  </v:shape>
                  <v:roundrect id="Rectangle: Rounded Corners 1462637156" o:spid="_x0000_s166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" fillcolor="#7a8696" strokecolor="#7a8696" strokeweight="1pt">
                    <v:stroke joinstyle="miter"/>
                  </v:roundrect>
                </v:group>
                <v:shape id="TextBox 19" o:spid="_x0000_s1665"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" filled="f" stroked="f">
                  <v:textbox style="mso-fit-shape-to-text:t">
                    <w:txbxContent>
                      <w:p w14:paraId="1F41A097" w14:textId="77777777" w:rsidR="0066631C" w:rsidRPr="00B45CE2" w:rsidRDefault="0066631C" w:rsidP="0066631C">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3F682760" w14:textId="69B6E41D" w:rsidR="0066631C" w:rsidRPr="0024372F" w:rsidRDefault="0066631C" w:rsidP="0066631C">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9BB768D" w14:textId="0411BC85" w:rsidR="0066631C" w:rsidRPr="008D39CE" w:rsidRDefault="0066631C" w:rsidP="0066631C">
      <w:r w:rsidRPr="00853909">
        <w:rPr>
          <w:noProof/>
        </w:rPr>
        <mc:AlternateContent>
          <mc:Choice Requires="wpg">
            <w:drawing>
              <wp:inline distT="0" distB="0" distL="0" distR="0" wp14:anchorId="238BFDD7" wp14:editId="53245BB5">
                <wp:extent cx="4435062" cy="545009"/>
                <wp:effectExtent l="0" t="0" r="3810" b="26670"/>
                <wp:docPr id="476929338"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976355159" name="Picture 1462637159" descr="Goal "/>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475577366" name="Rectangle: Rounded Corners 146263716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639540" name="TextBox 23"/>
                        <wps:cNvSpPr txBox="1"/>
                        <wps:spPr>
                          <a:xfrm>
                            <a:off x="0" y="64202"/>
                            <a:ext cx="3600450" cy="395605"/>
                          </a:xfrm>
                          <a:prstGeom prst="rect">
                            <a:avLst/>
                          </a:prstGeom>
                          <a:noFill/>
                        </wps:spPr>
                        <wps:txbx>
                          <w:txbxContent>
                            <w:p w14:paraId="157A969F" w14:textId="77777777" w:rsidR="0066631C" w:rsidRPr="00B45CE2" w:rsidRDefault="0066631C" w:rsidP="0066631C">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38BFDD7" id="_x0000_s166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">
                <v:shape id="Picture 1462637159" o:spid="_x0000_s166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">
                  <v:imagedata r:id="rId133" o:title="Goal "/>
                </v:shape>
                <v:roundrect id="Rectangle: Rounded Corners 1462637160" o:spid="_x0000_s166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" fillcolor="#7a8696" strokecolor="#7a8696" strokeweight="1pt">
                  <v:stroke joinstyle="miter"/>
                </v:roundrect>
                <v:shape id="TextBox 23" o:spid="_x0000_s1669"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" filled="f" stroked="f">
                  <v:textbox style="mso-fit-shape-to-text:t">
                    <w:txbxContent>
                      <w:p w14:paraId="157A969F" w14:textId="77777777" w:rsidR="0066631C" w:rsidRPr="00B45CE2" w:rsidRDefault="0066631C" w:rsidP="0066631C">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07506C2B" w14:textId="27F086C1" w:rsidR="0066631C" w:rsidRDefault="0066631C" w:rsidP="0066631C">
      <w:pPr>
        <w:rPr>
          <w:rtl/>
        </w:rPr>
      </w:pPr>
      <w:r>
        <w:rPr>
          <w:rtl/>
        </w:rPr>
        <w:t>•</w:t>
      </w:r>
      <w:r>
        <w:rPr>
          <w:rtl/>
        </w:rPr>
        <w:tab/>
        <w:t>تطبيق مهارات صياغة الأوامر (</w:t>
      </w:r>
      <w:r>
        <w:t>Prompts</w:t>
      </w:r>
      <w:r>
        <w:rPr>
          <w:rtl/>
        </w:rPr>
        <w:t>) لتحليل بيانات نصية.</w:t>
      </w:r>
    </w:p>
    <w:p w14:paraId="33524F0A" w14:textId="77777777" w:rsidR="0066631C" w:rsidRDefault="0066631C" w:rsidP="0066631C">
      <w:pPr>
        <w:rPr>
          <w:rtl/>
        </w:rPr>
      </w:pPr>
      <w:r>
        <w:rPr>
          <w:rtl/>
        </w:rPr>
        <w:t>•</w:t>
      </w:r>
      <w:r>
        <w:rPr>
          <w:rtl/>
        </w:rPr>
        <w:tab/>
        <w:t xml:space="preserve">استخدام </w:t>
      </w:r>
      <w:r>
        <w:t>Python</w:t>
      </w:r>
      <w:r>
        <w:rPr>
          <w:rtl/>
        </w:rPr>
        <w:t xml:space="preserve"> و</w:t>
      </w:r>
      <w:r>
        <w:t>Pandas</w:t>
      </w:r>
      <w:r>
        <w:rPr>
          <w:rtl/>
        </w:rPr>
        <w:t xml:space="preserve"> لتحليل بيانات رقمية.</w:t>
      </w:r>
    </w:p>
    <w:p w14:paraId="77AF0CEB" w14:textId="77777777" w:rsidR="0066631C" w:rsidRDefault="0066631C" w:rsidP="0066631C">
      <w:pPr>
        <w:rPr>
          <w:rtl/>
        </w:rPr>
      </w:pPr>
      <w:r>
        <w:rPr>
          <w:rtl/>
        </w:rPr>
        <w:t>•</w:t>
      </w:r>
      <w:r>
        <w:rPr>
          <w:rtl/>
        </w:rPr>
        <w:tab/>
        <w:t xml:space="preserve">إنشاء تصويرات بيانية باستخدام </w:t>
      </w:r>
      <w:r>
        <w:t>Matplotlib</w:t>
      </w:r>
      <w:r>
        <w:rPr>
          <w:rtl/>
        </w:rPr>
        <w:t>.</w:t>
      </w:r>
    </w:p>
    <w:p w14:paraId="75DBE32D" w14:textId="77777777" w:rsidR="0066631C" w:rsidRDefault="0066631C" w:rsidP="0066631C">
      <w:r>
        <w:rPr>
          <w:rtl/>
        </w:rPr>
        <w:t>•</w:t>
      </w:r>
      <w:r>
        <w:rPr>
          <w:rtl/>
        </w:rPr>
        <w:tab/>
        <w:t>دمج التحليل النصي والرقمي للوصول إلى رؤى شاملة.</w:t>
      </w:r>
    </w:p>
    <w:p w14:paraId="447F1CE6" w14:textId="4B682839" w:rsidR="0066631C" w:rsidRDefault="0066631C" w:rsidP="0066631C">
      <w:pPr>
        <w:rPr>
          <w:rtl/>
        </w:rPr>
      </w:pPr>
      <w:r w:rsidRPr="00DF5C59">
        <w:rPr>
          <w:noProof/>
        </w:rPr>
        <mc:AlternateContent>
          <mc:Choice Requires="wpg">
            <w:drawing>
              <wp:inline distT="0" distB="0" distL="0" distR="0" wp14:anchorId="2B0929CD" wp14:editId="199576DD">
                <wp:extent cx="4399280" cy="544971"/>
                <wp:effectExtent l="0" t="0" r="1270" b="26670"/>
                <wp:docPr id="1451457269" name="Group 4096"/>
                <wp:cNvGraphicFramePr/>
                <a:graphic xmlns:a="http://schemas.openxmlformats.org/drawingml/2006/main">
                  <a:graphicData uri="http://schemas.microsoft.com/office/word/2010/wordprocessingGroup">
                    <wpg:wgp>
                      <wpg:cNvGrpSpPr/>
                      <wpg:grpSpPr>
                        <a:xfrm>
                          <a:off x="0" y="0"/>
                          <a:ext cx="4399280" cy="544971"/>
                          <a:chOff x="0" y="0"/>
                          <a:chExt cx="4399280" cy="544971"/>
                        </a:xfrm>
                      </wpg:grpSpPr>
                      <wpg:grpSp>
                        <wpg:cNvPr id="1968588461" name="Group 1462637164"/>
                        <wpg:cNvGrpSpPr/>
                        <wpg:grpSpPr>
                          <a:xfrm>
                            <a:off x="0" y="0"/>
                            <a:ext cx="3843037" cy="544971"/>
                            <a:chOff x="0" y="0"/>
                            <a:chExt cx="3843373" cy="545009"/>
                          </a:xfrm>
                        </wpg:grpSpPr>
                        <wps:wsp>
                          <wps:cNvPr id="832177813" name="Rectangle: Rounded Corners 146263716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8014279" name="TextBox 19"/>
                          <wps:cNvSpPr txBox="1"/>
                          <wps:spPr>
                            <a:xfrm>
                              <a:off x="0" y="113676"/>
                              <a:ext cx="3599495" cy="395633"/>
                            </a:xfrm>
                            <a:prstGeom prst="rect">
                              <a:avLst/>
                            </a:prstGeom>
                            <a:noFill/>
                          </wps:spPr>
                          <wps:txbx>
                            <w:txbxContent>
                              <w:p w14:paraId="2A26950F" w14:textId="77777777" w:rsidR="0066631C" w:rsidRPr="00B45CE2" w:rsidRDefault="0066631C" w:rsidP="0066631C">
                                <w:pPr>
                                  <w:pStyle w:val="ac"/>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wps:txbx>
                          <wps:bodyPr wrap="square">
                            <a:spAutoFit/>
                          </wps:bodyPr>
                        </wps:wsp>
                      </wpg:grpSp>
                      <pic:pic xmlns:pic="http://schemas.openxmlformats.org/drawingml/2006/picture">
                        <pic:nvPicPr>
                          <pic:cNvPr id="39283345" name="Picture 1462637167" descr="Idea"/>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3981450" y="100516"/>
                            <a:ext cx="417830" cy="41787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B0929CD" id="_x0000_s1670" style="width:346.4pt;height:42.9pt;mso-position-horizontal-relative:char;mso-position-vertical-relative:line" coordsize="43992,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">
                <v:group id="Group 1462637164" o:spid="_x0000_s1671" style="position:absolute;width:38430;height:5449" coordsize="38433,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">
                  <v:roundrect id="Rectangle: Rounded Corners 1462637165" o:spid="_x0000_s1672"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" fillcolor="#7a8696" strokecolor="#7a8696" strokeweight="1pt">
                    <v:stroke joinstyle="miter"/>
                  </v:roundrect>
                  <v:shape id="TextBox 19" o:spid="_x0000_s1673" type="#_x0000_t202" style="position:absolute;top:1136;width:35994;height:3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" filled="f" stroked="f">
                    <v:textbox style="mso-fit-shape-to-text:t">
                      <w:txbxContent>
                        <w:p w14:paraId="2A26950F" w14:textId="77777777" w:rsidR="0066631C" w:rsidRPr="00B45CE2" w:rsidRDefault="0066631C" w:rsidP="0066631C">
                          <w:pPr>
                            <w:pStyle w:val="a0"/>
                            <w:rPr>
                              <w:color w:val="168489"/>
                              <w:sz w:val="44"/>
                              <w:szCs w:val="44"/>
                              <w:lang w:bidi="ar-EG"/>
                            </w:rPr>
                          </w:pPr>
                          <w:r w:rsidRPr="00B45CE2">
                            <w:rPr>
                              <w:rFonts w:hint="cs"/>
                              <w:color w:val="168489"/>
                              <w:sz w:val="44"/>
                              <w:szCs w:val="44"/>
                              <w:rtl/>
                              <w:lang w:bidi="ar-EG"/>
                            </w:rPr>
                            <w:t>الوسائل اللازمة لتنفيذ النشاط</w:t>
                          </w:r>
                          <w:r w:rsidRPr="00B45CE2">
                            <w:rPr>
                              <w:color w:val="168489"/>
                              <w:sz w:val="44"/>
                              <w:szCs w:val="44"/>
                              <w:rtl/>
                              <w:lang w:bidi="ar-EG"/>
                            </w:rPr>
                            <w:t>:</w:t>
                          </w:r>
                        </w:p>
                      </w:txbxContent>
                    </v:textbox>
                  </v:shape>
                </v:group>
                <v:shape id="Picture 1462637167" o:spid="_x0000_s1674" type="#_x0000_t75" alt="Idea" style="position:absolute;left:39814;top:1005;width:4178;height:4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">
                  <v:imagedata r:id="rId135" o:title="Idea"/>
                </v:shape>
                <w10:anchorlock/>
              </v:group>
            </w:pict>
          </mc:Fallback>
        </mc:AlternateContent>
      </w:r>
    </w:p>
    <w:p w14:paraId="38FA7A6A" w14:textId="77777777" w:rsidR="0066631C" w:rsidRDefault="0066631C" w:rsidP="0066631C">
      <w:pPr>
        <w:rPr>
          <w:rtl/>
        </w:rPr>
      </w:pPr>
      <w:r>
        <w:rPr>
          <w:rtl/>
        </w:rPr>
        <w:t>•</w:t>
      </w:r>
      <w:r>
        <w:rPr>
          <w:rtl/>
        </w:rPr>
        <w:tab/>
        <w:t>جهاز حاسوب أو جهاز لوحي متّصل بالإنترنت.</w:t>
      </w:r>
    </w:p>
    <w:p w14:paraId="7C36F432" w14:textId="77777777" w:rsidR="0066631C" w:rsidRDefault="0066631C" w:rsidP="0066631C">
      <w:pPr>
        <w:rPr>
          <w:rtl/>
        </w:rPr>
      </w:pPr>
      <w:r>
        <w:rPr>
          <w:rtl/>
        </w:rPr>
        <w:t>•</w:t>
      </w:r>
      <w:r>
        <w:rPr>
          <w:rtl/>
        </w:rPr>
        <w:tab/>
        <w:t xml:space="preserve">حساب </w:t>
      </w:r>
      <w:r>
        <w:t>ChatGPT</w:t>
      </w:r>
      <w:r>
        <w:rPr>
          <w:rtl/>
        </w:rPr>
        <w:t xml:space="preserve"> (يمكن استخدام النسخة المجانية).</w:t>
      </w:r>
    </w:p>
    <w:p w14:paraId="63430B23" w14:textId="77777777" w:rsidR="0066631C" w:rsidRDefault="0066631C" w:rsidP="0066631C">
      <w:pPr>
        <w:rPr>
          <w:rtl/>
        </w:rPr>
      </w:pPr>
      <w:r>
        <w:rPr>
          <w:rtl/>
        </w:rPr>
        <w:t>•</w:t>
      </w:r>
      <w:r>
        <w:rPr>
          <w:rtl/>
        </w:rPr>
        <w:tab/>
        <w:t xml:space="preserve">حساب </w:t>
      </w:r>
      <w:r>
        <w:t>Google</w:t>
      </w:r>
      <w:r>
        <w:rPr>
          <w:rtl/>
        </w:rPr>
        <w:t xml:space="preserve"> للدخول إلى </w:t>
      </w:r>
      <w:r>
        <w:t>Google Colab</w:t>
      </w:r>
      <w:r>
        <w:rPr>
          <w:rtl/>
        </w:rPr>
        <w:t>.</w:t>
      </w:r>
    </w:p>
    <w:p w14:paraId="64ADA278" w14:textId="77777777" w:rsidR="0066631C" w:rsidRDefault="0066631C" w:rsidP="0066631C">
      <w:r>
        <w:rPr>
          <w:rtl/>
        </w:rPr>
        <w:t>•</w:t>
      </w:r>
      <w:r>
        <w:rPr>
          <w:rtl/>
        </w:rPr>
        <w:tab/>
        <w:t>مجموعة البيانات المرفقة (ستُوزّع على المتدرّبين).</w:t>
      </w:r>
    </w:p>
    <w:p w14:paraId="246FA067" w14:textId="32A007BD" w:rsidR="0066631C" w:rsidRDefault="0066631C" w:rsidP="0066631C">
      <w:r w:rsidRPr="00873F62">
        <w:rPr>
          <w:noProof/>
          <w:color w:val="C00000"/>
        </w:rPr>
        <mc:AlternateContent>
          <mc:Choice Requires="wpg">
            <w:drawing>
              <wp:inline distT="0" distB="0" distL="0" distR="0" wp14:anchorId="4055AF68" wp14:editId="5A0EFAD1">
                <wp:extent cx="4418827" cy="545009"/>
                <wp:effectExtent l="0" t="0" r="1270" b="26670"/>
                <wp:docPr id="173859257"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1603582288" name="Group 1462637169"/>
                        <wpg:cNvGrpSpPr/>
                        <wpg:grpSpPr>
                          <a:xfrm>
                            <a:off x="3803929" y="0"/>
                            <a:ext cx="614898" cy="545009"/>
                            <a:chOff x="3803929" y="0"/>
                            <a:chExt cx="614898" cy="545009"/>
                          </a:xfrm>
                        </wpg:grpSpPr>
                        <pic:pic xmlns:pic="http://schemas.openxmlformats.org/drawingml/2006/picture">
                          <pic:nvPicPr>
                            <pic:cNvPr id="683331018" name="Picture 146263717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38916771"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5131263" name="TextBox 17"/>
                        <wps:cNvSpPr txBox="1"/>
                        <wps:spPr>
                          <a:xfrm>
                            <a:off x="0" y="110634"/>
                            <a:ext cx="3597275" cy="395605"/>
                          </a:xfrm>
                          <a:prstGeom prst="rect">
                            <a:avLst/>
                          </a:prstGeom>
                          <a:noFill/>
                        </wps:spPr>
                        <wps:txbx>
                          <w:txbxContent>
                            <w:p w14:paraId="3129C72A" w14:textId="54C4943E" w:rsidR="0066631C" w:rsidRPr="00262BBE" w:rsidRDefault="0066631C" w:rsidP="0066631C">
                              <w:pPr>
                                <w:pStyle w:val="ac"/>
                                <w:rPr>
                                  <w:color w:val="168489"/>
                                  <w:sz w:val="44"/>
                                  <w:szCs w:val="44"/>
                                </w:rPr>
                              </w:pPr>
                              <w:r w:rsidRPr="0066631C">
                                <w:rPr>
                                  <w:color w:val="168489"/>
                                  <w:sz w:val="44"/>
                                  <w:szCs w:val="44"/>
                                  <w:rtl/>
                                </w:rPr>
                                <w:t>السيناريو</w:t>
                              </w:r>
                              <w:r w:rsidRPr="00262BBE">
                                <w:rPr>
                                  <w:color w:val="168489"/>
                                  <w:sz w:val="44"/>
                                  <w:szCs w:val="44"/>
                                  <w:rtl/>
                                  <w:lang w:bidi="ar-EG"/>
                                </w:rPr>
                                <w:t>:</w:t>
                              </w:r>
                            </w:p>
                          </w:txbxContent>
                        </wps:txbx>
                        <wps:bodyPr wrap="square">
                          <a:spAutoFit/>
                        </wps:bodyPr>
                      </wps:wsp>
                    </wpg:wgp>
                  </a:graphicData>
                </a:graphic>
              </wp:inline>
            </w:drawing>
          </mc:Choice>
          <mc:Fallback>
            <w:pict>
              <v:group w14:anchorId="4055AF68" id="_x0000_s1675"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">
                <v:group id="Group 1462637169" o:spid="_x0000_s1676"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">
                  <v:shape id="Picture 1462637170" o:spid="_x0000_s1677" type="#_x0000_t75"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">
                    <v:imagedata r:id="rId210" o:title=""/>
                  </v:shape>
                  <v:roundrect id="Rectangle: Rounded Corners 1462637171" o:spid="_x0000_s1678"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" fillcolor="#7a8696" strokecolor="#7a8696" strokeweight="1pt">
                    <v:stroke joinstyle="miter"/>
                  </v:roundrect>
                </v:group>
                <v:shape id="TextBox 17" o:spid="_x0000_s1679"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" filled="f" stroked="f">
                  <v:textbox style="mso-fit-shape-to-text:t">
                    <w:txbxContent>
                      <w:p w14:paraId="3129C72A" w14:textId="54C4943E" w:rsidR="0066631C" w:rsidRPr="00262BBE" w:rsidRDefault="0066631C" w:rsidP="0066631C">
                        <w:pPr>
                          <w:pStyle w:val="a0"/>
                          <w:rPr>
                            <w:color w:val="168489"/>
                            <w:sz w:val="44"/>
                            <w:szCs w:val="44"/>
                          </w:rPr>
                        </w:pPr>
                        <w:r w:rsidRPr="0066631C">
                          <w:rPr>
                            <w:color w:val="168489"/>
                            <w:sz w:val="44"/>
                            <w:szCs w:val="44"/>
                            <w:rtl/>
                          </w:rPr>
                          <w:t>السيناريو</w:t>
                        </w:r>
                        <w:r w:rsidRPr="00262BBE">
                          <w:rPr>
                            <w:color w:val="168489"/>
                            <w:sz w:val="44"/>
                            <w:szCs w:val="44"/>
                            <w:rtl/>
                            <w:lang w:bidi="ar-EG"/>
                          </w:rPr>
                          <w:t>:</w:t>
                        </w:r>
                      </w:p>
                    </w:txbxContent>
                  </v:textbox>
                </v:shape>
                <w10:anchorlock/>
              </v:group>
            </w:pict>
          </mc:Fallback>
        </mc:AlternateContent>
      </w:r>
    </w:p>
    <w:p w14:paraId="393C6F97" w14:textId="77777777" w:rsidR="0066631C" w:rsidRPr="0066631C" w:rsidRDefault="0066631C" w:rsidP="0066631C">
      <w:pPr>
        <w:rPr>
          <w:rFonts w:ascii="Sakkal Majalla" w:hAnsi="Sakkal Majalla"/>
          <w:sz w:val="34"/>
        </w:rPr>
      </w:pPr>
      <w:r w:rsidRPr="0066631C">
        <w:rPr>
          <w:rFonts w:ascii="Sakkal Majalla" w:hAnsi="Sakkal Majalla"/>
          <w:sz w:val="34"/>
          <w:rtl/>
        </w:rPr>
        <w:t>أنتم تعملون كمحلّلي بيانات في شركة خدمات توصيل طعام. الشركة أجرت استبياناً لقياس رضا العملاء شمل 50 عميلاً. الاستبيان يحتوي على</w:t>
      </w:r>
      <w:r w:rsidRPr="0066631C">
        <w:rPr>
          <w:rFonts w:ascii="Sakkal Majalla" w:hAnsi="Sakkal Majalla"/>
          <w:sz w:val="34"/>
        </w:rPr>
        <w:t>:</w:t>
      </w:r>
    </w:p>
    <w:p w14:paraId="5E91BD0F" w14:textId="77777777" w:rsidR="0066631C" w:rsidRPr="0066631C" w:rsidRDefault="0066631C">
      <w:pPr>
        <w:numPr>
          <w:ilvl w:val="0"/>
          <w:numId w:val="67"/>
        </w:numPr>
        <w:spacing w:after="160" w:line="259" w:lineRule="auto"/>
        <w:jc w:val="left"/>
        <w:rPr>
          <w:rFonts w:ascii="Sakkal Majalla" w:hAnsi="Sakkal Majalla"/>
          <w:sz w:val="34"/>
        </w:rPr>
      </w:pPr>
      <w:r w:rsidRPr="0066631C">
        <w:rPr>
          <w:rFonts w:ascii="Sakkal Majalla" w:hAnsi="Sakkal Majalla"/>
          <w:sz w:val="34"/>
          <w:rtl/>
        </w:rPr>
        <w:t>تقييم رقمي من 1 إلى 5 نجوم لعدّة جوانب (سرعة التوصيل، جودة الطعام، خدمة العملاء، التطبيق)</w:t>
      </w:r>
      <w:r w:rsidRPr="0066631C">
        <w:rPr>
          <w:rFonts w:ascii="Sakkal Majalla" w:hAnsi="Sakkal Majalla"/>
          <w:sz w:val="34"/>
        </w:rPr>
        <w:t>.</w:t>
      </w:r>
    </w:p>
    <w:p w14:paraId="180ED40D" w14:textId="77777777" w:rsidR="0066631C" w:rsidRPr="0066631C" w:rsidRDefault="0066631C">
      <w:pPr>
        <w:numPr>
          <w:ilvl w:val="0"/>
          <w:numId w:val="67"/>
        </w:numPr>
        <w:spacing w:after="160" w:line="259" w:lineRule="auto"/>
        <w:jc w:val="left"/>
        <w:rPr>
          <w:rFonts w:ascii="Sakkal Majalla" w:hAnsi="Sakkal Majalla"/>
          <w:sz w:val="34"/>
        </w:rPr>
      </w:pPr>
      <w:r w:rsidRPr="0066631C">
        <w:rPr>
          <w:rFonts w:ascii="Sakkal Majalla" w:hAnsi="Sakkal Majalla"/>
          <w:sz w:val="34"/>
          <w:rtl/>
        </w:rPr>
        <w:t>سؤال مفتوح: "ما هي اقتراحاتك لتحسين خدمتنا؟</w:t>
      </w:r>
      <w:r w:rsidRPr="0066631C">
        <w:rPr>
          <w:rFonts w:ascii="Sakkal Majalla" w:hAnsi="Sakkal Majalla"/>
          <w:sz w:val="34"/>
        </w:rPr>
        <w:t>"</w:t>
      </w:r>
    </w:p>
    <w:p w14:paraId="0BE9A3E8" w14:textId="77777777" w:rsidR="0066631C" w:rsidRPr="0066631C" w:rsidRDefault="0066631C" w:rsidP="0066631C">
      <w:pPr>
        <w:rPr>
          <w:rFonts w:ascii="Sakkal Majalla" w:hAnsi="Sakkal Majalla"/>
          <w:sz w:val="34"/>
        </w:rPr>
      </w:pPr>
      <w:r w:rsidRPr="0066631C">
        <w:rPr>
          <w:rFonts w:ascii="Sakkal Majalla" w:hAnsi="Sakkal Majalla"/>
          <w:b/>
          <w:bCs/>
          <w:sz w:val="34"/>
          <w:rtl/>
        </w:rPr>
        <w:lastRenderedPageBreak/>
        <w:t>مجموعة البيانات النموذجية</w:t>
      </w:r>
      <w:r w:rsidRPr="0066631C">
        <w:rPr>
          <w:rFonts w:ascii="Sakkal Majalla" w:hAnsi="Sakkal Majalla"/>
          <w:b/>
          <w:bCs/>
          <w:sz w:val="34"/>
        </w:rPr>
        <w:t>:</w:t>
      </w:r>
    </w:p>
    <w:tbl>
      <w:tblPr>
        <w:bidiVisual/>
        <w:tblW w:w="9128"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65"/>
        <w:gridCol w:w="1440"/>
        <w:gridCol w:w="1350"/>
        <w:gridCol w:w="1440"/>
        <w:gridCol w:w="1200"/>
        <w:gridCol w:w="2533"/>
      </w:tblGrid>
      <w:tr w:rsidR="0066631C" w:rsidRPr="0066631C" w14:paraId="12FC230D" w14:textId="77777777" w:rsidTr="000D7AAA">
        <w:trPr>
          <w:tblHeader/>
          <w:tblCellSpacing w:w="15" w:type="dxa"/>
        </w:trPr>
        <w:tc>
          <w:tcPr>
            <w:tcW w:w="1120" w:type="dxa"/>
            <w:shd w:val="clear" w:color="auto" w:fill="F2F2F2" w:themeFill="background1" w:themeFillShade="F2"/>
            <w:vAlign w:val="center"/>
            <w:hideMark/>
          </w:tcPr>
          <w:p w14:paraId="1D41C311"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رقم العميل</w:t>
            </w:r>
          </w:p>
        </w:tc>
        <w:tc>
          <w:tcPr>
            <w:tcW w:w="1410" w:type="dxa"/>
            <w:shd w:val="clear" w:color="auto" w:fill="F2F2F2" w:themeFill="background1" w:themeFillShade="F2"/>
            <w:vAlign w:val="center"/>
            <w:hideMark/>
          </w:tcPr>
          <w:p w14:paraId="7EE51719"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سرعة التوصيل</w:t>
            </w:r>
          </w:p>
        </w:tc>
        <w:tc>
          <w:tcPr>
            <w:tcW w:w="1320" w:type="dxa"/>
            <w:shd w:val="clear" w:color="auto" w:fill="F2F2F2" w:themeFill="background1" w:themeFillShade="F2"/>
            <w:vAlign w:val="center"/>
            <w:hideMark/>
          </w:tcPr>
          <w:p w14:paraId="35B41591"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جودة الطعام</w:t>
            </w:r>
          </w:p>
        </w:tc>
        <w:tc>
          <w:tcPr>
            <w:tcW w:w="1410" w:type="dxa"/>
            <w:shd w:val="clear" w:color="auto" w:fill="F2F2F2" w:themeFill="background1" w:themeFillShade="F2"/>
            <w:vAlign w:val="center"/>
            <w:hideMark/>
          </w:tcPr>
          <w:p w14:paraId="58AC1C56"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خدمة العملاء</w:t>
            </w:r>
          </w:p>
        </w:tc>
        <w:tc>
          <w:tcPr>
            <w:tcW w:w="1170" w:type="dxa"/>
            <w:shd w:val="clear" w:color="auto" w:fill="F2F2F2" w:themeFill="background1" w:themeFillShade="F2"/>
            <w:vAlign w:val="center"/>
            <w:hideMark/>
          </w:tcPr>
          <w:p w14:paraId="5DC80614"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التطبيق</w:t>
            </w:r>
          </w:p>
        </w:tc>
        <w:tc>
          <w:tcPr>
            <w:tcW w:w="2488" w:type="dxa"/>
            <w:shd w:val="clear" w:color="auto" w:fill="F2F2F2" w:themeFill="background1" w:themeFillShade="F2"/>
            <w:vAlign w:val="center"/>
            <w:hideMark/>
          </w:tcPr>
          <w:p w14:paraId="5D9E0A40" w14:textId="77777777" w:rsidR="0066631C" w:rsidRPr="0066631C" w:rsidRDefault="0066631C" w:rsidP="00DC2903">
            <w:pPr>
              <w:jc w:val="center"/>
              <w:rPr>
                <w:rFonts w:ascii="Adobe Arabic" w:hAnsi="Adobe Arabic" w:cs="Adobe Arabic"/>
                <w:b/>
                <w:bCs/>
                <w:color w:val="008080"/>
                <w:sz w:val="36"/>
                <w:szCs w:val="36"/>
              </w:rPr>
            </w:pPr>
            <w:r w:rsidRPr="0066631C">
              <w:rPr>
                <w:rFonts w:ascii="Adobe Arabic" w:hAnsi="Adobe Arabic" w:cs="Adobe Arabic"/>
                <w:b/>
                <w:bCs/>
                <w:color w:val="008080"/>
                <w:sz w:val="36"/>
                <w:szCs w:val="36"/>
                <w:rtl/>
              </w:rPr>
              <w:t>الاقتراحات</w:t>
            </w:r>
          </w:p>
        </w:tc>
      </w:tr>
      <w:tr w:rsidR="0066631C" w:rsidRPr="0066631C" w14:paraId="6E4E66A6" w14:textId="77777777" w:rsidTr="0066631C">
        <w:trPr>
          <w:tblCellSpacing w:w="15" w:type="dxa"/>
        </w:trPr>
        <w:tc>
          <w:tcPr>
            <w:tcW w:w="1120" w:type="dxa"/>
            <w:vAlign w:val="center"/>
            <w:hideMark/>
          </w:tcPr>
          <w:p w14:paraId="6DD96F7A" w14:textId="77777777" w:rsidR="0066631C" w:rsidRPr="0066631C" w:rsidRDefault="0066631C" w:rsidP="0066631C">
            <w:pPr>
              <w:jc w:val="center"/>
              <w:rPr>
                <w:rFonts w:ascii="Sakkal Majalla" w:hAnsi="Sakkal Majalla"/>
                <w:sz w:val="34"/>
              </w:rPr>
            </w:pPr>
            <w:r w:rsidRPr="0066631C">
              <w:rPr>
                <w:rFonts w:ascii="Sakkal Majalla" w:hAnsi="Sakkal Majalla"/>
                <w:sz w:val="34"/>
              </w:rPr>
              <w:t>1</w:t>
            </w:r>
          </w:p>
        </w:tc>
        <w:tc>
          <w:tcPr>
            <w:tcW w:w="1410" w:type="dxa"/>
            <w:vAlign w:val="center"/>
            <w:hideMark/>
          </w:tcPr>
          <w:p w14:paraId="49969FA5"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320" w:type="dxa"/>
            <w:vAlign w:val="center"/>
            <w:hideMark/>
          </w:tcPr>
          <w:p w14:paraId="32774E64"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410" w:type="dxa"/>
            <w:vAlign w:val="center"/>
            <w:hideMark/>
          </w:tcPr>
          <w:p w14:paraId="260716D1"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170" w:type="dxa"/>
            <w:vAlign w:val="center"/>
            <w:hideMark/>
          </w:tcPr>
          <w:p w14:paraId="79030426"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2488" w:type="dxa"/>
            <w:vAlign w:val="center"/>
            <w:hideMark/>
          </w:tcPr>
          <w:p w14:paraId="03C316CD"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التطبيق يحتاج لتحسين، أحياناً يتعطّل أثناء الطلب</w:t>
            </w:r>
            <w:r w:rsidRPr="0066631C">
              <w:rPr>
                <w:rFonts w:ascii="Sakkal Majalla" w:hAnsi="Sakkal Majalla"/>
                <w:sz w:val="34"/>
              </w:rPr>
              <w:t>."</w:t>
            </w:r>
          </w:p>
        </w:tc>
      </w:tr>
      <w:tr w:rsidR="0066631C" w:rsidRPr="0066631C" w14:paraId="27ABA88A" w14:textId="77777777" w:rsidTr="0066631C">
        <w:trPr>
          <w:tblCellSpacing w:w="15" w:type="dxa"/>
        </w:trPr>
        <w:tc>
          <w:tcPr>
            <w:tcW w:w="1120" w:type="dxa"/>
            <w:vAlign w:val="center"/>
            <w:hideMark/>
          </w:tcPr>
          <w:p w14:paraId="50C4E6A4"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1410" w:type="dxa"/>
            <w:vAlign w:val="center"/>
            <w:hideMark/>
          </w:tcPr>
          <w:p w14:paraId="2CD0F0A1"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320" w:type="dxa"/>
            <w:vAlign w:val="center"/>
            <w:hideMark/>
          </w:tcPr>
          <w:p w14:paraId="66AC1C2A"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410" w:type="dxa"/>
            <w:vAlign w:val="center"/>
            <w:hideMark/>
          </w:tcPr>
          <w:p w14:paraId="73C162A1"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170" w:type="dxa"/>
            <w:vAlign w:val="center"/>
            <w:hideMark/>
          </w:tcPr>
          <w:p w14:paraId="5CF19F7D"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2488" w:type="dxa"/>
            <w:vAlign w:val="center"/>
            <w:hideMark/>
          </w:tcPr>
          <w:p w14:paraId="3C8078EB"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الخدمة ممتازة! استمرّوا على هذا المستوى</w:t>
            </w:r>
            <w:r w:rsidRPr="0066631C">
              <w:rPr>
                <w:rFonts w:ascii="Sakkal Majalla" w:hAnsi="Sakkal Majalla"/>
                <w:sz w:val="34"/>
              </w:rPr>
              <w:t>."</w:t>
            </w:r>
          </w:p>
        </w:tc>
      </w:tr>
      <w:tr w:rsidR="0066631C" w:rsidRPr="0066631C" w14:paraId="31AFA487" w14:textId="77777777" w:rsidTr="0066631C">
        <w:trPr>
          <w:tblCellSpacing w:w="15" w:type="dxa"/>
        </w:trPr>
        <w:tc>
          <w:tcPr>
            <w:tcW w:w="1120" w:type="dxa"/>
            <w:vAlign w:val="center"/>
            <w:hideMark/>
          </w:tcPr>
          <w:p w14:paraId="7F6D6F73"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410" w:type="dxa"/>
            <w:vAlign w:val="center"/>
            <w:hideMark/>
          </w:tcPr>
          <w:p w14:paraId="24598D42"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1320" w:type="dxa"/>
            <w:vAlign w:val="center"/>
            <w:hideMark/>
          </w:tcPr>
          <w:p w14:paraId="1A8CE7D5"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410" w:type="dxa"/>
            <w:vAlign w:val="center"/>
            <w:hideMark/>
          </w:tcPr>
          <w:p w14:paraId="2AA69B77"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1170" w:type="dxa"/>
            <w:vAlign w:val="center"/>
            <w:hideMark/>
          </w:tcPr>
          <w:p w14:paraId="54A6E9D7"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2488" w:type="dxa"/>
            <w:vAlign w:val="center"/>
            <w:hideMark/>
          </w:tcPr>
          <w:p w14:paraId="2265AD22"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التوصيل بطيء جداً، انتظرت ساعة كاملة. الطعام وصل بارداً</w:t>
            </w:r>
            <w:r w:rsidRPr="0066631C">
              <w:rPr>
                <w:rFonts w:ascii="Sakkal Majalla" w:hAnsi="Sakkal Majalla"/>
                <w:sz w:val="34"/>
              </w:rPr>
              <w:t>."</w:t>
            </w:r>
          </w:p>
        </w:tc>
      </w:tr>
      <w:tr w:rsidR="0066631C" w:rsidRPr="0066631C" w14:paraId="52F76B1A" w14:textId="77777777" w:rsidTr="0066631C">
        <w:trPr>
          <w:tblCellSpacing w:w="15" w:type="dxa"/>
        </w:trPr>
        <w:tc>
          <w:tcPr>
            <w:tcW w:w="1120" w:type="dxa"/>
            <w:vAlign w:val="center"/>
            <w:hideMark/>
          </w:tcPr>
          <w:p w14:paraId="3A47AB35"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410" w:type="dxa"/>
            <w:vAlign w:val="center"/>
            <w:hideMark/>
          </w:tcPr>
          <w:p w14:paraId="6A7FD3C3"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320" w:type="dxa"/>
            <w:vAlign w:val="center"/>
            <w:hideMark/>
          </w:tcPr>
          <w:p w14:paraId="44EBD2EE"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410" w:type="dxa"/>
            <w:vAlign w:val="center"/>
            <w:hideMark/>
          </w:tcPr>
          <w:p w14:paraId="2607CE4D"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170" w:type="dxa"/>
            <w:vAlign w:val="center"/>
            <w:hideMark/>
          </w:tcPr>
          <w:p w14:paraId="148231A6"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2488" w:type="dxa"/>
            <w:vAlign w:val="center"/>
            <w:hideMark/>
          </w:tcPr>
          <w:p w14:paraId="61B76054"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كلّ شيء جيّد، لكن أتمنّى توفير المزيد من الخيارات الصحّية</w:t>
            </w:r>
            <w:r w:rsidRPr="0066631C">
              <w:rPr>
                <w:rFonts w:ascii="Sakkal Majalla" w:hAnsi="Sakkal Majalla"/>
                <w:sz w:val="34"/>
              </w:rPr>
              <w:t>."</w:t>
            </w:r>
          </w:p>
        </w:tc>
      </w:tr>
      <w:tr w:rsidR="0066631C" w:rsidRPr="0066631C" w14:paraId="74A3AE27" w14:textId="77777777" w:rsidTr="0066631C">
        <w:trPr>
          <w:tblCellSpacing w:w="15" w:type="dxa"/>
        </w:trPr>
        <w:tc>
          <w:tcPr>
            <w:tcW w:w="1120" w:type="dxa"/>
            <w:vAlign w:val="center"/>
            <w:hideMark/>
          </w:tcPr>
          <w:p w14:paraId="78D4B68F" w14:textId="77777777" w:rsidR="0066631C" w:rsidRPr="0066631C" w:rsidRDefault="0066631C" w:rsidP="0066631C">
            <w:pPr>
              <w:jc w:val="center"/>
              <w:rPr>
                <w:rFonts w:ascii="Sakkal Majalla" w:hAnsi="Sakkal Majalla"/>
                <w:sz w:val="34"/>
              </w:rPr>
            </w:pPr>
            <w:r w:rsidRPr="0066631C">
              <w:rPr>
                <w:rFonts w:ascii="Sakkal Majalla" w:hAnsi="Sakkal Majalla"/>
                <w:sz w:val="34"/>
              </w:rPr>
              <w:t>5</w:t>
            </w:r>
          </w:p>
        </w:tc>
        <w:tc>
          <w:tcPr>
            <w:tcW w:w="1410" w:type="dxa"/>
            <w:vAlign w:val="center"/>
            <w:hideMark/>
          </w:tcPr>
          <w:p w14:paraId="136C7E4B"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320" w:type="dxa"/>
            <w:vAlign w:val="center"/>
            <w:hideMark/>
          </w:tcPr>
          <w:p w14:paraId="4435BDEA" w14:textId="77777777" w:rsidR="0066631C" w:rsidRPr="0066631C" w:rsidRDefault="0066631C" w:rsidP="0066631C">
            <w:pPr>
              <w:jc w:val="center"/>
              <w:rPr>
                <w:rFonts w:ascii="Sakkal Majalla" w:hAnsi="Sakkal Majalla"/>
                <w:sz w:val="34"/>
              </w:rPr>
            </w:pPr>
            <w:r w:rsidRPr="0066631C">
              <w:rPr>
                <w:rFonts w:ascii="Sakkal Majalla" w:hAnsi="Sakkal Majalla"/>
                <w:sz w:val="34"/>
              </w:rPr>
              <w:t>4</w:t>
            </w:r>
          </w:p>
        </w:tc>
        <w:tc>
          <w:tcPr>
            <w:tcW w:w="1410" w:type="dxa"/>
            <w:vAlign w:val="center"/>
            <w:hideMark/>
          </w:tcPr>
          <w:p w14:paraId="5CC39C76" w14:textId="77777777" w:rsidR="0066631C" w:rsidRPr="0066631C" w:rsidRDefault="0066631C" w:rsidP="0066631C">
            <w:pPr>
              <w:jc w:val="center"/>
              <w:rPr>
                <w:rFonts w:ascii="Sakkal Majalla" w:hAnsi="Sakkal Majalla"/>
                <w:sz w:val="34"/>
              </w:rPr>
            </w:pPr>
            <w:r w:rsidRPr="0066631C">
              <w:rPr>
                <w:rFonts w:ascii="Sakkal Majalla" w:hAnsi="Sakkal Majalla"/>
                <w:sz w:val="34"/>
              </w:rPr>
              <w:t>3</w:t>
            </w:r>
          </w:p>
        </w:tc>
        <w:tc>
          <w:tcPr>
            <w:tcW w:w="1170" w:type="dxa"/>
            <w:vAlign w:val="center"/>
            <w:hideMark/>
          </w:tcPr>
          <w:p w14:paraId="57564EA1" w14:textId="77777777" w:rsidR="0066631C" w:rsidRPr="0066631C" w:rsidRDefault="0066631C" w:rsidP="0066631C">
            <w:pPr>
              <w:jc w:val="center"/>
              <w:rPr>
                <w:rFonts w:ascii="Sakkal Majalla" w:hAnsi="Sakkal Majalla"/>
                <w:sz w:val="34"/>
              </w:rPr>
            </w:pPr>
            <w:r w:rsidRPr="0066631C">
              <w:rPr>
                <w:rFonts w:ascii="Sakkal Majalla" w:hAnsi="Sakkal Majalla"/>
                <w:sz w:val="34"/>
              </w:rPr>
              <w:t>2</w:t>
            </w:r>
          </w:p>
        </w:tc>
        <w:tc>
          <w:tcPr>
            <w:tcW w:w="2488" w:type="dxa"/>
            <w:vAlign w:val="center"/>
            <w:hideMark/>
          </w:tcPr>
          <w:p w14:paraId="251368AE" w14:textId="77777777" w:rsidR="0066631C" w:rsidRPr="0066631C" w:rsidRDefault="0066631C" w:rsidP="0066631C">
            <w:pPr>
              <w:jc w:val="center"/>
              <w:rPr>
                <w:rFonts w:ascii="Sakkal Majalla" w:hAnsi="Sakkal Majalla"/>
                <w:sz w:val="34"/>
              </w:rPr>
            </w:pPr>
            <w:r w:rsidRPr="0066631C">
              <w:rPr>
                <w:rFonts w:ascii="Sakkal Majalla" w:hAnsi="Sakkal Majalla"/>
                <w:sz w:val="34"/>
              </w:rPr>
              <w:t>"</w:t>
            </w:r>
            <w:r w:rsidRPr="0066631C">
              <w:rPr>
                <w:rFonts w:ascii="Sakkal Majalla" w:hAnsi="Sakkal Majalla"/>
                <w:sz w:val="34"/>
                <w:rtl/>
              </w:rPr>
              <w:t>التطبيق معقّد ويصعب التعامل معه، خاصّة لكبار السنّ</w:t>
            </w:r>
            <w:r w:rsidRPr="0066631C">
              <w:rPr>
                <w:rFonts w:ascii="Sakkal Majalla" w:hAnsi="Sakkal Majalla"/>
                <w:sz w:val="34"/>
              </w:rPr>
              <w:t>."</w:t>
            </w:r>
          </w:p>
        </w:tc>
      </w:tr>
    </w:tbl>
    <w:p w14:paraId="47BD9793" w14:textId="77777777" w:rsidR="0066631C" w:rsidRDefault="0066631C" w:rsidP="0066631C"/>
    <w:p w14:paraId="44645A9E" w14:textId="1D2FA444" w:rsidR="0066631C" w:rsidRPr="00AC7B58" w:rsidRDefault="0066631C" w:rsidP="0066631C">
      <w:pPr>
        <w:rPr>
          <w:rtl/>
        </w:rPr>
      </w:pPr>
      <w:r w:rsidRPr="00873F62">
        <w:rPr>
          <w:noProof/>
          <w:color w:val="C00000"/>
        </w:rPr>
        <mc:AlternateContent>
          <mc:Choice Requires="wpg">
            <w:drawing>
              <wp:inline distT="0" distB="0" distL="0" distR="0" wp14:anchorId="15FDCA83" wp14:editId="444ECF58">
                <wp:extent cx="4418827" cy="545009"/>
                <wp:effectExtent l="0" t="0" r="1270" b="26670"/>
                <wp:docPr id="134523405" name="Group 8"/>
                <wp:cNvGraphicFramePr/>
                <a:graphic xmlns:a="http://schemas.openxmlformats.org/drawingml/2006/main">
                  <a:graphicData uri="http://schemas.microsoft.com/office/word/2010/wordprocessingGroup">
                    <wpg:wgp>
                      <wpg:cNvGrpSpPr/>
                      <wpg:grpSpPr>
                        <a:xfrm>
                          <a:off x="0" y="0"/>
                          <a:ext cx="4418827" cy="545009"/>
                          <a:chOff x="0" y="0"/>
                          <a:chExt cx="4418827" cy="545009"/>
                        </a:xfrm>
                      </wpg:grpSpPr>
                      <wpg:grpSp>
                        <wpg:cNvPr id="666010961" name="Group 1462637169"/>
                        <wpg:cNvGrpSpPr/>
                        <wpg:grpSpPr>
                          <a:xfrm>
                            <a:off x="3803929" y="0"/>
                            <a:ext cx="614898" cy="545009"/>
                            <a:chOff x="3803929" y="0"/>
                            <a:chExt cx="614898" cy="545009"/>
                          </a:xfrm>
                        </wpg:grpSpPr>
                        <pic:pic xmlns:pic="http://schemas.openxmlformats.org/drawingml/2006/picture">
                          <pic:nvPicPr>
                            <pic:cNvPr id="43522866" name="Picture 1462637170" descr="Activity "/>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3986779"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882157577" name="Rectangle: Rounded Corners 1462637171"/>
                          <wps:cNvSpPr/>
                          <wps:spPr>
                            <a:xfrm>
                              <a:off x="380392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66757532" name="TextBox 17"/>
                        <wps:cNvSpPr txBox="1"/>
                        <wps:spPr>
                          <a:xfrm>
                            <a:off x="0" y="110634"/>
                            <a:ext cx="3597275" cy="395605"/>
                          </a:xfrm>
                          <a:prstGeom prst="rect">
                            <a:avLst/>
                          </a:prstGeom>
                          <a:noFill/>
                        </wps:spPr>
                        <wps:txbx>
                          <w:txbxContent>
                            <w:p w14:paraId="6B76877C" w14:textId="77777777" w:rsidR="0066631C" w:rsidRPr="00262BBE" w:rsidRDefault="0066631C" w:rsidP="0066631C">
                              <w:pPr>
                                <w:pStyle w:val="ac"/>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wps:txbx>
                        <wps:bodyPr wrap="square">
                          <a:spAutoFit/>
                        </wps:bodyPr>
                      </wps:wsp>
                    </wpg:wgp>
                  </a:graphicData>
                </a:graphic>
              </wp:inline>
            </w:drawing>
          </mc:Choice>
          <mc:Fallback>
            <w:pict>
              <v:group w14:anchorId="15FDCA83" id="_x0000_s1680" style="width:347.95pt;height:42.9pt;mso-position-horizontal-relative:char;mso-position-vertical-relative:line" coordsize="44188,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">
                <v:group id="Group 1462637169" o:spid="_x0000_s1681"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">
                  <v:shape id="Picture 1462637170" o:spid="_x0000_s1682"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">
                    <v:imagedata r:id="rId137" o:title="Activity "/>
                  </v:shape>
                  <v:roundrect id="Rectangle: Rounded Corners 1462637171" o:spid="_x0000_s1683"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" fillcolor="#7a8696" strokecolor="#7a8696" strokeweight="1pt">
                    <v:stroke joinstyle="miter"/>
                  </v:roundrect>
                </v:group>
                <v:shape id="TextBox 17" o:spid="_x0000_s1684" type="#_x0000_t202" style="position:absolute;top:1106;width:35972;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" filled="f" stroked="f">
                  <v:textbox style="mso-fit-shape-to-text:t">
                    <w:txbxContent>
                      <w:p w14:paraId="6B76877C" w14:textId="77777777" w:rsidR="0066631C" w:rsidRPr="00262BBE" w:rsidRDefault="0066631C" w:rsidP="0066631C">
                        <w:pPr>
                          <w:pStyle w:val="a0"/>
                          <w:rPr>
                            <w:color w:val="168489"/>
                            <w:sz w:val="44"/>
                            <w:szCs w:val="44"/>
                          </w:rPr>
                        </w:pPr>
                        <w:r w:rsidRPr="008340C0">
                          <w:rPr>
                            <w:color w:val="168489"/>
                            <w:sz w:val="44"/>
                            <w:szCs w:val="44"/>
                            <w:rtl/>
                          </w:rPr>
                          <w:t>خطوات التنفيذ</w:t>
                        </w:r>
                        <w:r w:rsidRPr="00262BBE">
                          <w:rPr>
                            <w:color w:val="168489"/>
                            <w:sz w:val="44"/>
                            <w:szCs w:val="44"/>
                            <w:rtl/>
                            <w:lang w:bidi="ar-EG"/>
                          </w:rPr>
                          <w:t>:</w:t>
                        </w:r>
                      </w:p>
                    </w:txbxContent>
                  </v:textbox>
                </v:shape>
                <w10:anchorlock/>
              </v:group>
            </w:pict>
          </mc:Fallback>
        </mc:AlternateContent>
      </w:r>
    </w:p>
    <w:p w14:paraId="26F7BA63" w14:textId="77777777" w:rsidR="0066631C" w:rsidRPr="0066631C" w:rsidRDefault="0066631C" w:rsidP="0066631C">
      <w:pPr>
        <w:rPr>
          <w:rFonts w:ascii="Sakkal Majalla" w:hAnsi="Sakkal Majalla"/>
          <w:color w:val="C00000"/>
          <w:sz w:val="34"/>
        </w:rPr>
      </w:pPr>
      <w:r w:rsidRPr="0066631C">
        <w:rPr>
          <w:rFonts w:ascii="Sakkal Majalla" w:hAnsi="Sakkal Majalla"/>
          <w:b/>
          <w:bCs/>
          <w:color w:val="C00000"/>
          <w:sz w:val="34"/>
          <w:rtl/>
        </w:rPr>
        <w:t>الجزء الأوّل (15 دقيقة) - تحليل البيانات النصية باستخدام</w:t>
      </w:r>
      <w:r w:rsidRPr="0066631C">
        <w:rPr>
          <w:rFonts w:ascii="Sakkal Majalla" w:hAnsi="Sakkal Majalla"/>
          <w:b/>
          <w:bCs/>
          <w:color w:val="C00000"/>
          <w:sz w:val="34"/>
        </w:rPr>
        <w:t xml:space="preserve"> ChatGPT:</w:t>
      </w:r>
    </w:p>
    <w:p w14:paraId="08B6325F" w14:textId="77777777" w:rsidR="0066631C" w:rsidRPr="0066631C" w:rsidRDefault="0066631C">
      <w:pPr>
        <w:numPr>
          <w:ilvl w:val="0"/>
          <w:numId w:val="68"/>
        </w:numPr>
        <w:spacing w:after="160" w:line="259" w:lineRule="auto"/>
        <w:jc w:val="left"/>
        <w:rPr>
          <w:rFonts w:ascii="Sakkal Majalla" w:hAnsi="Sakkal Majalla"/>
          <w:sz w:val="34"/>
        </w:rPr>
      </w:pPr>
      <w:r w:rsidRPr="0066631C">
        <w:rPr>
          <w:rFonts w:ascii="Sakkal Majalla" w:hAnsi="Sakkal Majalla"/>
          <w:b/>
          <w:bCs/>
          <w:sz w:val="34"/>
          <w:rtl/>
        </w:rPr>
        <w:t>جمع الاقتراحات</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اجمعوا عمود "الاقتراحات" من جميع العملاء الـ50</w:t>
      </w:r>
      <w:r w:rsidRPr="0066631C">
        <w:rPr>
          <w:rFonts w:ascii="Sakkal Majalla" w:hAnsi="Sakkal Majalla"/>
          <w:sz w:val="34"/>
        </w:rPr>
        <w:t>.</w:t>
      </w:r>
    </w:p>
    <w:p w14:paraId="50B72826" w14:textId="77777777" w:rsidR="0066631C" w:rsidRPr="0066631C" w:rsidRDefault="0066631C">
      <w:pPr>
        <w:numPr>
          <w:ilvl w:val="0"/>
          <w:numId w:val="68"/>
        </w:numPr>
        <w:spacing w:after="160" w:line="259" w:lineRule="auto"/>
        <w:jc w:val="left"/>
        <w:rPr>
          <w:rFonts w:ascii="Sakkal Majalla" w:hAnsi="Sakkal Majalla"/>
          <w:sz w:val="34"/>
        </w:rPr>
      </w:pPr>
      <w:r w:rsidRPr="0066631C">
        <w:rPr>
          <w:rFonts w:ascii="Sakkal Majalla" w:hAnsi="Sakkal Majalla"/>
          <w:b/>
          <w:bCs/>
          <w:sz w:val="34"/>
          <w:rtl/>
        </w:rPr>
        <w:t>صياغة الأمر</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افتحوا</w:t>
      </w:r>
      <w:r w:rsidRPr="0066631C">
        <w:rPr>
          <w:rFonts w:ascii="Sakkal Majalla" w:hAnsi="Sakkal Majalla"/>
          <w:sz w:val="34"/>
        </w:rPr>
        <w:t xml:space="preserve"> ChatGPT </w:t>
      </w:r>
      <w:r w:rsidRPr="0066631C">
        <w:rPr>
          <w:rFonts w:ascii="Sakkal Majalla" w:hAnsi="Sakkal Majalla"/>
          <w:sz w:val="34"/>
          <w:rtl/>
        </w:rPr>
        <w:t>واكتبوا أمراً لتحليل هذه الاقتراحات. الأمر يجب أن يطلب</w:t>
      </w:r>
      <w:r w:rsidRPr="0066631C">
        <w:rPr>
          <w:rFonts w:ascii="Sakkal Majalla" w:hAnsi="Sakkal Majalla"/>
          <w:sz w:val="34"/>
        </w:rPr>
        <w:t>:</w:t>
      </w:r>
    </w:p>
    <w:p w14:paraId="1D8C1824" w14:textId="77777777" w:rsidR="0066631C" w:rsidRPr="0066631C" w:rsidRDefault="0066631C">
      <w:pPr>
        <w:numPr>
          <w:ilvl w:val="1"/>
          <w:numId w:val="68"/>
        </w:numPr>
        <w:spacing w:after="160" w:line="259" w:lineRule="auto"/>
        <w:jc w:val="left"/>
        <w:rPr>
          <w:rFonts w:ascii="Sakkal Majalla" w:hAnsi="Sakkal Majalla"/>
          <w:sz w:val="34"/>
        </w:rPr>
      </w:pPr>
      <w:r w:rsidRPr="0066631C">
        <w:rPr>
          <w:rFonts w:ascii="Sakkal Majalla" w:hAnsi="Sakkal Majalla"/>
          <w:sz w:val="34"/>
          <w:rtl/>
        </w:rPr>
        <w:lastRenderedPageBreak/>
        <w:t>تصنيف الاقتراحات حسب الموضوع (التوصيل، الطعام، التطبيق، خدمة العملاء، أسعار، أخرى)</w:t>
      </w:r>
      <w:r w:rsidRPr="0066631C">
        <w:rPr>
          <w:rFonts w:ascii="Sakkal Majalla" w:hAnsi="Sakkal Majalla"/>
          <w:sz w:val="34"/>
        </w:rPr>
        <w:t>.</w:t>
      </w:r>
    </w:p>
    <w:p w14:paraId="2286EADB" w14:textId="77777777" w:rsidR="0066631C" w:rsidRPr="0066631C" w:rsidRDefault="0066631C">
      <w:pPr>
        <w:numPr>
          <w:ilvl w:val="1"/>
          <w:numId w:val="68"/>
        </w:numPr>
        <w:spacing w:after="160" w:line="259" w:lineRule="auto"/>
        <w:jc w:val="left"/>
        <w:rPr>
          <w:rFonts w:ascii="Sakkal Majalla" w:hAnsi="Sakkal Majalla"/>
          <w:sz w:val="34"/>
        </w:rPr>
      </w:pPr>
      <w:r w:rsidRPr="0066631C">
        <w:rPr>
          <w:rFonts w:ascii="Sakkal Majalla" w:hAnsi="Sakkal Majalla"/>
          <w:sz w:val="34"/>
          <w:rtl/>
        </w:rPr>
        <w:t>تحديد أكثر المشاكل تكراراً</w:t>
      </w:r>
      <w:r w:rsidRPr="0066631C">
        <w:rPr>
          <w:rFonts w:ascii="Sakkal Majalla" w:hAnsi="Sakkal Majalla"/>
          <w:sz w:val="34"/>
        </w:rPr>
        <w:t>.</w:t>
      </w:r>
    </w:p>
    <w:p w14:paraId="2CEC9BDE" w14:textId="77777777" w:rsidR="0066631C" w:rsidRPr="0066631C" w:rsidRDefault="0066631C">
      <w:pPr>
        <w:numPr>
          <w:ilvl w:val="1"/>
          <w:numId w:val="68"/>
        </w:numPr>
        <w:spacing w:after="160" w:line="259" w:lineRule="auto"/>
        <w:jc w:val="left"/>
        <w:rPr>
          <w:rFonts w:ascii="Sakkal Majalla" w:hAnsi="Sakkal Majalla"/>
          <w:sz w:val="34"/>
        </w:rPr>
      </w:pPr>
      <w:r w:rsidRPr="0066631C">
        <w:rPr>
          <w:rFonts w:ascii="Sakkal Majalla" w:hAnsi="Sakkal Majalla"/>
          <w:sz w:val="34"/>
          <w:rtl/>
        </w:rPr>
        <w:t>اقتراح أولويات للتحسين</w:t>
      </w:r>
      <w:r w:rsidRPr="0066631C">
        <w:rPr>
          <w:rFonts w:ascii="Sakkal Majalla" w:hAnsi="Sakkal Majalla"/>
          <w:sz w:val="34"/>
        </w:rPr>
        <w:t>.</w:t>
      </w:r>
    </w:p>
    <w:p w14:paraId="0C2451FE" w14:textId="77777777" w:rsidR="0066631C" w:rsidRPr="0066631C" w:rsidRDefault="0066631C">
      <w:pPr>
        <w:numPr>
          <w:ilvl w:val="0"/>
          <w:numId w:val="68"/>
        </w:numPr>
        <w:spacing w:after="160" w:line="259" w:lineRule="auto"/>
        <w:jc w:val="left"/>
        <w:rPr>
          <w:rFonts w:ascii="Sakkal Majalla" w:hAnsi="Sakkal Majalla"/>
          <w:sz w:val="34"/>
        </w:rPr>
      </w:pPr>
      <w:r w:rsidRPr="0066631C">
        <w:rPr>
          <w:rFonts w:ascii="Sakkal Majalla" w:hAnsi="Sakkal Majalla"/>
          <w:b/>
          <w:bCs/>
          <w:sz w:val="34"/>
          <w:rtl/>
        </w:rPr>
        <w:t>تحليل النتائج</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راجعوا النتائج التي قدّمها</w:t>
      </w:r>
      <w:r w:rsidRPr="0066631C">
        <w:rPr>
          <w:rFonts w:ascii="Sakkal Majalla" w:hAnsi="Sakkal Majalla"/>
          <w:sz w:val="34"/>
        </w:rPr>
        <w:t xml:space="preserve"> ChatGPT </w:t>
      </w:r>
      <w:r w:rsidRPr="0066631C">
        <w:rPr>
          <w:rFonts w:ascii="Sakkal Majalla" w:hAnsi="Sakkal Majalla"/>
          <w:sz w:val="34"/>
          <w:rtl/>
        </w:rPr>
        <w:t>ودوّنوا الموضوعات الأكثر أهمّية</w:t>
      </w:r>
      <w:r w:rsidRPr="0066631C">
        <w:rPr>
          <w:rFonts w:ascii="Sakkal Majalla" w:hAnsi="Sakkal Majalla"/>
          <w:sz w:val="34"/>
        </w:rPr>
        <w:t>.</w:t>
      </w:r>
    </w:p>
    <w:p w14:paraId="686A358B" w14:textId="77777777" w:rsidR="0066631C" w:rsidRPr="0066631C" w:rsidRDefault="0066631C" w:rsidP="0066631C">
      <w:pPr>
        <w:rPr>
          <w:rFonts w:ascii="Sakkal Majalla" w:hAnsi="Sakkal Majalla"/>
          <w:color w:val="C00000"/>
          <w:sz w:val="34"/>
        </w:rPr>
      </w:pPr>
      <w:r w:rsidRPr="0066631C">
        <w:rPr>
          <w:rFonts w:ascii="Sakkal Majalla" w:hAnsi="Sakkal Majalla"/>
          <w:b/>
          <w:bCs/>
          <w:color w:val="C00000"/>
          <w:sz w:val="34"/>
          <w:rtl/>
        </w:rPr>
        <w:t>الجزء الثاني (15 دقيقة) - تحليل البيانات الرقمية باستخدام</w:t>
      </w:r>
      <w:r w:rsidRPr="0066631C">
        <w:rPr>
          <w:rFonts w:ascii="Sakkal Majalla" w:hAnsi="Sakkal Majalla"/>
          <w:b/>
          <w:bCs/>
          <w:color w:val="C00000"/>
          <w:sz w:val="34"/>
        </w:rPr>
        <w:t xml:space="preserve"> Google Colab:</w:t>
      </w:r>
    </w:p>
    <w:p w14:paraId="4D94FF25" w14:textId="7286F16C" w:rsidR="0066631C" w:rsidRPr="0066631C" w:rsidRDefault="0066631C">
      <w:pPr>
        <w:numPr>
          <w:ilvl w:val="0"/>
          <w:numId w:val="69"/>
        </w:numPr>
        <w:spacing w:after="160" w:line="259" w:lineRule="auto"/>
        <w:jc w:val="left"/>
        <w:rPr>
          <w:rFonts w:ascii="Sakkal Majalla" w:hAnsi="Sakkal Majalla"/>
          <w:sz w:val="34"/>
        </w:rPr>
      </w:pPr>
      <w:r w:rsidRPr="0066631C">
        <w:rPr>
          <w:rFonts w:ascii="Sakkal Majalla" w:hAnsi="Sakkal Majalla"/>
          <w:b/>
          <w:bCs/>
          <w:sz w:val="34"/>
          <w:rtl/>
        </w:rPr>
        <w:t>فتح</w:t>
      </w:r>
      <w:r>
        <w:rPr>
          <w:rFonts w:ascii="Sakkal Majalla" w:hAnsi="Sakkal Majalla"/>
          <w:b/>
          <w:bCs/>
          <w:sz w:val="34"/>
        </w:rPr>
        <w:t>:</w:t>
      </w:r>
      <w:r w:rsidRPr="0066631C">
        <w:rPr>
          <w:rFonts w:ascii="Sakkal Majalla" w:hAnsi="Sakkal Majalla"/>
          <w:b/>
          <w:bCs/>
          <w:sz w:val="34"/>
        </w:rPr>
        <w:t xml:space="preserve"> Colab</w:t>
      </w:r>
      <w:r w:rsidRPr="0066631C">
        <w:rPr>
          <w:rFonts w:ascii="Sakkal Majalla" w:hAnsi="Sakkal Majalla"/>
          <w:sz w:val="34"/>
          <w:rtl/>
        </w:rPr>
        <w:t xml:space="preserve">انتقلوا إلى </w:t>
      </w:r>
      <w:r w:rsidRPr="0066631C">
        <w:rPr>
          <w:rFonts w:ascii="Sakkal Majalla" w:hAnsi="Sakkal Majalla"/>
          <w:sz w:val="34"/>
        </w:rPr>
        <w:t xml:space="preserve">colab.research.google.com </w:t>
      </w:r>
      <w:r w:rsidRPr="0066631C">
        <w:rPr>
          <w:rFonts w:ascii="Sakkal Majalla" w:hAnsi="Sakkal Majalla"/>
          <w:sz w:val="34"/>
          <w:rtl/>
        </w:rPr>
        <w:t>وافتحوا دفتر ملاحظات جديد</w:t>
      </w:r>
      <w:r w:rsidRPr="0066631C">
        <w:rPr>
          <w:rFonts w:ascii="Sakkal Majalla" w:hAnsi="Sakkal Majalla"/>
          <w:sz w:val="34"/>
        </w:rPr>
        <w:t>.</w:t>
      </w:r>
    </w:p>
    <w:p w14:paraId="680D0CA0" w14:textId="77777777" w:rsidR="0066631C" w:rsidRPr="0066631C" w:rsidRDefault="0066631C">
      <w:pPr>
        <w:numPr>
          <w:ilvl w:val="0"/>
          <w:numId w:val="69"/>
        </w:numPr>
        <w:spacing w:after="160" w:line="259" w:lineRule="auto"/>
        <w:jc w:val="left"/>
        <w:rPr>
          <w:rFonts w:ascii="Sakkal Majalla" w:hAnsi="Sakkal Majalla"/>
          <w:sz w:val="34"/>
        </w:rPr>
      </w:pPr>
      <w:r w:rsidRPr="0066631C">
        <w:rPr>
          <w:rFonts w:ascii="Sakkal Majalla" w:hAnsi="Sakkal Majalla"/>
          <w:b/>
          <w:bCs/>
          <w:sz w:val="34"/>
          <w:rtl/>
        </w:rPr>
        <w:t>إدخال البيانات</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استخدموا الكود التالي لإنشاء</w:t>
      </w:r>
      <w:r w:rsidRPr="0066631C">
        <w:rPr>
          <w:rFonts w:ascii="Sakkal Majalla" w:hAnsi="Sakkal Majalla"/>
          <w:sz w:val="34"/>
        </w:rPr>
        <w:t xml:space="preserve"> DataFrame:</w:t>
      </w:r>
    </w:p>
    <w:p w14:paraId="57AA3C53"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import pandas as pd</w:t>
      </w:r>
    </w:p>
    <w:p w14:paraId="38D93310"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import matplotlib.pyplot as plt</w:t>
      </w:r>
    </w:p>
    <w:p w14:paraId="7F88D0C3"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البيانات (عيّنة مصغّرة، يمكنكم إضافة باقي العملاء)</w:t>
      </w:r>
    </w:p>
    <w:p w14:paraId="3EBDD4E2"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data = {</w:t>
      </w:r>
    </w:p>
    <w:p w14:paraId="139CA850"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رقم_العميل</w:t>
      </w:r>
      <w:r w:rsidRPr="0066631C">
        <w:rPr>
          <w:rFonts w:ascii="Sakkal Majalla" w:hAnsi="Sakkal Majalla"/>
          <w:sz w:val="34"/>
        </w:rPr>
        <w:t>': [1, 2, 3, 4, 5],</w:t>
      </w:r>
    </w:p>
    <w:p w14:paraId="7BF1C01A"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سرعة_التوصيل</w:t>
      </w:r>
      <w:r w:rsidRPr="0066631C">
        <w:rPr>
          <w:rFonts w:ascii="Sakkal Majalla" w:hAnsi="Sakkal Majalla"/>
          <w:sz w:val="34"/>
        </w:rPr>
        <w:t>': [4, 5, 2, 4, 3],</w:t>
      </w:r>
    </w:p>
    <w:p w14:paraId="0463AABF"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جودة_الطعام</w:t>
      </w:r>
      <w:r w:rsidRPr="0066631C">
        <w:rPr>
          <w:rFonts w:ascii="Sakkal Majalla" w:hAnsi="Sakkal Majalla"/>
          <w:sz w:val="34"/>
        </w:rPr>
        <w:t>': [5, 5, 3, 4, 4],</w:t>
      </w:r>
    </w:p>
    <w:p w14:paraId="7E9A1A41"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خدمة_العملاء</w:t>
      </w:r>
      <w:r w:rsidRPr="0066631C">
        <w:rPr>
          <w:rFonts w:ascii="Sakkal Majalla" w:hAnsi="Sakkal Majalla"/>
          <w:sz w:val="34"/>
        </w:rPr>
        <w:t>': [4, 5, 2, 5, 3],</w:t>
      </w:r>
    </w:p>
    <w:p w14:paraId="78EE2AA4"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 xml:space="preserve">    '</w:t>
      </w:r>
      <w:r w:rsidRPr="0066631C">
        <w:rPr>
          <w:rFonts w:ascii="Sakkal Majalla" w:hAnsi="Sakkal Majalla"/>
          <w:sz w:val="34"/>
          <w:rtl/>
        </w:rPr>
        <w:t>التطبيق</w:t>
      </w:r>
      <w:r w:rsidRPr="0066631C">
        <w:rPr>
          <w:rFonts w:ascii="Sakkal Majalla" w:hAnsi="Sakkal Majalla"/>
          <w:sz w:val="34"/>
        </w:rPr>
        <w:t>': [3, 5, 4, 4, 2]</w:t>
      </w:r>
    </w:p>
    <w:p w14:paraId="63E6DFAB"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w:t>
      </w:r>
    </w:p>
    <w:p w14:paraId="2B1F9A55"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df = pd.DataFrame(data)</w:t>
      </w:r>
    </w:p>
    <w:p w14:paraId="76708857"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print(df)</w:t>
      </w:r>
    </w:p>
    <w:p w14:paraId="562B6D29" w14:textId="77777777" w:rsidR="0066631C" w:rsidRPr="0066631C" w:rsidRDefault="0066631C">
      <w:pPr>
        <w:numPr>
          <w:ilvl w:val="0"/>
          <w:numId w:val="70"/>
        </w:numPr>
        <w:spacing w:after="160" w:line="259" w:lineRule="auto"/>
        <w:jc w:val="left"/>
        <w:rPr>
          <w:rFonts w:ascii="Sakkal Majalla" w:hAnsi="Sakkal Majalla"/>
          <w:sz w:val="34"/>
        </w:rPr>
      </w:pPr>
      <w:r w:rsidRPr="0066631C">
        <w:rPr>
          <w:rFonts w:ascii="Sakkal Majalla" w:hAnsi="Sakkal Majalla"/>
          <w:b/>
          <w:bCs/>
          <w:sz w:val="34"/>
          <w:rtl/>
        </w:rPr>
        <w:t>حساب المتوسّطات</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احسبوا متوسّط التقييم لكلّ جانب</w:t>
      </w:r>
      <w:r w:rsidRPr="0066631C">
        <w:rPr>
          <w:rFonts w:ascii="Sakkal Majalla" w:hAnsi="Sakkal Majalla"/>
          <w:sz w:val="34"/>
        </w:rPr>
        <w:t>:</w:t>
      </w:r>
    </w:p>
    <w:p w14:paraId="5B07ABF6"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means = df</w:t>
      </w:r>
      <w:r w:rsidRPr="0066631C">
        <w:rPr>
          <w:rFonts w:ascii="Sakkal Majalla" w:hAnsi="Sakkal Majalla"/>
          <w:sz w:val="34"/>
          <w:rtl/>
        </w:rPr>
        <w:t>[['سرعة_التوصيل', 'جودة_الطعام', 'خدمة_العملاء', 'التطبيق']].</w:t>
      </w:r>
      <w:r w:rsidRPr="0066631C">
        <w:rPr>
          <w:rFonts w:ascii="Sakkal Majalla" w:hAnsi="Sakkal Majalla"/>
          <w:sz w:val="34"/>
        </w:rPr>
        <w:t>mean</w:t>
      </w:r>
      <w:r w:rsidRPr="0066631C">
        <w:rPr>
          <w:rFonts w:ascii="Sakkal Majalla" w:hAnsi="Sakkal Majalla"/>
          <w:sz w:val="34"/>
          <w:rtl/>
        </w:rPr>
        <w:t>()</w:t>
      </w:r>
    </w:p>
    <w:p w14:paraId="505CF60D"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print</w:t>
      </w:r>
      <w:r w:rsidRPr="0066631C">
        <w:rPr>
          <w:rFonts w:ascii="Sakkal Majalla" w:hAnsi="Sakkal Majalla"/>
          <w:sz w:val="34"/>
          <w:rtl/>
        </w:rPr>
        <w:t>("متوسّطات التقييمات:")</w:t>
      </w:r>
    </w:p>
    <w:p w14:paraId="195829F7"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print(means)</w:t>
      </w:r>
    </w:p>
    <w:p w14:paraId="664EA904" w14:textId="77777777" w:rsidR="0066631C" w:rsidRPr="0066631C" w:rsidRDefault="0066631C">
      <w:pPr>
        <w:numPr>
          <w:ilvl w:val="0"/>
          <w:numId w:val="71"/>
        </w:numPr>
        <w:spacing w:after="160" w:line="259" w:lineRule="auto"/>
        <w:jc w:val="left"/>
        <w:rPr>
          <w:rFonts w:ascii="Sakkal Majalla" w:hAnsi="Sakkal Majalla"/>
          <w:sz w:val="34"/>
        </w:rPr>
      </w:pPr>
      <w:r w:rsidRPr="0066631C">
        <w:rPr>
          <w:rFonts w:ascii="Sakkal Majalla" w:hAnsi="Sakkal Majalla"/>
          <w:b/>
          <w:bCs/>
          <w:sz w:val="34"/>
          <w:rtl/>
        </w:rPr>
        <w:lastRenderedPageBreak/>
        <w:t>رسم بياني عمودي</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أنشئوا رسماً بيانياً يوضّح المتوسّطات</w:t>
      </w:r>
      <w:r w:rsidRPr="0066631C">
        <w:rPr>
          <w:rFonts w:ascii="Sakkal Majalla" w:hAnsi="Sakkal Majalla"/>
          <w:sz w:val="34"/>
        </w:rPr>
        <w:t>:</w:t>
      </w:r>
    </w:p>
    <w:p w14:paraId="72B6F8CF"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plt.figure(figsize=(10, 6))</w:t>
      </w:r>
    </w:p>
    <w:p w14:paraId="70740ECA"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means.plot(kind='bar', color=['#3498db', '#2ecc71', '#e74c3c', '#f39c12'])</w:t>
      </w:r>
    </w:p>
    <w:p w14:paraId="2F68434F"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plt.title('</w:t>
      </w:r>
      <w:r w:rsidRPr="0066631C">
        <w:rPr>
          <w:rFonts w:ascii="Sakkal Majalla" w:hAnsi="Sakkal Majalla"/>
          <w:sz w:val="34"/>
          <w:rtl/>
        </w:rPr>
        <w:t>متوسّط تقييمات جوانب الخدمة</w:t>
      </w:r>
      <w:r w:rsidRPr="0066631C">
        <w:rPr>
          <w:rFonts w:ascii="Sakkal Majalla" w:hAnsi="Sakkal Majalla"/>
          <w:sz w:val="34"/>
        </w:rPr>
        <w:t>', fontsize=16)</w:t>
      </w:r>
    </w:p>
    <w:p w14:paraId="4DEB0524"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plt.xlabel('</w:t>
      </w:r>
      <w:r w:rsidRPr="0066631C">
        <w:rPr>
          <w:rFonts w:ascii="Sakkal Majalla" w:hAnsi="Sakkal Majalla"/>
          <w:sz w:val="34"/>
          <w:rtl/>
        </w:rPr>
        <w:t>الجانب</w:t>
      </w:r>
      <w:r w:rsidRPr="0066631C">
        <w:rPr>
          <w:rFonts w:ascii="Sakkal Majalla" w:hAnsi="Sakkal Majalla"/>
          <w:sz w:val="34"/>
        </w:rPr>
        <w:t>', fontsize=12)</w:t>
      </w:r>
    </w:p>
    <w:p w14:paraId="4C310EF1"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plt.ylabel('</w:t>
      </w:r>
      <w:r w:rsidRPr="0066631C">
        <w:rPr>
          <w:rFonts w:ascii="Sakkal Majalla" w:hAnsi="Sakkal Majalla"/>
          <w:sz w:val="34"/>
          <w:rtl/>
        </w:rPr>
        <w:t>متوسّط التقييم (من 5)</w:t>
      </w:r>
      <w:r w:rsidRPr="0066631C">
        <w:rPr>
          <w:rFonts w:ascii="Sakkal Majalla" w:hAnsi="Sakkal Majalla"/>
          <w:sz w:val="34"/>
        </w:rPr>
        <w:t>', fontsize=12)</w:t>
      </w:r>
    </w:p>
    <w:p w14:paraId="11171DBA"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plt.ylim(0, 5)</w:t>
      </w:r>
    </w:p>
    <w:p w14:paraId="3EDC2ACF"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plt.xticks(rotation=45)</w:t>
      </w:r>
    </w:p>
    <w:p w14:paraId="1F63108E"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plt.grid(True, alpha=0.3, axis='y')</w:t>
      </w:r>
    </w:p>
    <w:p w14:paraId="367EEAC2" w14:textId="77777777" w:rsidR="0066631C" w:rsidRPr="0066631C" w:rsidRDefault="0066631C" w:rsidP="0066631C">
      <w:pPr>
        <w:shd w:val="clear" w:color="auto" w:fill="F2F2F2" w:themeFill="background1" w:themeFillShade="F2"/>
        <w:bidi w:val="0"/>
        <w:rPr>
          <w:rFonts w:ascii="Sakkal Majalla" w:hAnsi="Sakkal Majalla"/>
          <w:sz w:val="34"/>
        </w:rPr>
      </w:pPr>
      <w:r w:rsidRPr="0066631C">
        <w:rPr>
          <w:rFonts w:ascii="Sakkal Majalla" w:hAnsi="Sakkal Majalla"/>
          <w:sz w:val="34"/>
        </w:rPr>
        <w:t>plt.tight_layout()</w:t>
      </w:r>
    </w:p>
    <w:p w14:paraId="3E00DFC8"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plt.show()</w:t>
      </w:r>
    </w:p>
    <w:p w14:paraId="4295C430" w14:textId="77777777" w:rsidR="0066631C" w:rsidRPr="0066631C" w:rsidRDefault="0066631C" w:rsidP="0066631C">
      <w:pPr>
        <w:rPr>
          <w:rFonts w:ascii="Sakkal Majalla" w:hAnsi="Sakkal Majalla"/>
          <w:b/>
          <w:bCs/>
          <w:color w:val="008000"/>
          <w:sz w:val="34"/>
        </w:rPr>
      </w:pPr>
    </w:p>
    <w:p w14:paraId="069438B0" w14:textId="77777777" w:rsidR="0066631C" w:rsidRPr="0066631C" w:rsidRDefault="0066631C">
      <w:pPr>
        <w:numPr>
          <w:ilvl w:val="0"/>
          <w:numId w:val="72"/>
        </w:numPr>
        <w:spacing w:after="160" w:line="259" w:lineRule="auto"/>
        <w:jc w:val="left"/>
        <w:rPr>
          <w:rFonts w:ascii="Sakkal Majalla" w:hAnsi="Sakkal Majalla"/>
          <w:sz w:val="34"/>
        </w:rPr>
      </w:pPr>
      <w:r w:rsidRPr="0066631C">
        <w:rPr>
          <w:rFonts w:ascii="Sakkal Majalla" w:hAnsi="Sakkal Majalla"/>
          <w:b/>
          <w:bCs/>
          <w:sz w:val="34"/>
          <w:rtl/>
        </w:rPr>
        <w:t>تحليل الارتباط</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اكتشفوا إذا كان هناك ارتباط بين الجوانب المختلفة</w:t>
      </w:r>
      <w:r w:rsidRPr="0066631C">
        <w:rPr>
          <w:rFonts w:ascii="Sakkal Majalla" w:hAnsi="Sakkal Majalla"/>
          <w:sz w:val="34"/>
        </w:rPr>
        <w:t>:</w:t>
      </w:r>
    </w:p>
    <w:p w14:paraId="7F4F63D8"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correlation = df[['</w:t>
      </w:r>
      <w:r w:rsidRPr="0066631C">
        <w:rPr>
          <w:rFonts w:ascii="Sakkal Majalla" w:hAnsi="Sakkal Majalla"/>
          <w:sz w:val="34"/>
          <w:rtl/>
        </w:rPr>
        <w:t>سرعة_التوصيل', 'جودة_الطعام', 'خدمة_العملاء', 'التطبيق</w:t>
      </w:r>
      <w:r w:rsidRPr="0066631C">
        <w:rPr>
          <w:rFonts w:ascii="Sakkal Majalla" w:hAnsi="Sakkal Majalla"/>
          <w:sz w:val="34"/>
        </w:rPr>
        <w:t>']].corr()</w:t>
      </w:r>
    </w:p>
    <w:p w14:paraId="23B6403E"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w:t>
      </w:r>
      <w:r w:rsidRPr="0066631C">
        <w:rPr>
          <w:rFonts w:ascii="Sakkal Majalla" w:hAnsi="Sakkal Majalla"/>
          <w:sz w:val="34"/>
          <w:rtl/>
        </w:rPr>
        <w:t>مصفوفة الارتباط</w:t>
      </w:r>
      <w:r w:rsidRPr="0066631C">
        <w:rPr>
          <w:rFonts w:ascii="Sakkal Majalla" w:hAnsi="Sakkal Majalla"/>
          <w:sz w:val="34"/>
        </w:rPr>
        <w:t>:")</w:t>
      </w:r>
    </w:p>
    <w:p w14:paraId="21CB5E38" w14:textId="77777777" w:rsidR="0066631C" w:rsidRPr="0066631C" w:rsidRDefault="0066631C" w:rsidP="0066631C">
      <w:pPr>
        <w:shd w:val="clear" w:color="auto" w:fill="F2F2F2" w:themeFill="background1" w:themeFillShade="F2"/>
        <w:bidi w:val="0"/>
        <w:rPr>
          <w:rFonts w:ascii="Sakkal Majalla" w:hAnsi="Sakkal Majalla"/>
          <w:sz w:val="34"/>
          <w:rtl/>
        </w:rPr>
      </w:pPr>
      <w:r w:rsidRPr="0066631C">
        <w:rPr>
          <w:rFonts w:ascii="Sakkal Majalla" w:hAnsi="Sakkal Majalla"/>
          <w:sz w:val="34"/>
        </w:rPr>
        <w:t>print(correlation)</w:t>
      </w:r>
    </w:p>
    <w:p w14:paraId="11EA6011" w14:textId="77777777" w:rsidR="0066631C" w:rsidRPr="0066631C" w:rsidRDefault="0066631C">
      <w:pPr>
        <w:keepNext/>
        <w:pageBreakBefore/>
        <w:numPr>
          <w:ilvl w:val="0"/>
          <w:numId w:val="73"/>
        </w:numPr>
        <w:spacing w:after="160" w:line="259" w:lineRule="auto"/>
        <w:jc w:val="left"/>
        <w:rPr>
          <w:rFonts w:ascii="Sakkal Majalla" w:hAnsi="Sakkal Majalla"/>
          <w:sz w:val="34"/>
        </w:rPr>
      </w:pPr>
      <w:r w:rsidRPr="0066631C">
        <w:rPr>
          <w:rFonts w:ascii="Sakkal Majalla" w:hAnsi="Sakkal Majalla"/>
          <w:b/>
          <w:bCs/>
          <w:sz w:val="34"/>
          <w:rtl/>
        </w:rPr>
        <w:lastRenderedPageBreak/>
        <w:t>استخلاص الرؤى</w:t>
      </w:r>
      <w:r w:rsidRPr="0066631C">
        <w:rPr>
          <w:rFonts w:ascii="Sakkal Majalla" w:hAnsi="Sakkal Majalla"/>
          <w:b/>
          <w:bCs/>
          <w:sz w:val="34"/>
        </w:rPr>
        <w:t>:</w:t>
      </w:r>
      <w:r w:rsidRPr="0066631C">
        <w:rPr>
          <w:rFonts w:ascii="Sakkal Majalla" w:hAnsi="Sakkal Majalla"/>
          <w:sz w:val="34"/>
        </w:rPr>
        <w:t xml:space="preserve"> </w:t>
      </w:r>
      <w:r w:rsidRPr="0066631C">
        <w:rPr>
          <w:rFonts w:ascii="Sakkal Majalla" w:hAnsi="Sakkal Majalla"/>
          <w:sz w:val="34"/>
          <w:rtl/>
        </w:rPr>
        <w:t>بناءً على التحليل الرقمي والنصي، حدّدوا</w:t>
      </w:r>
      <w:r w:rsidRPr="0066631C">
        <w:rPr>
          <w:rFonts w:ascii="Sakkal Majalla" w:hAnsi="Sakkal Majalla"/>
          <w:sz w:val="34"/>
        </w:rPr>
        <w:t xml:space="preserve">: </w:t>
      </w:r>
    </w:p>
    <w:p w14:paraId="677417DB" w14:textId="77777777" w:rsidR="0066631C" w:rsidRPr="0066631C" w:rsidRDefault="0066631C">
      <w:pPr>
        <w:numPr>
          <w:ilvl w:val="1"/>
          <w:numId w:val="73"/>
        </w:numPr>
        <w:spacing w:after="160" w:line="259" w:lineRule="auto"/>
        <w:jc w:val="left"/>
        <w:rPr>
          <w:rFonts w:ascii="Sakkal Majalla" w:hAnsi="Sakkal Majalla"/>
          <w:sz w:val="34"/>
        </w:rPr>
      </w:pPr>
      <w:r w:rsidRPr="0066631C">
        <w:rPr>
          <w:rFonts w:ascii="Sakkal Majalla" w:hAnsi="Sakkal Majalla"/>
          <w:sz w:val="34"/>
          <w:rtl/>
        </w:rPr>
        <w:t>الجانب الذي يحتاج أكبر قدر من التحسين</w:t>
      </w:r>
      <w:r w:rsidRPr="0066631C">
        <w:rPr>
          <w:rFonts w:ascii="Sakkal Majalla" w:hAnsi="Sakkal Majalla"/>
          <w:sz w:val="34"/>
        </w:rPr>
        <w:t>.</w:t>
      </w:r>
    </w:p>
    <w:p w14:paraId="6BC428CA" w14:textId="77777777" w:rsidR="0066631C" w:rsidRPr="0066631C" w:rsidRDefault="0066631C">
      <w:pPr>
        <w:numPr>
          <w:ilvl w:val="1"/>
          <w:numId w:val="73"/>
        </w:numPr>
        <w:spacing w:after="160" w:line="259" w:lineRule="auto"/>
        <w:jc w:val="left"/>
        <w:rPr>
          <w:rFonts w:ascii="Sakkal Majalla" w:hAnsi="Sakkal Majalla"/>
          <w:sz w:val="34"/>
        </w:rPr>
      </w:pPr>
      <w:r w:rsidRPr="0066631C">
        <w:rPr>
          <w:rFonts w:ascii="Sakkal Majalla" w:hAnsi="Sakkal Majalla"/>
          <w:sz w:val="34"/>
          <w:rtl/>
        </w:rPr>
        <w:t>الجانب الذي يتمّ تقديمه بشكل ممتاز</w:t>
      </w:r>
      <w:r w:rsidRPr="0066631C">
        <w:rPr>
          <w:rFonts w:ascii="Sakkal Majalla" w:hAnsi="Sakkal Majalla"/>
          <w:sz w:val="34"/>
        </w:rPr>
        <w:t>.</w:t>
      </w:r>
    </w:p>
    <w:p w14:paraId="5F5DAD5D" w14:textId="77777777" w:rsidR="0066631C" w:rsidRPr="0066631C" w:rsidRDefault="0066631C">
      <w:pPr>
        <w:numPr>
          <w:ilvl w:val="1"/>
          <w:numId w:val="73"/>
        </w:numPr>
        <w:spacing w:after="160" w:line="259" w:lineRule="auto"/>
        <w:jc w:val="left"/>
        <w:rPr>
          <w:rFonts w:ascii="Sakkal Majalla" w:hAnsi="Sakkal Majalla"/>
          <w:sz w:val="34"/>
        </w:rPr>
      </w:pPr>
      <w:r w:rsidRPr="0066631C">
        <w:rPr>
          <w:rFonts w:ascii="Sakkal Majalla" w:hAnsi="Sakkal Majalla"/>
          <w:sz w:val="34"/>
          <w:rtl/>
        </w:rPr>
        <w:t>ثلاث توصيات رئيسية للإدارة</w:t>
      </w:r>
      <w:r w:rsidRPr="0066631C">
        <w:rPr>
          <w:rFonts w:ascii="Sakkal Majalla" w:hAnsi="Sakkal Majalla"/>
          <w:sz w:val="34"/>
        </w:rPr>
        <w:t>.</w:t>
      </w:r>
    </w:p>
    <w:p w14:paraId="27D0BCDA" w14:textId="77777777" w:rsidR="0066631C" w:rsidRPr="0066631C" w:rsidRDefault="0066631C" w:rsidP="0066631C">
      <w:pPr>
        <w:rPr>
          <w:rFonts w:ascii="Sakkal Majalla" w:hAnsi="Sakkal Majalla"/>
          <w:sz w:val="34"/>
        </w:rPr>
      </w:pPr>
      <w:r w:rsidRPr="0066631C">
        <w:rPr>
          <w:rFonts w:ascii="Sakkal Majalla" w:hAnsi="Sakkal Majalla"/>
          <w:b/>
          <w:bCs/>
          <w:sz w:val="34"/>
          <w:rtl/>
        </w:rPr>
        <w:t>الناتج المتوقّع</w:t>
      </w:r>
      <w:r w:rsidRPr="0066631C">
        <w:rPr>
          <w:rFonts w:ascii="Sakkal Majalla" w:hAnsi="Sakkal Majalla"/>
          <w:b/>
          <w:bCs/>
          <w:sz w:val="34"/>
        </w:rPr>
        <w:t>:</w:t>
      </w:r>
    </w:p>
    <w:p w14:paraId="0DE9B889" w14:textId="77777777" w:rsidR="0066631C" w:rsidRPr="0066631C" w:rsidRDefault="0066631C">
      <w:pPr>
        <w:numPr>
          <w:ilvl w:val="0"/>
          <w:numId w:val="74"/>
        </w:numPr>
        <w:spacing w:after="160" w:line="259" w:lineRule="auto"/>
        <w:jc w:val="left"/>
        <w:rPr>
          <w:rFonts w:ascii="Sakkal Majalla" w:hAnsi="Sakkal Majalla"/>
          <w:sz w:val="34"/>
        </w:rPr>
      </w:pPr>
      <w:r w:rsidRPr="0066631C">
        <w:rPr>
          <w:rFonts w:ascii="Sakkal Majalla" w:hAnsi="Sakkal Majalla"/>
          <w:sz w:val="34"/>
          <w:rtl/>
        </w:rPr>
        <w:t>تقرير مختصر (صفحة واحدة) يجمع بين التحليل النصي والرقمي</w:t>
      </w:r>
      <w:r w:rsidRPr="0066631C">
        <w:rPr>
          <w:rFonts w:ascii="Sakkal Majalla" w:hAnsi="Sakkal Majalla"/>
          <w:sz w:val="34"/>
        </w:rPr>
        <w:t>.</w:t>
      </w:r>
    </w:p>
    <w:p w14:paraId="5A59223B" w14:textId="77777777" w:rsidR="0066631C" w:rsidRPr="0066631C" w:rsidRDefault="0066631C">
      <w:pPr>
        <w:numPr>
          <w:ilvl w:val="0"/>
          <w:numId w:val="74"/>
        </w:numPr>
        <w:spacing w:after="160" w:line="259" w:lineRule="auto"/>
        <w:jc w:val="left"/>
        <w:rPr>
          <w:rFonts w:ascii="Sakkal Majalla" w:hAnsi="Sakkal Majalla"/>
          <w:sz w:val="34"/>
        </w:rPr>
      </w:pPr>
      <w:r w:rsidRPr="0066631C">
        <w:rPr>
          <w:rFonts w:ascii="Sakkal Majalla" w:hAnsi="Sakkal Majalla"/>
          <w:sz w:val="34"/>
          <w:rtl/>
        </w:rPr>
        <w:t>رسم بياني واحد على الأقلّ يدعم النتائج</w:t>
      </w:r>
      <w:r w:rsidRPr="0066631C">
        <w:rPr>
          <w:rFonts w:ascii="Sakkal Majalla" w:hAnsi="Sakkal Majalla"/>
          <w:sz w:val="34"/>
        </w:rPr>
        <w:t>.</w:t>
      </w:r>
    </w:p>
    <w:p w14:paraId="28830FB2" w14:textId="77777777" w:rsidR="0066631C" w:rsidRDefault="0066631C">
      <w:pPr>
        <w:numPr>
          <w:ilvl w:val="0"/>
          <w:numId w:val="74"/>
        </w:numPr>
        <w:spacing w:after="160" w:line="259" w:lineRule="auto"/>
        <w:jc w:val="left"/>
        <w:rPr>
          <w:rFonts w:ascii="Sakkal Majalla" w:hAnsi="Sakkal Majalla"/>
          <w:sz w:val="34"/>
        </w:rPr>
      </w:pPr>
      <w:r w:rsidRPr="0066631C">
        <w:rPr>
          <w:rFonts w:ascii="Sakkal Majalla" w:hAnsi="Sakkal Majalla"/>
          <w:sz w:val="34"/>
          <w:rtl/>
        </w:rPr>
        <w:t>قائمة بالتوصيات الرئيسية</w:t>
      </w:r>
      <w:r w:rsidRPr="0066631C">
        <w:rPr>
          <w:rFonts w:ascii="Sakkal Majalla" w:hAnsi="Sakkal Majalla"/>
          <w:sz w:val="34"/>
        </w:rPr>
        <w:t>.</w:t>
      </w:r>
    </w:p>
    <w:p w14:paraId="74E211FA" w14:textId="77777777" w:rsidR="0066631C" w:rsidRDefault="0066631C" w:rsidP="0066631C">
      <w:pPr>
        <w:spacing w:after="160" w:line="259" w:lineRule="auto"/>
        <w:jc w:val="center"/>
        <w:rPr>
          <w:rFonts w:ascii="Sakkal Majalla" w:hAnsi="Sakkal Majalla"/>
          <w:sz w:val="34"/>
        </w:rPr>
      </w:pPr>
    </w:p>
    <w:p w14:paraId="52A6A81E" w14:textId="77777777" w:rsidR="0066631C" w:rsidRDefault="0066631C" w:rsidP="0066631C">
      <w:pPr>
        <w:spacing w:after="160" w:line="259" w:lineRule="auto"/>
        <w:jc w:val="center"/>
        <w:rPr>
          <w:rFonts w:ascii="Sakkal Majalla" w:hAnsi="Sakkal Majalla"/>
          <w:sz w:val="34"/>
        </w:rPr>
      </w:pPr>
    </w:p>
    <w:p w14:paraId="4DC93D68" w14:textId="77777777" w:rsidR="0066631C" w:rsidRDefault="0066631C" w:rsidP="0066631C">
      <w:pPr>
        <w:spacing w:after="160" w:line="259" w:lineRule="auto"/>
        <w:jc w:val="center"/>
        <w:rPr>
          <w:rFonts w:ascii="Sakkal Majalla" w:hAnsi="Sakkal Majalla"/>
          <w:sz w:val="34"/>
        </w:rPr>
      </w:pPr>
    </w:p>
    <w:p w14:paraId="4EC94844" w14:textId="5E8C774A" w:rsidR="0066631C" w:rsidRPr="0066631C" w:rsidRDefault="0066631C" w:rsidP="0066631C">
      <w:pPr>
        <w:spacing w:after="160" w:line="259" w:lineRule="auto"/>
        <w:jc w:val="center"/>
        <w:rPr>
          <w:rFonts w:ascii="Sakkal Majalla" w:hAnsi="Sakkal Majalla"/>
          <w:sz w:val="34"/>
        </w:rPr>
      </w:pPr>
      <w:r>
        <w:rPr>
          <w:noProof/>
        </w:rPr>
        <w:drawing>
          <wp:inline distT="0" distB="0" distL="0" distR="0" wp14:anchorId="423D0C7B" wp14:editId="15BCF443">
            <wp:extent cx="1219200" cy="1219200"/>
            <wp:effectExtent l="0" t="0" r="0" b="0"/>
            <wp:docPr id="1341087205" name="صورة 349" descr="Light bul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Light bulb "/>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32B6BEDC" w14:textId="77777777" w:rsidR="009F34C6" w:rsidRPr="0066631C" w:rsidRDefault="009F34C6" w:rsidP="0066631C"/>
    <w:p w14:paraId="27C4BD8A" w14:textId="77777777" w:rsidR="009F34C6" w:rsidRDefault="009F34C6" w:rsidP="00C0289F">
      <w:pPr>
        <w:jc w:val="center"/>
      </w:pPr>
    </w:p>
    <w:p w14:paraId="3CEBAF6B" w14:textId="77777777" w:rsidR="009F34C6" w:rsidRDefault="009F34C6" w:rsidP="00D53DEE">
      <w:pPr>
        <w:spacing w:after="160" w:line="259" w:lineRule="auto"/>
        <w:jc w:val="right"/>
      </w:pPr>
      <w:r>
        <w:br w:type="page"/>
      </w:r>
      <w:r w:rsidR="00D53DEE" w:rsidRPr="00B9790F">
        <w:rPr>
          <w:noProof/>
        </w:rPr>
        <w:lastRenderedPageBreak/>
        <mc:AlternateContent>
          <mc:Choice Requires="wpg">
            <w:drawing>
              <wp:inline distT="0" distB="0" distL="0" distR="0" wp14:anchorId="4375A247" wp14:editId="12DF5C48">
                <wp:extent cx="5711825" cy="737619"/>
                <wp:effectExtent l="0" t="0" r="22225" b="24765"/>
                <wp:docPr id="1588064104"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2118722586" name="مجموعة 881967268"/>
                        <wpg:cNvGrpSpPr/>
                        <wpg:grpSpPr>
                          <a:xfrm>
                            <a:off x="0" y="165473"/>
                            <a:ext cx="5711825" cy="572146"/>
                            <a:chOff x="0" y="165446"/>
                            <a:chExt cx="6312597" cy="633543"/>
                          </a:xfrm>
                        </wpg:grpSpPr>
                        <wps:wsp>
                          <wps:cNvPr id="1541282124"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2498081" name="مربع نص 2043426344"/>
                          <wps:cNvSpPr txBox="1"/>
                          <wps:spPr>
                            <a:xfrm>
                              <a:off x="3184368" y="165446"/>
                              <a:ext cx="2073788" cy="453527"/>
                            </a:xfrm>
                            <a:prstGeom prst="rect">
                              <a:avLst/>
                            </a:prstGeom>
                            <a:noFill/>
                          </wps:spPr>
                          <wps:txbx>
                            <w:txbxContent>
                              <w:p w14:paraId="2C21A8BF" w14:textId="77777777" w:rsidR="00D53DEE" w:rsidRDefault="00D53DEE" w:rsidP="00D53DEE">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wps:txbx>
                          <wps:bodyPr wrap="square" rtlCol="1">
                            <a:spAutoFit/>
                          </wps:bodyPr>
                        </wps:wsp>
                        <wps:wsp>
                          <wps:cNvPr id="165687333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86421225" name="Picture 1717196180" descr="Submission "/>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75A247" id="_x0000_s168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">
                <v:group id="مجموعة 881967268" o:spid="_x0000_s168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">
                  <v:roundrect id="مستطيل مستدير الزوايا 769901" o:spid="_x0000_s168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" fillcolor="#168489" strokecolor="#168489" strokeweight="1pt">
                    <v:stroke joinstyle="miter"/>
                  </v:roundrect>
                  <v:shape id="مربع نص 2043426344" o:spid="_x0000_s168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" filled="f" stroked="f">
                    <v:textbox style="mso-fit-shape-to-text:t">
                      <w:txbxContent>
                        <w:p w14:paraId="2C21A8BF" w14:textId="77777777" w:rsidR="00D53DEE" w:rsidRDefault="00D53DEE" w:rsidP="00D53DEE">
                          <w:pPr>
                            <w:rPr>
                              <w:rFonts w:eastAsia="Times New Roman" w:hAnsi="Adobe Arabic" w:cs="Adobe Arabic"/>
                              <w:b/>
                              <w:bCs/>
                              <w:color w:val="000000"/>
                              <w:kern w:val="24"/>
                              <w:sz w:val="40"/>
                              <w:szCs w:val="40"/>
                            </w:rPr>
                          </w:pPr>
                          <w:r w:rsidRPr="003E64D1">
                            <w:rPr>
                              <w:rFonts w:eastAsia="Times New Roman" w:hAnsi="Adobe Arabic" w:cs="Adobe Arabic"/>
                              <w:b/>
                              <w:bCs/>
                              <w:color w:val="000000"/>
                              <w:kern w:val="24"/>
                              <w:sz w:val="40"/>
                              <w:szCs w:val="40"/>
                              <w:rtl/>
                            </w:rPr>
                            <w:t>التقويم النهائي</w:t>
                          </w:r>
                        </w:p>
                      </w:txbxContent>
                    </v:textbox>
                  </v:shape>
                  <v:roundrect id="مستطيل مستدير الزوايا 769903" o:spid="_x0000_s168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" fillcolor="#168489" strokecolor="#168489" strokeweight="1pt">
                    <v:stroke joinstyle="miter"/>
                  </v:roundrect>
                </v:group>
                <v:shape id="Picture 1717196180" o:spid="_x0000_s169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">
                  <v:imagedata r:id="rId142" o:title="Submission "/>
                </v:shape>
                <w10:anchorlock/>
              </v:group>
            </w:pict>
          </mc:Fallback>
        </mc:AlternateContent>
      </w:r>
    </w:p>
    <w:p w14:paraId="55ABB1BF" w14:textId="77777777" w:rsidR="00D53DEE" w:rsidRPr="00D53DEE" w:rsidRDefault="00D53DEE" w:rsidP="00D53DEE">
      <w:pPr>
        <w:rPr>
          <w:rFonts w:ascii="Sakkal Majalla" w:hAnsi="Sakkal Majalla"/>
          <w:sz w:val="34"/>
          <w:lang w:bidi="ar-SY"/>
        </w:rPr>
      </w:pPr>
      <w:r w:rsidRPr="00D53DEE">
        <w:rPr>
          <w:rFonts w:ascii="Sakkal Majalla" w:hAnsi="Sakkal Majalla"/>
          <w:b/>
          <w:bCs/>
          <w:sz w:val="34"/>
          <w:rtl/>
        </w:rPr>
        <w:t>حالة عملية</w:t>
      </w:r>
      <w:r w:rsidRPr="00D53DEE">
        <w:rPr>
          <w:rFonts w:ascii="Sakkal Majalla" w:hAnsi="Sakkal Majalla"/>
          <w:b/>
          <w:bCs/>
          <w:sz w:val="34"/>
          <w:lang w:bidi="ar-SY"/>
        </w:rPr>
        <w:t>:</w:t>
      </w:r>
    </w:p>
    <w:p w14:paraId="36CECB66" w14:textId="77777777" w:rsidR="00D53DEE" w:rsidRPr="00D53DEE" w:rsidRDefault="00D53DEE" w:rsidP="00D53DEE">
      <w:pPr>
        <w:rPr>
          <w:rFonts w:ascii="Sakkal Majalla" w:hAnsi="Sakkal Majalla"/>
          <w:sz w:val="34"/>
          <w:lang w:bidi="ar-SY"/>
        </w:rPr>
      </w:pPr>
      <w:r w:rsidRPr="00D53DEE">
        <w:rPr>
          <w:rFonts w:ascii="Sakkal Majalla" w:hAnsi="Sakkal Majalla"/>
          <w:sz w:val="34"/>
          <w:rtl/>
        </w:rPr>
        <w:t>أنت تعمل محلّلاً للبيانات في مؤسّسة تعليمية. طُلب منك تحليل بيانات أداء الطلّاب في امتحان نهاية الفصل الدراسي. البيانات تشمل درجات 100 طالب في أربع مواد: الرياضيات، العلوم، اللغة العربية، واللغة الإنجليزية</w:t>
      </w:r>
      <w:r w:rsidRPr="00D53DEE">
        <w:rPr>
          <w:rFonts w:ascii="Sakkal Majalla" w:hAnsi="Sakkal Majalla"/>
          <w:sz w:val="34"/>
          <w:lang w:bidi="ar-SY"/>
        </w:rPr>
        <w:t>.</w:t>
      </w:r>
    </w:p>
    <w:p w14:paraId="365DC7D2" w14:textId="77777777" w:rsidR="00D53DEE" w:rsidRPr="00D53DEE" w:rsidRDefault="00D53DEE" w:rsidP="00D53DEE">
      <w:pPr>
        <w:rPr>
          <w:rFonts w:ascii="Sakkal Majalla" w:hAnsi="Sakkal Majalla"/>
          <w:sz w:val="34"/>
          <w:lang w:bidi="ar-SY"/>
        </w:rPr>
      </w:pPr>
      <w:r w:rsidRPr="00D53DEE">
        <w:rPr>
          <w:rFonts w:ascii="Sakkal Majalla" w:hAnsi="Sakkal Majalla"/>
          <w:b/>
          <w:bCs/>
          <w:sz w:val="34"/>
          <w:rtl/>
        </w:rPr>
        <w:t>البيانات (عيّنة)</w:t>
      </w:r>
      <w:r w:rsidRPr="00D53DEE">
        <w:rPr>
          <w:rFonts w:ascii="Sakkal Majalla" w:hAnsi="Sakkal Majalla"/>
          <w:b/>
          <w:bCs/>
          <w:sz w:val="34"/>
          <w:lang w:bidi="ar-SY"/>
        </w:rPr>
        <w:t>:</w:t>
      </w:r>
    </w:p>
    <w:tbl>
      <w:tblPr>
        <w:bidiVisual/>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45"/>
        <w:gridCol w:w="1691"/>
        <w:gridCol w:w="1069"/>
        <w:gridCol w:w="2023"/>
        <w:gridCol w:w="2388"/>
      </w:tblGrid>
      <w:tr w:rsidR="00D53DEE" w:rsidRPr="00D53DEE" w14:paraId="4A4BF202" w14:textId="77777777" w:rsidTr="000D7AAA">
        <w:trPr>
          <w:tblHeader/>
          <w:tblCellSpacing w:w="15" w:type="dxa"/>
        </w:trPr>
        <w:tc>
          <w:tcPr>
            <w:tcW w:w="999" w:type="pct"/>
            <w:shd w:val="clear" w:color="auto" w:fill="F2F2F2" w:themeFill="background1" w:themeFillShade="F2"/>
            <w:vAlign w:val="center"/>
            <w:hideMark/>
          </w:tcPr>
          <w:p w14:paraId="46C78CDE"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رقم الطالب</w:t>
            </w:r>
          </w:p>
        </w:tc>
        <w:tc>
          <w:tcPr>
            <w:tcW w:w="921" w:type="pct"/>
            <w:shd w:val="clear" w:color="auto" w:fill="F2F2F2" w:themeFill="background1" w:themeFillShade="F2"/>
            <w:vAlign w:val="center"/>
            <w:hideMark/>
          </w:tcPr>
          <w:p w14:paraId="707408B9"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الرياضيات</w:t>
            </w:r>
          </w:p>
        </w:tc>
        <w:tc>
          <w:tcPr>
            <w:tcW w:w="576" w:type="pct"/>
            <w:shd w:val="clear" w:color="auto" w:fill="F2F2F2" w:themeFill="background1" w:themeFillShade="F2"/>
            <w:vAlign w:val="center"/>
            <w:hideMark/>
          </w:tcPr>
          <w:p w14:paraId="2E7F8683"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العلوم</w:t>
            </w:r>
          </w:p>
        </w:tc>
        <w:tc>
          <w:tcPr>
            <w:tcW w:w="1105" w:type="pct"/>
            <w:shd w:val="clear" w:color="auto" w:fill="F2F2F2" w:themeFill="background1" w:themeFillShade="F2"/>
            <w:vAlign w:val="center"/>
            <w:hideMark/>
          </w:tcPr>
          <w:p w14:paraId="6D58193E"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اللغة العربية</w:t>
            </w:r>
          </w:p>
        </w:tc>
        <w:tc>
          <w:tcPr>
            <w:tcW w:w="1299" w:type="pct"/>
            <w:shd w:val="clear" w:color="auto" w:fill="F2F2F2" w:themeFill="background1" w:themeFillShade="F2"/>
            <w:vAlign w:val="center"/>
            <w:hideMark/>
          </w:tcPr>
          <w:p w14:paraId="67CD4E91" w14:textId="77777777" w:rsidR="00D53DEE" w:rsidRPr="00D53DEE" w:rsidRDefault="00D53DEE" w:rsidP="00DC2903">
            <w:pPr>
              <w:jc w:val="center"/>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اللغة الإنجليزية</w:t>
            </w:r>
          </w:p>
        </w:tc>
      </w:tr>
      <w:tr w:rsidR="00D53DEE" w:rsidRPr="00D53DEE" w14:paraId="36773E95" w14:textId="77777777" w:rsidTr="00DC2903">
        <w:trPr>
          <w:tblCellSpacing w:w="15" w:type="dxa"/>
        </w:trPr>
        <w:tc>
          <w:tcPr>
            <w:tcW w:w="999" w:type="pct"/>
            <w:vAlign w:val="center"/>
            <w:hideMark/>
          </w:tcPr>
          <w:p w14:paraId="5E900EB1"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1</w:t>
            </w:r>
          </w:p>
        </w:tc>
        <w:tc>
          <w:tcPr>
            <w:tcW w:w="921" w:type="pct"/>
            <w:vAlign w:val="center"/>
            <w:hideMark/>
          </w:tcPr>
          <w:p w14:paraId="57907F94"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85</w:t>
            </w:r>
          </w:p>
        </w:tc>
        <w:tc>
          <w:tcPr>
            <w:tcW w:w="576" w:type="pct"/>
            <w:vAlign w:val="center"/>
            <w:hideMark/>
          </w:tcPr>
          <w:p w14:paraId="5D7B4474"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78</w:t>
            </w:r>
          </w:p>
        </w:tc>
        <w:tc>
          <w:tcPr>
            <w:tcW w:w="1105" w:type="pct"/>
            <w:vAlign w:val="center"/>
            <w:hideMark/>
          </w:tcPr>
          <w:p w14:paraId="5CFE015D"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92</w:t>
            </w:r>
          </w:p>
        </w:tc>
        <w:tc>
          <w:tcPr>
            <w:tcW w:w="1299" w:type="pct"/>
            <w:vAlign w:val="center"/>
            <w:hideMark/>
          </w:tcPr>
          <w:p w14:paraId="178723DB"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88</w:t>
            </w:r>
          </w:p>
        </w:tc>
      </w:tr>
      <w:tr w:rsidR="00D53DEE" w:rsidRPr="00D53DEE" w14:paraId="13ADBA61" w14:textId="77777777" w:rsidTr="00DC2903">
        <w:trPr>
          <w:tblCellSpacing w:w="15" w:type="dxa"/>
        </w:trPr>
        <w:tc>
          <w:tcPr>
            <w:tcW w:w="999" w:type="pct"/>
            <w:vAlign w:val="center"/>
            <w:hideMark/>
          </w:tcPr>
          <w:p w14:paraId="17A8B28C"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2</w:t>
            </w:r>
          </w:p>
        </w:tc>
        <w:tc>
          <w:tcPr>
            <w:tcW w:w="921" w:type="pct"/>
            <w:vAlign w:val="center"/>
            <w:hideMark/>
          </w:tcPr>
          <w:p w14:paraId="3DD66539"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92</w:t>
            </w:r>
          </w:p>
        </w:tc>
        <w:tc>
          <w:tcPr>
            <w:tcW w:w="576" w:type="pct"/>
            <w:vAlign w:val="center"/>
            <w:hideMark/>
          </w:tcPr>
          <w:p w14:paraId="64F616AB"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95</w:t>
            </w:r>
          </w:p>
        </w:tc>
        <w:tc>
          <w:tcPr>
            <w:tcW w:w="1105" w:type="pct"/>
            <w:vAlign w:val="center"/>
            <w:hideMark/>
          </w:tcPr>
          <w:p w14:paraId="4FD08B97"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89</w:t>
            </w:r>
          </w:p>
        </w:tc>
        <w:tc>
          <w:tcPr>
            <w:tcW w:w="1299" w:type="pct"/>
            <w:vAlign w:val="center"/>
            <w:hideMark/>
          </w:tcPr>
          <w:p w14:paraId="0E880829"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91</w:t>
            </w:r>
          </w:p>
        </w:tc>
      </w:tr>
      <w:tr w:rsidR="00D53DEE" w:rsidRPr="00D53DEE" w14:paraId="72F9D509" w14:textId="77777777" w:rsidTr="00DC2903">
        <w:trPr>
          <w:tblCellSpacing w:w="15" w:type="dxa"/>
        </w:trPr>
        <w:tc>
          <w:tcPr>
            <w:tcW w:w="999" w:type="pct"/>
            <w:vAlign w:val="center"/>
            <w:hideMark/>
          </w:tcPr>
          <w:p w14:paraId="0AD3D888"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3</w:t>
            </w:r>
          </w:p>
        </w:tc>
        <w:tc>
          <w:tcPr>
            <w:tcW w:w="921" w:type="pct"/>
            <w:vAlign w:val="center"/>
            <w:hideMark/>
          </w:tcPr>
          <w:p w14:paraId="7C26A335"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65</w:t>
            </w:r>
          </w:p>
        </w:tc>
        <w:tc>
          <w:tcPr>
            <w:tcW w:w="576" w:type="pct"/>
            <w:vAlign w:val="center"/>
            <w:hideMark/>
          </w:tcPr>
          <w:p w14:paraId="7150253B"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70</w:t>
            </w:r>
          </w:p>
        </w:tc>
        <w:tc>
          <w:tcPr>
            <w:tcW w:w="1105" w:type="pct"/>
            <w:vAlign w:val="center"/>
            <w:hideMark/>
          </w:tcPr>
          <w:p w14:paraId="2AB147BD"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75</w:t>
            </w:r>
          </w:p>
        </w:tc>
        <w:tc>
          <w:tcPr>
            <w:tcW w:w="1299" w:type="pct"/>
            <w:vAlign w:val="center"/>
            <w:hideMark/>
          </w:tcPr>
          <w:p w14:paraId="6E19E88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68</w:t>
            </w:r>
          </w:p>
        </w:tc>
      </w:tr>
      <w:tr w:rsidR="00D53DEE" w:rsidRPr="00D53DEE" w14:paraId="1BEC8FBF" w14:textId="77777777" w:rsidTr="00DC2903">
        <w:trPr>
          <w:tblCellSpacing w:w="15" w:type="dxa"/>
        </w:trPr>
        <w:tc>
          <w:tcPr>
            <w:tcW w:w="999" w:type="pct"/>
            <w:vAlign w:val="center"/>
            <w:hideMark/>
          </w:tcPr>
          <w:p w14:paraId="756EA66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4</w:t>
            </w:r>
          </w:p>
        </w:tc>
        <w:tc>
          <w:tcPr>
            <w:tcW w:w="921" w:type="pct"/>
            <w:vAlign w:val="center"/>
            <w:hideMark/>
          </w:tcPr>
          <w:p w14:paraId="30F2285D"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88</w:t>
            </w:r>
          </w:p>
        </w:tc>
        <w:tc>
          <w:tcPr>
            <w:tcW w:w="576" w:type="pct"/>
            <w:vAlign w:val="center"/>
            <w:hideMark/>
          </w:tcPr>
          <w:p w14:paraId="55035020"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84</w:t>
            </w:r>
          </w:p>
        </w:tc>
        <w:tc>
          <w:tcPr>
            <w:tcW w:w="1105" w:type="pct"/>
            <w:vAlign w:val="center"/>
            <w:hideMark/>
          </w:tcPr>
          <w:p w14:paraId="7B25BB61"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90</w:t>
            </w:r>
          </w:p>
        </w:tc>
        <w:tc>
          <w:tcPr>
            <w:tcW w:w="1299" w:type="pct"/>
            <w:vAlign w:val="center"/>
            <w:hideMark/>
          </w:tcPr>
          <w:p w14:paraId="71927DAF"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86</w:t>
            </w:r>
          </w:p>
        </w:tc>
      </w:tr>
      <w:tr w:rsidR="00D53DEE" w:rsidRPr="00D53DEE" w14:paraId="7963396D" w14:textId="77777777" w:rsidTr="00DC2903">
        <w:trPr>
          <w:tblCellSpacing w:w="15" w:type="dxa"/>
        </w:trPr>
        <w:tc>
          <w:tcPr>
            <w:tcW w:w="999" w:type="pct"/>
            <w:vAlign w:val="center"/>
            <w:hideMark/>
          </w:tcPr>
          <w:p w14:paraId="5D535EE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5</w:t>
            </w:r>
          </w:p>
        </w:tc>
        <w:tc>
          <w:tcPr>
            <w:tcW w:w="921" w:type="pct"/>
            <w:vAlign w:val="center"/>
            <w:hideMark/>
          </w:tcPr>
          <w:p w14:paraId="626C15C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55</w:t>
            </w:r>
          </w:p>
        </w:tc>
        <w:tc>
          <w:tcPr>
            <w:tcW w:w="576" w:type="pct"/>
            <w:vAlign w:val="center"/>
            <w:hideMark/>
          </w:tcPr>
          <w:p w14:paraId="678BB7DF"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60</w:t>
            </w:r>
          </w:p>
        </w:tc>
        <w:tc>
          <w:tcPr>
            <w:tcW w:w="1105" w:type="pct"/>
            <w:vAlign w:val="center"/>
            <w:hideMark/>
          </w:tcPr>
          <w:p w14:paraId="7619E4A3"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58</w:t>
            </w:r>
          </w:p>
        </w:tc>
        <w:tc>
          <w:tcPr>
            <w:tcW w:w="1299" w:type="pct"/>
            <w:vAlign w:val="center"/>
            <w:hideMark/>
          </w:tcPr>
          <w:p w14:paraId="5A65405E" w14:textId="77777777" w:rsidR="00D53DEE" w:rsidRPr="00D53DEE" w:rsidRDefault="00D53DEE" w:rsidP="00D53DEE">
            <w:pPr>
              <w:jc w:val="center"/>
              <w:rPr>
                <w:rFonts w:ascii="Sakkal Majalla" w:hAnsi="Sakkal Majalla"/>
                <w:sz w:val="34"/>
                <w:lang w:bidi="ar-SY"/>
              </w:rPr>
            </w:pPr>
            <w:r w:rsidRPr="00D53DEE">
              <w:rPr>
                <w:rFonts w:ascii="Sakkal Majalla" w:hAnsi="Sakkal Majalla"/>
                <w:sz w:val="34"/>
                <w:lang w:bidi="ar-SY"/>
              </w:rPr>
              <w:t>62</w:t>
            </w:r>
          </w:p>
        </w:tc>
      </w:tr>
    </w:tbl>
    <w:p w14:paraId="0B13F185" w14:textId="77777777" w:rsidR="000D7AAA" w:rsidRDefault="000D7AAA" w:rsidP="00D53DEE">
      <w:pPr>
        <w:rPr>
          <w:rFonts w:ascii="Sakkal Majalla" w:hAnsi="Sakkal Majalla"/>
          <w:sz w:val="34"/>
          <w:rtl/>
        </w:rPr>
      </w:pPr>
    </w:p>
    <w:p w14:paraId="6E9EFE49" w14:textId="229A0DE6" w:rsidR="00D53DEE" w:rsidRPr="00D53DEE" w:rsidRDefault="00D53DEE" w:rsidP="00D53DEE">
      <w:pPr>
        <w:rPr>
          <w:rFonts w:ascii="Sakkal Majalla" w:hAnsi="Sakkal Majalla"/>
          <w:sz w:val="34"/>
          <w:lang w:bidi="ar-SY"/>
        </w:rPr>
      </w:pPr>
      <w:r w:rsidRPr="00D53DEE">
        <w:rPr>
          <w:rFonts w:ascii="Sakkal Majalla" w:hAnsi="Sakkal Majalla"/>
          <w:sz w:val="34"/>
          <w:rtl/>
        </w:rPr>
        <w:t>بالإضافة إلى ذلك، قدّم المعلّمون تعليقات نصية عن أداء بعض الطلّاب</w:t>
      </w:r>
      <w:r w:rsidRPr="00D53DEE">
        <w:rPr>
          <w:rFonts w:ascii="Sakkal Majalla" w:hAnsi="Sakkal Majalla"/>
          <w:sz w:val="34"/>
          <w:lang w:bidi="ar-SY"/>
        </w:rPr>
        <w:t>:</w:t>
      </w:r>
    </w:p>
    <w:p w14:paraId="648E21BD" w14:textId="77777777" w:rsidR="00D53DEE" w:rsidRPr="00D53DEE" w:rsidRDefault="00D53DEE">
      <w:pPr>
        <w:numPr>
          <w:ilvl w:val="0"/>
          <w:numId w:val="75"/>
        </w:numPr>
        <w:spacing w:after="160" w:line="259" w:lineRule="auto"/>
        <w:jc w:val="left"/>
        <w:rPr>
          <w:rFonts w:ascii="Sakkal Majalla" w:hAnsi="Sakkal Majalla"/>
          <w:sz w:val="34"/>
          <w:lang w:bidi="ar-SY"/>
        </w:rPr>
      </w:pPr>
      <w:r w:rsidRPr="00D53DEE">
        <w:rPr>
          <w:rFonts w:ascii="Sakkal Majalla" w:hAnsi="Sakkal Majalla"/>
          <w:sz w:val="34"/>
          <w:lang w:bidi="ar-SY"/>
        </w:rPr>
        <w:t>"</w:t>
      </w:r>
      <w:r w:rsidRPr="00D53DEE">
        <w:rPr>
          <w:rFonts w:ascii="Sakkal Majalla" w:hAnsi="Sakkal Majalla"/>
          <w:sz w:val="34"/>
          <w:rtl/>
        </w:rPr>
        <w:t>الطالب رقم 3 لديه صعوبات في المواد العلمية، يحتاج دعماً إضافياً</w:t>
      </w:r>
      <w:r w:rsidRPr="00D53DEE">
        <w:rPr>
          <w:rFonts w:ascii="Sakkal Majalla" w:hAnsi="Sakkal Majalla"/>
          <w:sz w:val="34"/>
          <w:lang w:bidi="ar-SY"/>
        </w:rPr>
        <w:t>."</w:t>
      </w:r>
    </w:p>
    <w:p w14:paraId="3BB14D2A" w14:textId="77777777" w:rsidR="00D53DEE" w:rsidRPr="00D53DEE" w:rsidRDefault="00D53DEE">
      <w:pPr>
        <w:numPr>
          <w:ilvl w:val="0"/>
          <w:numId w:val="75"/>
        </w:numPr>
        <w:spacing w:after="160" w:line="259" w:lineRule="auto"/>
        <w:jc w:val="left"/>
        <w:rPr>
          <w:rFonts w:ascii="Sakkal Majalla" w:hAnsi="Sakkal Majalla"/>
          <w:sz w:val="34"/>
          <w:lang w:bidi="ar-SY"/>
        </w:rPr>
      </w:pPr>
      <w:r w:rsidRPr="00D53DEE">
        <w:rPr>
          <w:rFonts w:ascii="Sakkal Majalla" w:hAnsi="Sakkal Majalla"/>
          <w:sz w:val="34"/>
          <w:lang w:bidi="ar-SY"/>
        </w:rPr>
        <w:t>"</w:t>
      </w:r>
      <w:r w:rsidRPr="00D53DEE">
        <w:rPr>
          <w:rFonts w:ascii="Sakkal Majalla" w:hAnsi="Sakkal Majalla"/>
          <w:sz w:val="34"/>
          <w:rtl/>
        </w:rPr>
        <w:t>الطالب رقم 2 متفوّق في جميع المواد، يُرشّح لبرنامج الموهوبين</w:t>
      </w:r>
      <w:r w:rsidRPr="00D53DEE">
        <w:rPr>
          <w:rFonts w:ascii="Sakkal Majalla" w:hAnsi="Sakkal Majalla"/>
          <w:sz w:val="34"/>
          <w:lang w:bidi="ar-SY"/>
        </w:rPr>
        <w:t>."</w:t>
      </w:r>
    </w:p>
    <w:p w14:paraId="1BEA279E" w14:textId="77777777" w:rsidR="00D53DEE" w:rsidRPr="00D53DEE" w:rsidRDefault="00D53DEE">
      <w:pPr>
        <w:numPr>
          <w:ilvl w:val="0"/>
          <w:numId w:val="75"/>
        </w:numPr>
        <w:spacing w:after="160" w:line="259" w:lineRule="auto"/>
        <w:jc w:val="left"/>
        <w:rPr>
          <w:rFonts w:ascii="Sakkal Majalla" w:hAnsi="Sakkal Majalla"/>
          <w:sz w:val="34"/>
          <w:lang w:bidi="ar-SY"/>
        </w:rPr>
      </w:pPr>
      <w:r w:rsidRPr="00D53DEE">
        <w:rPr>
          <w:rFonts w:ascii="Sakkal Majalla" w:hAnsi="Sakkal Majalla"/>
          <w:sz w:val="34"/>
          <w:lang w:bidi="ar-SY"/>
        </w:rPr>
        <w:t>"</w:t>
      </w:r>
      <w:r w:rsidRPr="00D53DEE">
        <w:rPr>
          <w:rFonts w:ascii="Sakkal Majalla" w:hAnsi="Sakkal Majalla"/>
          <w:sz w:val="34"/>
          <w:rtl/>
        </w:rPr>
        <w:t>الطالب رقم 5 يعاني من ضعف عام، يحتاج متابعة مكثّفة</w:t>
      </w:r>
      <w:r w:rsidRPr="00D53DEE">
        <w:rPr>
          <w:rFonts w:ascii="Sakkal Majalla" w:hAnsi="Sakkal Majalla"/>
          <w:sz w:val="34"/>
          <w:lang w:bidi="ar-SY"/>
        </w:rPr>
        <w:t>."</w:t>
      </w:r>
    </w:p>
    <w:p w14:paraId="00FE8655" w14:textId="77777777" w:rsidR="00D53DEE" w:rsidRPr="00D53DEE" w:rsidRDefault="00D53DEE" w:rsidP="00D53DEE">
      <w:pPr>
        <w:rPr>
          <w:rFonts w:ascii="Sakkal Majalla" w:hAnsi="Sakkal Majalla"/>
          <w:sz w:val="34"/>
          <w:rtl/>
          <w:lang w:bidi="ar-SY"/>
        </w:rPr>
      </w:pPr>
    </w:p>
    <w:p w14:paraId="3F742B9E" w14:textId="4A2E6A47" w:rsidR="00D53DEE" w:rsidRPr="00D53DEE" w:rsidRDefault="00B31069" w:rsidP="00D53DEE">
      <w:pPr>
        <w:keepNext/>
        <w:pageBreakBefore/>
        <w:rPr>
          <w:rFonts w:ascii="Sakkal Majalla" w:hAnsi="Sakkal Majalla"/>
          <w:color w:val="C00000"/>
          <w:sz w:val="34"/>
          <w:lang w:bidi="ar-SY"/>
        </w:rPr>
      </w:pPr>
      <w:r w:rsidRPr="00E42DAD">
        <w:rPr>
          <w:rFonts w:ascii="Adobe Arabic" w:hAnsi="Adobe Arabic" w:cs="Adobe Arabic"/>
          <w:noProof/>
          <w:color w:val="1E3D6A"/>
          <w:sz w:val="36"/>
          <w:szCs w:val="36"/>
        </w:rPr>
        <w:lastRenderedPageBreak/>
        <mc:AlternateContent>
          <mc:Choice Requires="wpg">
            <w:drawing>
              <wp:anchor distT="0" distB="0" distL="114300" distR="114300" simplePos="0" relativeHeight="252923904" behindDoc="0" locked="0" layoutInCell="1" allowOverlap="1" wp14:anchorId="71B01403" wp14:editId="10BDE6BF">
                <wp:simplePos x="0" y="0"/>
                <wp:positionH relativeFrom="column">
                  <wp:posOffset>5234940</wp:posOffset>
                </wp:positionH>
                <wp:positionV relativeFrom="paragraph">
                  <wp:posOffset>0</wp:posOffset>
                </wp:positionV>
                <wp:extent cx="497840" cy="409575"/>
                <wp:effectExtent l="0" t="0" r="0" b="9525"/>
                <wp:wrapSquare wrapText="bothSides"/>
                <wp:docPr id="1605756897"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1412129687"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12870068"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DACBEB3" id="Group 17" o:spid="_x0000_s1026" style="position:absolute;margin-left:412.2pt;margin-top:0;width:39.2pt;height:32.25pt;z-index:252923904"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">
                  <v:imagedata r:id="rId17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" fillcolor="#168489" strokecolor="#168489" strokeweight="1pt">
                  <v:stroke joinstyle="miter"/>
                </v:roundrect>
                <w10:wrap type="square"/>
              </v:group>
            </w:pict>
          </mc:Fallback>
        </mc:AlternateContent>
      </w:r>
      <w:r w:rsidR="00D53DEE" w:rsidRPr="00D53DEE">
        <w:rPr>
          <w:rFonts w:ascii="Sakkal Majalla" w:hAnsi="Sakkal Majalla"/>
          <w:b/>
          <w:bCs/>
          <w:color w:val="C00000"/>
          <w:sz w:val="34"/>
          <w:rtl/>
        </w:rPr>
        <w:t>الأسئلة</w:t>
      </w:r>
      <w:r w:rsidR="00D53DEE" w:rsidRPr="00D53DEE">
        <w:rPr>
          <w:rFonts w:ascii="Sakkal Majalla" w:hAnsi="Sakkal Majalla"/>
          <w:b/>
          <w:bCs/>
          <w:color w:val="C00000"/>
          <w:sz w:val="34"/>
          <w:lang w:bidi="ar-SY"/>
        </w:rPr>
        <w:t>:</w:t>
      </w:r>
    </w:p>
    <w:p w14:paraId="66BA23D7" w14:textId="77777777" w:rsidR="00D53DEE" w:rsidRPr="00D53DEE" w:rsidRDefault="00D53DEE" w:rsidP="00D53DEE">
      <w:pPr>
        <w:jc w:val="left"/>
        <w:rPr>
          <w:rFonts w:ascii="Adobe Arabic" w:hAnsi="Adobe Arabic" w:cs="Adobe Arabic"/>
          <w:b/>
          <w:bCs/>
          <w:color w:val="008080"/>
          <w:sz w:val="36"/>
          <w:szCs w:val="36"/>
          <w:lang w:bidi="ar-SY"/>
        </w:rPr>
      </w:pPr>
      <w:r w:rsidRPr="00D53DEE">
        <w:rPr>
          <w:rFonts w:ascii="Adobe Arabic" w:hAnsi="Adobe Arabic" w:cs="Adobe Arabic"/>
          <w:b/>
          <w:bCs/>
          <w:color w:val="008080"/>
          <w:sz w:val="36"/>
          <w:szCs w:val="36"/>
          <w:rtl/>
        </w:rPr>
        <w:t>السؤال الأوّل</w:t>
      </w:r>
      <w:r w:rsidRPr="00D53DEE">
        <w:rPr>
          <w:rFonts w:ascii="Adobe Arabic" w:hAnsi="Adobe Arabic" w:cs="Adobe Arabic"/>
          <w:b/>
          <w:bCs/>
          <w:color w:val="008080"/>
          <w:sz w:val="36"/>
          <w:szCs w:val="36"/>
          <w:lang w:bidi="ar-SY"/>
        </w:rPr>
        <w:t>:</w:t>
      </w:r>
      <w:r w:rsidRPr="00D53DEE">
        <w:rPr>
          <w:rFonts w:ascii="Adobe Arabic" w:hAnsi="Adobe Arabic" w:cs="Adobe Arabic"/>
          <w:b/>
          <w:bCs/>
          <w:color w:val="008080"/>
          <w:sz w:val="36"/>
          <w:szCs w:val="36"/>
          <w:lang w:bidi="ar-SY"/>
        </w:rPr>
        <w:br/>
      </w:r>
      <w:r w:rsidRPr="00D53DEE">
        <w:rPr>
          <w:rFonts w:ascii="Adobe Arabic" w:hAnsi="Adobe Arabic" w:cs="Adobe Arabic"/>
          <w:b/>
          <w:bCs/>
          <w:color w:val="008080"/>
          <w:sz w:val="36"/>
          <w:szCs w:val="36"/>
          <w:rtl/>
        </w:rPr>
        <w:t>صُغ أمراً</w:t>
      </w:r>
      <w:r w:rsidRPr="00D53DEE">
        <w:rPr>
          <w:rFonts w:ascii="Adobe Arabic" w:hAnsi="Adobe Arabic" w:cs="Adobe Arabic"/>
          <w:b/>
          <w:bCs/>
          <w:color w:val="008080"/>
          <w:sz w:val="36"/>
          <w:szCs w:val="36"/>
          <w:lang w:bidi="ar-SY"/>
        </w:rPr>
        <w:t xml:space="preserve"> (Prompt) </w:t>
      </w:r>
      <w:r w:rsidRPr="00D53DEE">
        <w:rPr>
          <w:rFonts w:ascii="Adobe Arabic" w:hAnsi="Adobe Arabic" w:cs="Adobe Arabic"/>
          <w:b/>
          <w:bCs/>
          <w:color w:val="008080"/>
          <w:sz w:val="36"/>
          <w:szCs w:val="36"/>
          <w:rtl/>
        </w:rPr>
        <w:t>فعّالاً لـ</w:t>
      </w:r>
      <w:r w:rsidRPr="00D53DEE">
        <w:rPr>
          <w:rFonts w:ascii="Adobe Arabic" w:hAnsi="Adobe Arabic" w:cs="Adobe Arabic"/>
          <w:b/>
          <w:bCs/>
          <w:color w:val="008080"/>
          <w:sz w:val="36"/>
          <w:szCs w:val="36"/>
          <w:lang w:bidi="ar-SY"/>
        </w:rPr>
        <w:t xml:space="preserve"> ChatGPT </w:t>
      </w:r>
      <w:r w:rsidRPr="00D53DEE">
        <w:rPr>
          <w:rFonts w:ascii="Adobe Arabic" w:hAnsi="Adobe Arabic" w:cs="Adobe Arabic"/>
          <w:b/>
          <w:bCs/>
          <w:color w:val="008080"/>
          <w:sz w:val="36"/>
          <w:szCs w:val="36"/>
          <w:rtl/>
        </w:rPr>
        <w:t>لتحليل التعليقات النصية للمعلّمين. يجب أن يتضمّن الأمر</w:t>
      </w:r>
      <w:r w:rsidRPr="00D53DEE">
        <w:rPr>
          <w:rFonts w:ascii="Adobe Arabic" w:hAnsi="Adobe Arabic" w:cs="Adobe Arabic"/>
          <w:b/>
          <w:bCs/>
          <w:color w:val="008080"/>
          <w:sz w:val="36"/>
          <w:szCs w:val="36"/>
          <w:lang w:bidi="ar-SY"/>
        </w:rPr>
        <w:t>:</w:t>
      </w:r>
    </w:p>
    <w:p w14:paraId="0DFDD370" w14:textId="77777777" w:rsidR="00D53DEE" w:rsidRPr="00D53DEE" w:rsidRDefault="00D53DEE">
      <w:pPr>
        <w:numPr>
          <w:ilvl w:val="0"/>
          <w:numId w:val="76"/>
        </w:numPr>
        <w:spacing w:after="160" w:line="259" w:lineRule="auto"/>
        <w:jc w:val="left"/>
        <w:rPr>
          <w:rFonts w:ascii="Sakkal Majalla" w:hAnsi="Sakkal Majalla"/>
          <w:sz w:val="34"/>
          <w:lang w:bidi="ar-SY"/>
        </w:rPr>
      </w:pPr>
      <w:r w:rsidRPr="00D53DEE">
        <w:rPr>
          <w:rFonts w:ascii="Sakkal Majalla" w:hAnsi="Sakkal Majalla"/>
          <w:sz w:val="34"/>
          <w:rtl/>
        </w:rPr>
        <w:t>تصنيف الطلّاب حسب مستوى الأداء (متفوّق، جيّد، يحتاج دعم)</w:t>
      </w:r>
      <w:r w:rsidRPr="00D53DEE">
        <w:rPr>
          <w:rFonts w:ascii="Sakkal Majalla" w:hAnsi="Sakkal Majalla"/>
          <w:sz w:val="34"/>
          <w:lang w:bidi="ar-SY"/>
        </w:rPr>
        <w:t>.</w:t>
      </w:r>
    </w:p>
    <w:p w14:paraId="5DA52B7B" w14:textId="77777777" w:rsidR="00D53DEE" w:rsidRPr="00D53DEE" w:rsidRDefault="00D53DEE">
      <w:pPr>
        <w:numPr>
          <w:ilvl w:val="0"/>
          <w:numId w:val="76"/>
        </w:numPr>
        <w:spacing w:after="160" w:line="259" w:lineRule="auto"/>
        <w:jc w:val="left"/>
        <w:rPr>
          <w:rFonts w:ascii="Sakkal Majalla" w:hAnsi="Sakkal Majalla"/>
          <w:sz w:val="34"/>
          <w:lang w:bidi="ar-SY"/>
        </w:rPr>
      </w:pPr>
      <w:r w:rsidRPr="00D53DEE">
        <w:rPr>
          <w:rFonts w:ascii="Sakkal Majalla" w:hAnsi="Sakkal Majalla"/>
          <w:sz w:val="34"/>
          <w:rtl/>
        </w:rPr>
        <w:t>تحديد المواد التي تحتاج تدخّلاً أكبر</w:t>
      </w:r>
      <w:r w:rsidRPr="00D53DEE">
        <w:rPr>
          <w:rFonts w:ascii="Sakkal Majalla" w:hAnsi="Sakkal Majalla"/>
          <w:sz w:val="34"/>
          <w:lang w:bidi="ar-SY"/>
        </w:rPr>
        <w:t>.</w:t>
      </w:r>
    </w:p>
    <w:p w14:paraId="2481E594" w14:textId="77777777" w:rsidR="00D53DEE" w:rsidRDefault="00D53DEE">
      <w:pPr>
        <w:numPr>
          <w:ilvl w:val="0"/>
          <w:numId w:val="76"/>
        </w:numPr>
        <w:spacing w:after="160" w:line="259" w:lineRule="auto"/>
        <w:jc w:val="left"/>
        <w:rPr>
          <w:rFonts w:ascii="Sakkal Majalla" w:hAnsi="Sakkal Majalla"/>
          <w:sz w:val="34"/>
          <w:lang w:bidi="ar-SY"/>
        </w:rPr>
      </w:pPr>
      <w:r w:rsidRPr="00D53DEE">
        <w:rPr>
          <w:rFonts w:ascii="Sakkal Majalla" w:hAnsi="Sakkal Majalla"/>
          <w:sz w:val="34"/>
          <w:rtl/>
        </w:rPr>
        <w:t>اقتراح خطط دعم مناسبة</w:t>
      </w:r>
      <w:r w:rsidRPr="00D53DEE">
        <w:rPr>
          <w:rFonts w:ascii="Sakkal Majalla" w:hAnsi="Sakkal Majalla"/>
          <w:sz w:val="34"/>
          <w:lang w:bidi="ar-SY"/>
        </w:rPr>
        <w:t>.</w:t>
      </w:r>
    </w:p>
    <w:p w14:paraId="17B32DD4" w14:textId="10233227" w:rsidR="00BC1620" w:rsidRPr="00D53DEE" w:rsidRDefault="00BC1620" w:rsidP="00BC1620">
      <w:pPr>
        <w:spacing w:after="160" w:line="259" w:lineRule="auto"/>
        <w:ind w:left="-897"/>
        <w:jc w:val="left"/>
        <w:rPr>
          <w:rFonts w:ascii="Sakkal Majalla" w:hAnsi="Sakkal Majalla"/>
          <w:sz w:val="34"/>
          <w:lang w:bidi="ar-SY"/>
        </w:rPr>
      </w:pPr>
      <w:r>
        <w:rPr>
          <w:noProof/>
        </w:rPr>
        <w:lastRenderedPageBreak/>
        <mc:AlternateContent>
          <mc:Choice Requires="wps">
            <w:drawing>
              <wp:inline distT="0" distB="0" distL="0" distR="0" wp14:anchorId="3147CDA0" wp14:editId="681A0FB5">
                <wp:extent cx="6734810" cy="6356350"/>
                <wp:effectExtent l="0" t="0" r="27940" b="25400"/>
                <wp:docPr id="199712544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4810" cy="6356350"/>
                        </a:xfrm>
                        <a:prstGeom prst="roundRect">
                          <a:avLst>
                            <a:gd name="adj" fmla="val 16667"/>
                          </a:avLst>
                        </a:prstGeom>
                        <a:solidFill>
                          <a:srgbClr val="EAF4E4"/>
                        </a:solidFill>
                        <a:ln w="12700">
                          <a:solidFill>
                            <a:schemeClr val="accent6"/>
                          </a:solidFill>
                          <a:miter lim="800000"/>
                          <a:headEnd/>
                          <a:tailEnd/>
                        </a:ln>
                      </wps:spPr>
                      <wps:txbx>
                        <w:txbxContent>
                          <w:p w14:paraId="4FF1D02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ACAE2C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46A9C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90D1F6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7AE3E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086BA5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A75A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E52162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27AC4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0A0EA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3E08F6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EA5CE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1FBC9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64EF0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232914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FCDB7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77C295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149CE3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777BF0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E88D9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F8BD09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1CDED5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16530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7C377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69B19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CEDF6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5C2079"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147CDA0" id="_x0000_s1691" style="width:530.3pt;height:50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" fillcolor="#eaf4e4" strokecolor="#70ad47 [3209]" strokeweight="1pt">
                <v:stroke joinstyle="miter"/>
                <v:textbox inset="0,3mm,0">
                  <w:txbxContent>
                    <w:p w14:paraId="4FF1D02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ACAE2C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46A9C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90D1F6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7AE3E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086BA5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BA75A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E52162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27AC4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0A0EA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3E08F6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8EA5CE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1FBC9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64EF0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232914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FCDB7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77C295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149CE3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777BF0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E88D9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F8BD09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1CDED5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16530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7C377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69B19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CEDF6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35C2079" w14:textId="77777777" w:rsidR="00BC1620" w:rsidRDefault="00BC1620" w:rsidP="00BC1620">
                      <w:pPr>
                        <w:jc w:val="center"/>
                        <w:rPr>
                          <w:sz w:val="22"/>
                          <w:szCs w:val="28"/>
                          <w:rtl/>
                          <w:lang w:bidi="ar-SY"/>
                        </w:rPr>
                      </w:pPr>
                    </w:p>
                  </w:txbxContent>
                </v:textbox>
                <w10:anchorlock/>
              </v:roundrect>
            </w:pict>
          </mc:Fallback>
        </mc:AlternateContent>
      </w:r>
    </w:p>
    <w:p w14:paraId="5817CBBA" w14:textId="77777777" w:rsidR="00D53DEE" w:rsidRPr="00D53DEE" w:rsidRDefault="00D53DEE" w:rsidP="00D53DEE">
      <w:pPr>
        <w:jc w:val="left"/>
        <w:rPr>
          <w:rFonts w:ascii="Adobe Arabic" w:hAnsi="Adobe Arabic" w:cs="Adobe Arabic"/>
          <w:b/>
          <w:bCs/>
          <w:color w:val="008080"/>
          <w:sz w:val="36"/>
          <w:szCs w:val="36"/>
        </w:rPr>
      </w:pPr>
      <w:r w:rsidRPr="00D53DEE">
        <w:rPr>
          <w:rFonts w:ascii="Adobe Arabic" w:hAnsi="Adobe Arabic" w:cs="Adobe Arabic"/>
          <w:b/>
          <w:bCs/>
          <w:color w:val="008080"/>
          <w:sz w:val="36"/>
          <w:szCs w:val="36"/>
          <w:rtl/>
        </w:rPr>
        <w:t>السؤال الثاني</w:t>
      </w:r>
      <w:r w:rsidRPr="00D53DEE">
        <w:rPr>
          <w:rFonts w:ascii="Adobe Arabic" w:hAnsi="Adobe Arabic" w:cs="Adobe Arabic"/>
          <w:b/>
          <w:bCs/>
          <w:color w:val="008080"/>
          <w:sz w:val="36"/>
          <w:szCs w:val="36"/>
        </w:rPr>
        <w:t>:</w:t>
      </w:r>
      <w:r w:rsidRPr="00D53DEE">
        <w:rPr>
          <w:rFonts w:ascii="Adobe Arabic" w:hAnsi="Adobe Arabic" w:cs="Adobe Arabic"/>
          <w:b/>
          <w:bCs/>
          <w:color w:val="008080"/>
          <w:sz w:val="36"/>
          <w:szCs w:val="36"/>
        </w:rPr>
        <w:br/>
      </w:r>
      <w:r w:rsidRPr="00D53DEE">
        <w:rPr>
          <w:rFonts w:ascii="Adobe Arabic" w:hAnsi="Adobe Arabic" w:cs="Adobe Arabic"/>
          <w:b/>
          <w:bCs/>
          <w:color w:val="008080"/>
          <w:sz w:val="36"/>
          <w:szCs w:val="36"/>
          <w:rtl/>
        </w:rPr>
        <w:t>باستخدام</w:t>
      </w:r>
      <w:r w:rsidRPr="00D53DEE">
        <w:rPr>
          <w:rFonts w:ascii="Adobe Arabic" w:hAnsi="Adobe Arabic" w:cs="Adobe Arabic"/>
          <w:b/>
          <w:bCs/>
          <w:color w:val="008080"/>
          <w:sz w:val="36"/>
          <w:szCs w:val="36"/>
        </w:rPr>
        <w:t xml:space="preserve"> Python </w:t>
      </w:r>
      <w:r w:rsidRPr="00D53DEE">
        <w:rPr>
          <w:rFonts w:ascii="Adobe Arabic" w:hAnsi="Adobe Arabic" w:cs="Adobe Arabic"/>
          <w:b/>
          <w:bCs/>
          <w:color w:val="008080"/>
          <w:sz w:val="36"/>
          <w:szCs w:val="36"/>
          <w:rtl/>
        </w:rPr>
        <w:t>و</w:t>
      </w:r>
      <w:r w:rsidRPr="00D53DEE">
        <w:rPr>
          <w:rFonts w:ascii="Adobe Arabic" w:hAnsi="Adobe Arabic" w:cs="Adobe Arabic"/>
          <w:b/>
          <w:bCs/>
          <w:color w:val="008080"/>
          <w:sz w:val="36"/>
          <w:szCs w:val="36"/>
        </w:rPr>
        <w:t>Pandas</w:t>
      </w:r>
      <w:r w:rsidRPr="00D53DEE">
        <w:rPr>
          <w:rFonts w:ascii="Adobe Arabic" w:hAnsi="Adobe Arabic" w:cs="Adobe Arabic"/>
          <w:b/>
          <w:bCs/>
          <w:color w:val="008080"/>
          <w:sz w:val="36"/>
          <w:szCs w:val="36"/>
          <w:rtl/>
        </w:rPr>
        <w:t>، اكتب كوداً يقوم بما يلي</w:t>
      </w:r>
      <w:r w:rsidRPr="00D53DEE">
        <w:rPr>
          <w:rFonts w:ascii="Adobe Arabic" w:hAnsi="Adobe Arabic" w:cs="Adobe Arabic"/>
          <w:b/>
          <w:bCs/>
          <w:color w:val="008080"/>
          <w:sz w:val="36"/>
          <w:szCs w:val="36"/>
        </w:rPr>
        <w:t>:</w:t>
      </w:r>
    </w:p>
    <w:p w14:paraId="23EF7D6E" w14:textId="77777777" w:rsidR="00D53DEE" w:rsidRPr="00D53DEE" w:rsidRDefault="00D53DEE" w:rsidP="00BC1620">
      <w:pPr>
        <w:numPr>
          <w:ilvl w:val="0"/>
          <w:numId w:val="77"/>
        </w:numPr>
        <w:spacing w:line="240" w:lineRule="auto"/>
        <w:jc w:val="left"/>
        <w:rPr>
          <w:rFonts w:ascii="Sakkal Majalla" w:hAnsi="Sakkal Majalla"/>
          <w:sz w:val="34"/>
        </w:rPr>
      </w:pPr>
      <w:r w:rsidRPr="00D53DEE">
        <w:rPr>
          <w:rFonts w:ascii="Sakkal Majalla" w:hAnsi="Sakkal Majalla"/>
          <w:sz w:val="34"/>
          <w:rtl/>
        </w:rPr>
        <w:t>إنشاء</w:t>
      </w:r>
      <w:r w:rsidRPr="00D53DEE">
        <w:rPr>
          <w:rFonts w:ascii="Sakkal Majalla" w:hAnsi="Sakkal Majalla"/>
          <w:sz w:val="34"/>
        </w:rPr>
        <w:t xml:space="preserve"> DataFrame </w:t>
      </w:r>
      <w:r w:rsidRPr="00D53DEE">
        <w:rPr>
          <w:rFonts w:ascii="Sakkal Majalla" w:hAnsi="Sakkal Majalla"/>
          <w:sz w:val="34"/>
          <w:rtl/>
        </w:rPr>
        <w:t>يحتوي على درجات الطلّاب الخمسة</w:t>
      </w:r>
      <w:r w:rsidRPr="00D53DEE">
        <w:rPr>
          <w:rFonts w:ascii="Sakkal Majalla" w:hAnsi="Sakkal Majalla"/>
          <w:sz w:val="34"/>
        </w:rPr>
        <w:t>.</w:t>
      </w:r>
    </w:p>
    <w:p w14:paraId="35ABBD27" w14:textId="77777777" w:rsidR="00D53DEE" w:rsidRPr="00D53DEE" w:rsidRDefault="00D53DEE" w:rsidP="00BC1620">
      <w:pPr>
        <w:numPr>
          <w:ilvl w:val="0"/>
          <w:numId w:val="77"/>
        </w:numPr>
        <w:spacing w:line="240" w:lineRule="auto"/>
        <w:jc w:val="left"/>
        <w:rPr>
          <w:rFonts w:ascii="Sakkal Majalla" w:hAnsi="Sakkal Majalla"/>
          <w:sz w:val="34"/>
        </w:rPr>
      </w:pPr>
      <w:r w:rsidRPr="00D53DEE">
        <w:rPr>
          <w:rFonts w:ascii="Sakkal Majalla" w:hAnsi="Sakkal Majalla"/>
          <w:sz w:val="34"/>
          <w:rtl/>
        </w:rPr>
        <w:t>حساب المجموع الكلّي لكلّ طالب</w:t>
      </w:r>
      <w:r w:rsidRPr="00D53DEE">
        <w:rPr>
          <w:rFonts w:ascii="Sakkal Majalla" w:hAnsi="Sakkal Majalla"/>
          <w:sz w:val="34"/>
        </w:rPr>
        <w:t>.</w:t>
      </w:r>
    </w:p>
    <w:p w14:paraId="188452FE" w14:textId="77777777" w:rsidR="00D53DEE" w:rsidRPr="00D53DEE" w:rsidRDefault="00D53DEE" w:rsidP="00BC1620">
      <w:pPr>
        <w:numPr>
          <w:ilvl w:val="0"/>
          <w:numId w:val="77"/>
        </w:numPr>
        <w:spacing w:line="240" w:lineRule="auto"/>
        <w:jc w:val="left"/>
        <w:rPr>
          <w:rFonts w:ascii="Sakkal Majalla" w:hAnsi="Sakkal Majalla"/>
          <w:sz w:val="34"/>
        </w:rPr>
      </w:pPr>
      <w:r w:rsidRPr="00D53DEE">
        <w:rPr>
          <w:rFonts w:ascii="Sakkal Majalla" w:hAnsi="Sakkal Majalla"/>
          <w:sz w:val="34"/>
          <w:rtl/>
        </w:rPr>
        <w:t>حساب متوسّط كلّ طالب</w:t>
      </w:r>
      <w:r w:rsidRPr="00D53DEE">
        <w:rPr>
          <w:rFonts w:ascii="Sakkal Majalla" w:hAnsi="Sakkal Majalla"/>
          <w:sz w:val="34"/>
        </w:rPr>
        <w:t>.</w:t>
      </w:r>
    </w:p>
    <w:p w14:paraId="27709B3D" w14:textId="77777777" w:rsidR="00D53DEE" w:rsidRPr="00D53DEE" w:rsidRDefault="00D53DEE" w:rsidP="00BC1620">
      <w:pPr>
        <w:numPr>
          <w:ilvl w:val="0"/>
          <w:numId w:val="77"/>
        </w:numPr>
        <w:spacing w:line="240" w:lineRule="auto"/>
        <w:jc w:val="left"/>
        <w:rPr>
          <w:rFonts w:ascii="Sakkal Majalla" w:hAnsi="Sakkal Majalla"/>
          <w:sz w:val="34"/>
        </w:rPr>
      </w:pPr>
      <w:r w:rsidRPr="00D53DEE">
        <w:rPr>
          <w:rFonts w:ascii="Sakkal Majalla" w:hAnsi="Sakkal Majalla"/>
          <w:sz w:val="34"/>
          <w:rtl/>
        </w:rPr>
        <w:t>تحديد الطالب الأعلى معدّلاً والطالب الأدنى معدّلاً</w:t>
      </w:r>
      <w:r w:rsidRPr="00D53DEE">
        <w:rPr>
          <w:rFonts w:ascii="Sakkal Majalla" w:hAnsi="Sakkal Majalla"/>
          <w:sz w:val="34"/>
        </w:rPr>
        <w:t>.</w:t>
      </w:r>
    </w:p>
    <w:p w14:paraId="26003925" w14:textId="77777777" w:rsidR="00D53DEE" w:rsidRPr="00D53DEE" w:rsidRDefault="00D53DEE" w:rsidP="00BC1620">
      <w:pPr>
        <w:numPr>
          <w:ilvl w:val="0"/>
          <w:numId w:val="77"/>
        </w:numPr>
        <w:spacing w:line="240" w:lineRule="auto"/>
        <w:jc w:val="left"/>
        <w:rPr>
          <w:rFonts w:ascii="Sakkal Majalla" w:hAnsi="Sakkal Majalla"/>
          <w:sz w:val="34"/>
        </w:rPr>
      </w:pPr>
      <w:r w:rsidRPr="00D53DEE">
        <w:rPr>
          <w:rFonts w:ascii="Sakkal Majalla" w:hAnsi="Sakkal Majalla"/>
          <w:sz w:val="34"/>
          <w:rtl/>
        </w:rPr>
        <w:t>حساب متوسّط الدرجات لكلّ مادة على حدة</w:t>
      </w:r>
      <w:r w:rsidRPr="00D53DEE">
        <w:rPr>
          <w:rFonts w:ascii="Sakkal Majalla" w:hAnsi="Sakkal Majalla"/>
          <w:sz w:val="34"/>
        </w:rPr>
        <w:t>.</w:t>
      </w:r>
    </w:p>
    <w:p w14:paraId="059129D3" w14:textId="4C89CD17" w:rsidR="00D53DEE" w:rsidRPr="00D53DEE" w:rsidRDefault="00BC1620" w:rsidP="00BC1620">
      <w:pPr>
        <w:ind w:left="-897"/>
        <w:jc w:val="center"/>
        <w:rPr>
          <w:rFonts w:ascii="Sakkal Majalla" w:hAnsi="Sakkal Majalla"/>
          <w:b/>
          <w:bCs/>
          <w:color w:val="008000"/>
          <w:sz w:val="34"/>
        </w:rPr>
      </w:pPr>
      <w:r>
        <w:rPr>
          <w:noProof/>
        </w:rPr>
        <w:lastRenderedPageBreak/>
        <mc:AlternateContent>
          <mc:Choice Requires="wps">
            <w:drawing>
              <wp:inline distT="0" distB="0" distL="0" distR="0" wp14:anchorId="5D8DC425" wp14:editId="2A3046EB">
                <wp:extent cx="6804660" cy="6737350"/>
                <wp:effectExtent l="0" t="0" r="15240" b="25400"/>
                <wp:docPr id="49996897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6737350"/>
                        </a:xfrm>
                        <a:prstGeom prst="roundRect">
                          <a:avLst>
                            <a:gd name="adj" fmla="val 16667"/>
                          </a:avLst>
                        </a:prstGeom>
                        <a:solidFill>
                          <a:srgbClr val="EAF4E4"/>
                        </a:solidFill>
                        <a:ln w="12700">
                          <a:solidFill>
                            <a:schemeClr val="accent6"/>
                          </a:solidFill>
                          <a:miter lim="800000"/>
                          <a:headEnd/>
                          <a:tailEnd/>
                        </a:ln>
                      </wps:spPr>
                      <wps:txbx>
                        <w:txbxContent>
                          <w:p w14:paraId="4AD980A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52A323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D5E2E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6F10E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E895A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6C328A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FB4C7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B205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80E1D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164AA4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DE64AD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D16E5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B8323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E93CD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CF75C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E6D25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D20915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57563A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37D6AA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D71E9E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271D3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5984F5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29D68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183C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3D9E34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F19E0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848F81E"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D8DC425" id="_x0000_s1692" style="width:535.8pt;height:53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" fillcolor="#eaf4e4" strokecolor="#70ad47 [3209]" strokeweight="1pt">
                <v:stroke joinstyle="miter"/>
                <v:textbox inset="0,3mm,0">
                  <w:txbxContent>
                    <w:p w14:paraId="4AD980A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52A323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D5E2E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6F10E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E895A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6C328A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FB4C7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B2054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80E1D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164AA4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DE64AD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D16E5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B8323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0E93CD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CF75C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E6D25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D20915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57563A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37D6AA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D71E9E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271D3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5984F5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29D68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183C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3D9E34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F19E0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848F81E" w14:textId="77777777" w:rsidR="00BC1620" w:rsidRDefault="00BC1620" w:rsidP="00BC1620">
                      <w:pPr>
                        <w:jc w:val="center"/>
                        <w:rPr>
                          <w:sz w:val="22"/>
                          <w:szCs w:val="28"/>
                          <w:rtl/>
                          <w:lang w:bidi="ar-SY"/>
                        </w:rPr>
                      </w:pPr>
                    </w:p>
                  </w:txbxContent>
                </v:textbox>
                <w10:anchorlock/>
              </v:roundrect>
            </w:pict>
          </mc:Fallback>
        </mc:AlternateContent>
      </w:r>
    </w:p>
    <w:p w14:paraId="2CFE3D0D" w14:textId="77777777" w:rsidR="00D53DEE" w:rsidRPr="00D53DEE" w:rsidRDefault="00D53DEE" w:rsidP="00D53DEE">
      <w:pPr>
        <w:jc w:val="left"/>
        <w:rPr>
          <w:rFonts w:ascii="Adobe Arabic" w:hAnsi="Adobe Arabic" w:cs="Adobe Arabic"/>
          <w:b/>
          <w:bCs/>
          <w:color w:val="008080"/>
          <w:sz w:val="36"/>
          <w:szCs w:val="36"/>
        </w:rPr>
      </w:pPr>
      <w:r w:rsidRPr="00D53DEE">
        <w:rPr>
          <w:rFonts w:ascii="Adobe Arabic" w:hAnsi="Adobe Arabic" w:cs="Adobe Arabic"/>
          <w:b/>
          <w:bCs/>
          <w:color w:val="008080"/>
          <w:sz w:val="36"/>
          <w:szCs w:val="36"/>
          <w:rtl/>
        </w:rPr>
        <w:t>السؤال الثالث</w:t>
      </w:r>
      <w:r w:rsidRPr="00D53DEE">
        <w:rPr>
          <w:rFonts w:ascii="Adobe Arabic" w:hAnsi="Adobe Arabic" w:cs="Adobe Arabic"/>
          <w:b/>
          <w:bCs/>
          <w:color w:val="008080"/>
          <w:sz w:val="36"/>
          <w:szCs w:val="36"/>
        </w:rPr>
        <w:t>:</w:t>
      </w:r>
      <w:r w:rsidRPr="00D53DEE">
        <w:rPr>
          <w:rFonts w:ascii="Adobe Arabic" w:hAnsi="Adobe Arabic" w:cs="Adobe Arabic"/>
          <w:b/>
          <w:bCs/>
          <w:color w:val="008080"/>
          <w:sz w:val="36"/>
          <w:szCs w:val="36"/>
        </w:rPr>
        <w:br/>
      </w:r>
      <w:r w:rsidRPr="00D53DEE">
        <w:rPr>
          <w:rFonts w:ascii="Adobe Arabic" w:hAnsi="Adobe Arabic" w:cs="Adobe Arabic"/>
          <w:b/>
          <w:bCs/>
          <w:color w:val="008080"/>
          <w:sz w:val="36"/>
          <w:szCs w:val="36"/>
          <w:rtl/>
        </w:rPr>
        <w:t>استخدم</w:t>
      </w:r>
      <w:r w:rsidRPr="00D53DEE">
        <w:rPr>
          <w:rFonts w:ascii="Adobe Arabic" w:hAnsi="Adobe Arabic" w:cs="Adobe Arabic"/>
          <w:b/>
          <w:bCs/>
          <w:color w:val="008080"/>
          <w:sz w:val="36"/>
          <w:szCs w:val="36"/>
        </w:rPr>
        <w:t xml:space="preserve"> Matplotlib </w:t>
      </w:r>
      <w:r w:rsidRPr="00D53DEE">
        <w:rPr>
          <w:rFonts w:ascii="Adobe Arabic" w:hAnsi="Adobe Arabic" w:cs="Adobe Arabic"/>
          <w:b/>
          <w:bCs/>
          <w:color w:val="008080"/>
          <w:sz w:val="36"/>
          <w:szCs w:val="36"/>
          <w:rtl/>
        </w:rPr>
        <w:t>لرسم بياني عمودي يوضّح متوسّطات الدرجات للمواد الأربع. يجب أن</w:t>
      </w:r>
      <w:r w:rsidRPr="00D53DEE">
        <w:rPr>
          <w:rFonts w:ascii="Sakkal Majalla" w:hAnsi="Sakkal Majalla"/>
          <w:color w:val="008080"/>
          <w:sz w:val="36"/>
          <w:szCs w:val="36"/>
          <w:rtl/>
        </w:rPr>
        <w:t xml:space="preserve"> </w:t>
      </w:r>
      <w:r w:rsidRPr="00D53DEE">
        <w:rPr>
          <w:rFonts w:ascii="Adobe Arabic" w:hAnsi="Adobe Arabic" w:cs="Adobe Arabic"/>
          <w:b/>
          <w:bCs/>
          <w:color w:val="008080"/>
          <w:sz w:val="36"/>
          <w:szCs w:val="36"/>
          <w:rtl/>
        </w:rPr>
        <w:t>يحتوي الرسم على عنوان، تسميات للمحاور، وشبكة خلفية</w:t>
      </w:r>
      <w:r w:rsidRPr="00D53DEE">
        <w:rPr>
          <w:rFonts w:ascii="Adobe Arabic" w:hAnsi="Adobe Arabic" w:cs="Adobe Arabic"/>
          <w:b/>
          <w:bCs/>
          <w:color w:val="008080"/>
          <w:sz w:val="36"/>
          <w:szCs w:val="36"/>
        </w:rPr>
        <w:t>.</w:t>
      </w:r>
    </w:p>
    <w:p w14:paraId="5E6ACD50" w14:textId="216C78B3" w:rsidR="00D53DEE" w:rsidRPr="00D53DEE" w:rsidRDefault="00BC1620" w:rsidP="00BC1620">
      <w:pPr>
        <w:ind w:left="-897"/>
        <w:jc w:val="center"/>
        <w:rPr>
          <w:rFonts w:ascii="Sakkal Majalla" w:hAnsi="Sakkal Majalla"/>
          <w:b/>
          <w:bCs/>
          <w:color w:val="008000"/>
          <w:sz w:val="34"/>
        </w:rPr>
      </w:pPr>
      <w:r>
        <w:rPr>
          <w:noProof/>
        </w:rPr>
        <w:lastRenderedPageBreak/>
        <mc:AlternateContent>
          <mc:Choice Requires="wps">
            <w:drawing>
              <wp:inline distT="0" distB="0" distL="0" distR="0" wp14:anchorId="595F2BC4" wp14:editId="3A7943F1">
                <wp:extent cx="6785610" cy="7969250"/>
                <wp:effectExtent l="0" t="0" r="15240" b="12700"/>
                <wp:docPr id="168136686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7969250"/>
                        </a:xfrm>
                        <a:prstGeom prst="roundRect">
                          <a:avLst>
                            <a:gd name="adj" fmla="val 16667"/>
                          </a:avLst>
                        </a:prstGeom>
                        <a:solidFill>
                          <a:srgbClr val="EAF4E4"/>
                        </a:solidFill>
                        <a:ln w="12700">
                          <a:solidFill>
                            <a:schemeClr val="accent6"/>
                          </a:solidFill>
                          <a:miter lim="800000"/>
                          <a:headEnd/>
                          <a:tailEnd/>
                        </a:ln>
                      </wps:spPr>
                      <wps:txbx>
                        <w:txbxContent>
                          <w:p w14:paraId="191D6FE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95BA6A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C15EA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FD4FE4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2C448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4D111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195350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41F7A8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AC36A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B891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A4ACA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E81553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2AE2BA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CE040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7E6B2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E05C8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4A7FD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16F19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3ECDD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E6BED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76AE3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05555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0A86FC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D6135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AFF05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3A3A18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7992A8"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95F2BC4" id="_x0000_s1693" style="width:534.3pt;height:62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" fillcolor="#eaf4e4" strokecolor="#70ad47 [3209]" strokeweight="1pt">
                <v:stroke joinstyle="miter"/>
                <v:textbox inset="0,3mm,0">
                  <w:txbxContent>
                    <w:p w14:paraId="191D6FE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95BA6A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C15EA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FD4FE4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2C448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4D111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195350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41F7A8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AC36A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B891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A4ACA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E81553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2AE2BA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CE040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07E6B2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CE05C8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4A7FD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316F19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3ECDD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E6BED2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76AE3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D05555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0A86FC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D6135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7AFF05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3A3A18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77992A8" w14:textId="77777777" w:rsidR="00BC1620" w:rsidRDefault="00BC1620" w:rsidP="00BC1620">
                      <w:pPr>
                        <w:jc w:val="center"/>
                        <w:rPr>
                          <w:sz w:val="22"/>
                          <w:szCs w:val="28"/>
                          <w:rtl/>
                          <w:lang w:bidi="ar-SY"/>
                        </w:rPr>
                      </w:pPr>
                    </w:p>
                  </w:txbxContent>
                </v:textbox>
                <w10:anchorlock/>
              </v:roundrect>
            </w:pict>
          </mc:Fallback>
        </mc:AlternateContent>
      </w:r>
    </w:p>
    <w:p w14:paraId="42536C13" w14:textId="6F080EFA" w:rsidR="00D53DEE" w:rsidRPr="00D53DEE" w:rsidRDefault="00D53DEE" w:rsidP="00D53DEE">
      <w:pPr>
        <w:jc w:val="left"/>
        <w:rPr>
          <w:rFonts w:ascii="Adobe Arabic" w:hAnsi="Adobe Arabic" w:cs="Adobe Arabic"/>
          <w:b/>
          <w:bCs/>
          <w:color w:val="008080"/>
          <w:sz w:val="36"/>
          <w:szCs w:val="36"/>
        </w:rPr>
      </w:pPr>
      <w:r w:rsidRPr="00D53DEE">
        <w:rPr>
          <w:rFonts w:ascii="Adobe Arabic" w:hAnsi="Adobe Arabic" w:cs="Adobe Arabic"/>
          <w:b/>
          <w:bCs/>
          <w:color w:val="008080"/>
          <w:sz w:val="36"/>
          <w:szCs w:val="36"/>
          <w:rtl/>
        </w:rPr>
        <w:t>السؤال الرابع</w:t>
      </w:r>
      <w:r w:rsidRPr="00D53DEE">
        <w:rPr>
          <w:rFonts w:ascii="Adobe Arabic" w:hAnsi="Adobe Arabic" w:cs="Adobe Arabic"/>
          <w:b/>
          <w:bCs/>
          <w:color w:val="008080"/>
          <w:sz w:val="36"/>
          <w:szCs w:val="36"/>
        </w:rPr>
        <w:t>:</w:t>
      </w:r>
      <w:r w:rsidRPr="00D53DEE">
        <w:rPr>
          <w:rFonts w:ascii="Adobe Arabic" w:hAnsi="Adobe Arabic" w:cs="Adobe Arabic"/>
          <w:b/>
          <w:bCs/>
          <w:color w:val="008080"/>
          <w:sz w:val="36"/>
          <w:szCs w:val="36"/>
        </w:rPr>
        <w:br/>
      </w:r>
      <w:r w:rsidRPr="00D53DEE">
        <w:rPr>
          <w:rFonts w:ascii="Adobe Arabic" w:hAnsi="Adobe Arabic" w:cs="Adobe Arabic"/>
          <w:b/>
          <w:bCs/>
          <w:color w:val="008080"/>
          <w:sz w:val="36"/>
          <w:szCs w:val="36"/>
          <w:rtl/>
        </w:rPr>
        <w:t>بناءً على التحليل الرقمي والنصي، اكتب تقريراً مختصراً (5-7 أسطر) يتضمّن</w:t>
      </w:r>
      <w:r w:rsidRPr="00D53DEE">
        <w:rPr>
          <w:rFonts w:ascii="Adobe Arabic" w:hAnsi="Adobe Arabic" w:cs="Adobe Arabic"/>
          <w:b/>
          <w:bCs/>
          <w:color w:val="008080"/>
          <w:sz w:val="36"/>
          <w:szCs w:val="36"/>
        </w:rPr>
        <w:t>:</w:t>
      </w:r>
    </w:p>
    <w:p w14:paraId="1565F1F7" w14:textId="77777777" w:rsidR="00D53DEE" w:rsidRPr="00D53DEE" w:rsidRDefault="00D53DEE">
      <w:pPr>
        <w:numPr>
          <w:ilvl w:val="0"/>
          <w:numId w:val="78"/>
        </w:numPr>
        <w:spacing w:after="160" w:line="259" w:lineRule="auto"/>
        <w:jc w:val="left"/>
        <w:rPr>
          <w:rFonts w:ascii="Sakkal Majalla" w:hAnsi="Sakkal Majalla"/>
          <w:sz w:val="34"/>
        </w:rPr>
      </w:pPr>
      <w:r w:rsidRPr="00D53DEE">
        <w:rPr>
          <w:rFonts w:ascii="Sakkal Majalla" w:hAnsi="Sakkal Majalla"/>
          <w:sz w:val="34"/>
          <w:rtl/>
        </w:rPr>
        <w:lastRenderedPageBreak/>
        <w:t>تقييم عام لأداء الطلّاب</w:t>
      </w:r>
      <w:r w:rsidRPr="00D53DEE">
        <w:rPr>
          <w:rFonts w:ascii="Sakkal Majalla" w:hAnsi="Sakkal Majalla"/>
          <w:sz w:val="34"/>
        </w:rPr>
        <w:t>.</w:t>
      </w:r>
    </w:p>
    <w:p w14:paraId="03005B23" w14:textId="77777777" w:rsidR="00D53DEE" w:rsidRPr="00D53DEE" w:rsidRDefault="00D53DEE">
      <w:pPr>
        <w:numPr>
          <w:ilvl w:val="0"/>
          <w:numId w:val="78"/>
        </w:numPr>
        <w:spacing w:after="160" w:line="259" w:lineRule="auto"/>
        <w:jc w:val="left"/>
        <w:rPr>
          <w:rFonts w:ascii="Sakkal Majalla" w:hAnsi="Sakkal Majalla"/>
          <w:sz w:val="34"/>
        </w:rPr>
      </w:pPr>
      <w:r w:rsidRPr="00D53DEE">
        <w:rPr>
          <w:rFonts w:ascii="Sakkal Majalla" w:hAnsi="Sakkal Majalla"/>
          <w:sz w:val="34"/>
          <w:rtl/>
        </w:rPr>
        <w:t>المادة الأضعف والمادة الأقوى</w:t>
      </w:r>
      <w:r w:rsidRPr="00D53DEE">
        <w:rPr>
          <w:rFonts w:ascii="Sakkal Majalla" w:hAnsi="Sakkal Majalla"/>
          <w:sz w:val="34"/>
        </w:rPr>
        <w:t>.</w:t>
      </w:r>
    </w:p>
    <w:p w14:paraId="3FB50F5A" w14:textId="77777777" w:rsidR="00D53DEE" w:rsidRPr="00D53DEE" w:rsidRDefault="00D53DEE">
      <w:pPr>
        <w:numPr>
          <w:ilvl w:val="0"/>
          <w:numId w:val="78"/>
        </w:numPr>
        <w:spacing w:after="160" w:line="259" w:lineRule="auto"/>
        <w:jc w:val="left"/>
        <w:rPr>
          <w:rFonts w:ascii="Sakkal Majalla" w:hAnsi="Sakkal Majalla"/>
          <w:sz w:val="34"/>
        </w:rPr>
      </w:pPr>
      <w:r w:rsidRPr="00D53DEE">
        <w:rPr>
          <w:rFonts w:ascii="Sakkal Majalla" w:hAnsi="Sakkal Majalla"/>
          <w:sz w:val="34"/>
          <w:rtl/>
        </w:rPr>
        <w:t>توصيتين رئيسيتين للإدارة المدرسية</w:t>
      </w:r>
      <w:r w:rsidRPr="00D53DEE">
        <w:rPr>
          <w:rFonts w:ascii="Sakkal Majalla" w:hAnsi="Sakkal Majalla"/>
          <w:sz w:val="34"/>
        </w:rPr>
        <w:t>.</w:t>
      </w:r>
    </w:p>
    <w:p w14:paraId="3B0CE251" w14:textId="77777777" w:rsidR="00BC1620" w:rsidRDefault="00BC1620" w:rsidP="00BC1620">
      <w:pPr>
        <w:ind w:left="-897"/>
        <w:jc w:val="left"/>
        <w:rPr>
          <w:rFonts w:eastAsia="Times New Roman" w:hAnsi="Adobe Arabic" w:cs="Adobe Arabic"/>
          <w:b/>
          <w:bCs/>
          <w:color w:val="000000"/>
          <w:kern w:val="24"/>
          <w:sz w:val="40"/>
          <w:szCs w:val="40"/>
          <w:rtl/>
        </w:rPr>
      </w:pPr>
      <w:r>
        <w:rPr>
          <w:noProof/>
        </w:rPr>
        <mc:AlternateContent>
          <mc:Choice Requires="wps">
            <w:drawing>
              <wp:inline distT="0" distB="0" distL="0" distR="0" wp14:anchorId="4DAEECBB" wp14:editId="40A49C29">
                <wp:extent cx="6804660" cy="6788150"/>
                <wp:effectExtent l="0" t="0" r="15240" b="12700"/>
                <wp:docPr id="179156298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6788150"/>
                        </a:xfrm>
                        <a:prstGeom prst="roundRect">
                          <a:avLst>
                            <a:gd name="adj" fmla="val 16667"/>
                          </a:avLst>
                        </a:prstGeom>
                        <a:solidFill>
                          <a:srgbClr val="EAF4E4"/>
                        </a:solidFill>
                        <a:ln w="12700">
                          <a:solidFill>
                            <a:schemeClr val="accent6"/>
                          </a:solidFill>
                          <a:miter lim="800000"/>
                          <a:headEnd/>
                          <a:tailEnd/>
                        </a:ln>
                      </wps:spPr>
                      <wps:txbx>
                        <w:txbxContent>
                          <w:p w14:paraId="233381A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A01049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19B51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4477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2B44AB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A3092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A2D9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75ACB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70C0D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1A33E2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93C7D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66582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F5089D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FC5B7E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F2C0F5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55B6A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4CFF0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E0B1F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1940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9BFF58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3C486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B2DFD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44283C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6C5BA5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A896D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2E103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3310916"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DAEECBB" id="_x0000_s1694" style="width:535.8pt;height:53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" fillcolor="#eaf4e4" strokecolor="#70ad47 [3209]" strokeweight="1pt">
                <v:stroke joinstyle="miter"/>
                <v:textbox inset="0,3mm,0">
                  <w:txbxContent>
                    <w:p w14:paraId="233381A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A01049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419B51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94477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2B44AB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9A3092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EA2D94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875ACB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70C0D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1A33E2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E93C7D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666582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F5089DD"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FC5B7E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F2C0F5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55B6A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B4CFF0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3E0B1F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E19402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9BFF58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3C486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7B2DFD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44283C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6C5BA5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A896D2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52E103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3310916" w14:textId="77777777" w:rsidR="00BC1620" w:rsidRDefault="00BC1620" w:rsidP="00BC1620">
                      <w:pPr>
                        <w:jc w:val="center"/>
                        <w:rPr>
                          <w:sz w:val="22"/>
                          <w:szCs w:val="28"/>
                          <w:rtl/>
                          <w:lang w:bidi="ar-SY"/>
                        </w:rPr>
                      </w:pPr>
                    </w:p>
                  </w:txbxContent>
                </v:textbox>
                <w10:anchorlock/>
              </v:roundrect>
            </w:pict>
          </mc:Fallback>
        </mc:AlternateContent>
      </w:r>
    </w:p>
    <w:p w14:paraId="7D685E06" w14:textId="4A626015" w:rsidR="00D53DEE" w:rsidRDefault="00D53DEE" w:rsidP="00BC1620">
      <w:pPr>
        <w:keepNext/>
        <w:jc w:val="left"/>
        <w:rPr>
          <w:rFonts w:eastAsia="Times New Roman" w:hAnsi="Adobe Arabic" w:cs="Adobe Arabic"/>
          <w:b/>
          <w:bCs/>
          <w:color w:val="000000"/>
          <w:kern w:val="24"/>
          <w:sz w:val="40"/>
          <w:szCs w:val="40"/>
          <w:rtl/>
        </w:rPr>
      </w:pPr>
      <w:r w:rsidRPr="00DC1945">
        <w:rPr>
          <w:noProof/>
        </w:rPr>
        <w:lastRenderedPageBreak/>
        <mc:AlternateContent>
          <mc:Choice Requires="wpg">
            <w:drawing>
              <wp:inline distT="0" distB="0" distL="0" distR="0" wp14:anchorId="30D8FAF4" wp14:editId="0F202FF8">
                <wp:extent cx="5711825" cy="852877"/>
                <wp:effectExtent l="0" t="0" r="22225" b="23495"/>
                <wp:docPr id="151132982"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589330603" name="مجموعة 881967268"/>
                        <wpg:cNvGrpSpPr/>
                        <wpg:grpSpPr>
                          <a:xfrm>
                            <a:off x="0" y="280937"/>
                            <a:ext cx="5711825" cy="571950"/>
                            <a:chOff x="0" y="280925"/>
                            <a:chExt cx="6312597" cy="633649"/>
                          </a:xfrm>
                        </wpg:grpSpPr>
                        <wps:wsp>
                          <wps:cNvPr id="192592966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011798" name="مربع نص 2043426344"/>
                          <wps:cNvSpPr txBox="1"/>
                          <wps:spPr>
                            <a:xfrm>
                              <a:off x="3184368" y="280925"/>
                              <a:ext cx="2073788" cy="453764"/>
                            </a:xfrm>
                            <a:prstGeom prst="rect">
                              <a:avLst/>
                            </a:prstGeom>
                            <a:noFill/>
                          </wps:spPr>
                          <wps:txbx>
                            <w:txbxContent>
                              <w:p w14:paraId="5C6BD5A4" w14:textId="77777777" w:rsidR="00D53DEE" w:rsidRDefault="00D53DEE" w:rsidP="00D53DE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64892774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46916391" name="Picture 4119" descr="Conclusion "/>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0D8FAF4" id="_x0000_s1695"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">
                <v:group id="مجموعة 881967268" o:spid="_x0000_s1696"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">
                  <v:roundrect id="مستطيل مستدير الزوايا 769901" o:spid="_x0000_s1697"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" fillcolor="#168489" strokecolor="#168489" strokeweight="1pt">
                    <v:stroke joinstyle="miter"/>
                  </v:roundrect>
                  <v:shape id="مربع نص 2043426344" o:spid="_x0000_s1698"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" filled="f" stroked="f">
                    <v:textbox style="mso-fit-shape-to-text:t">
                      <w:txbxContent>
                        <w:p w14:paraId="5C6BD5A4" w14:textId="77777777" w:rsidR="00D53DEE" w:rsidRDefault="00D53DEE" w:rsidP="00D53DEE">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699"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" fillcolor="#168489" strokecolor="#168489" strokeweight="1pt">
                    <v:stroke joinstyle="miter"/>
                  </v:roundrect>
                </v:group>
                <v:shape id="Picture 4119" o:spid="_x0000_s1700"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">
                  <v:imagedata r:id="rId146" o:title="Conclusion "/>
                </v:shape>
                <w10:anchorlock/>
              </v:group>
            </w:pict>
          </mc:Fallback>
        </mc:AlternateContent>
      </w:r>
    </w:p>
    <w:p w14:paraId="68DC3161" w14:textId="77777777" w:rsidR="00D53DEE" w:rsidRPr="00D53DEE" w:rsidRDefault="00D53DEE" w:rsidP="00D53DEE">
      <w:pPr>
        <w:rPr>
          <w:rFonts w:ascii="Sakkal Majalla" w:hAnsi="Sakkal Majalla"/>
          <w:sz w:val="34"/>
        </w:rPr>
      </w:pPr>
      <w:r w:rsidRPr="00D53DEE">
        <w:rPr>
          <w:rFonts w:ascii="Sakkal Majalla" w:hAnsi="Sakkal Majalla"/>
          <w:sz w:val="34"/>
          <w:rtl/>
        </w:rPr>
        <w:t>نصل الآن إلى ختام جلستنا الأولى من اليوم الثاني، والتي كانت غنيّة بالمحتوى التطبيقي والعملي. لقد انتقلنا اليوم من الإطار النظري إلى التطبيق المباشر، حيث تعلّمتم كيفية استخدام أدوات قويّة ومتاحة مجاناً لتحليل البيانات بنوعيها النصي والرقمي</w:t>
      </w:r>
      <w:r w:rsidRPr="00D53DEE">
        <w:rPr>
          <w:rFonts w:ascii="Sakkal Majalla" w:hAnsi="Sakkal Majalla"/>
          <w:sz w:val="34"/>
        </w:rPr>
        <w:t>.</w:t>
      </w:r>
    </w:p>
    <w:p w14:paraId="625F51DE" w14:textId="77777777" w:rsidR="00D53DEE" w:rsidRPr="00D53DEE" w:rsidRDefault="00D53DEE" w:rsidP="00D53DEE">
      <w:pPr>
        <w:rPr>
          <w:rFonts w:ascii="Sakkal Majalla" w:hAnsi="Sakkal Majalla"/>
          <w:sz w:val="34"/>
        </w:rPr>
      </w:pPr>
      <w:r w:rsidRPr="00D53DEE">
        <w:rPr>
          <w:rFonts w:ascii="Sakkal Majalla" w:hAnsi="Sakkal Majalla"/>
          <w:sz w:val="34"/>
          <w:rtl/>
        </w:rPr>
        <w:t>تعرّفنا على</w:t>
      </w:r>
      <w:r w:rsidRPr="00D53DEE">
        <w:rPr>
          <w:rFonts w:ascii="Sakkal Majalla" w:hAnsi="Sakkal Majalla"/>
          <w:sz w:val="34"/>
        </w:rPr>
        <w:t xml:space="preserve"> ChatGPT </w:t>
      </w:r>
      <w:r w:rsidRPr="00D53DEE">
        <w:rPr>
          <w:rFonts w:ascii="Sakkal Majalla" w:hAnsi="Sakkal Majalla"/>
          <w:sz w:val="34"/>
          <w:rtl/>
        </w:rPr>
        <w:t>كأداة ذكية قادرة على فهم السياق اللغوي واستخراج رؤى عميقة من البيانات النصية، كما اكتسبنا مهارة حاسمة وهي صياغة الأوامر الفعّالة</w:t>
      </w:r>
      <w:r w:rsidRPr="00D53DEE">
        <w:rPr>
          <w:rFonts w:ascii="Sakkal Majalla" w:hAnsi="Sakkal Majalla"/>
          <w:sz w:val="34"/>
        </w:rPr>
        <w:t xml:space="preserve"> (Prompt Engineering) </w:t>
      </w:r>
      <w:r w:rsidRPr="00D53DEE">
        <w:rPr>
          <w:rFonts w:ascii="Sakkal Majalla" w:hAnsi="Sakkal Majalla"/>
          <w:sz w:val="34"/>
          <w:rtl/>
        </w:rPr>
        <w:t>التي تُمكّننا من الحصول على أفضل النتائج من الذكاء الاصطناعي التوليدي. تعلّمنا أيضاً كيفية استخدام</w:t>
      </w:r>
      <w:r w:rsidRPr="00D53DEE">
        <w:rPr>
          <w:rFonts w:ascii="Sakkal Majalla" w:hAnsi="Sakkal Majalla"/>
          <w:sz w:val="34"/>
        </w:rPr>
        <w:t xml:space="preserve"> Google Colab </w:t>
      </w:r>
      <w:r w:rsidRPr="00D53DEE">
        <w:rPr>
          <w:rFonts w:ascii="Sakkal Majalla" w:hAnsi="Sakkal Majalla"/>
          <w:sz w:val="34"/>
          <w:rtl/>
        </w:rPr>
        <w:t>كبيئة برمجية سحابية مجانية، واستكشفنا قوّة</w:t>
      </w:r>
      <w:r w:rsidRPr="00D53DEE">
        <w:rPr>
          <w:rFonts w:ascii="Sakkal Majalla" w:hAnsi="Sakkal Majalla"/>
          <w:sz w:val="34"/>
        </w:rPr>
        <w:t xml:space="preserve"> Python </w:t>
      </w:r>
      <w:r w:rsidRPr="00D53DEE">
        <w:rPr>
          <w:rFonts w:ascii="Sakkal Majalla" w:hAnsi="Sakkal Majalla"/>
          <w:sz w:val="34"/>
          <w:rtl/>
        </w:rPr>
        <w:t>ومكتباتها الأساسية</w:t>
      </w:r>
      <w:r w:rsidRPr="00D53DEE">
        <w:rPr>
          <w:rFonts w:ascii="Sakkal Majalla" w:hAnsi="Sakkal Majalla"/>
          <w:sz w:val="34"/>
        </w:rPr>
        <w:t xml:space="preserve"> Pandas </w:t>
      </w:r>
      <w:r w:rsidRPr="00D53DEE">
        <w:rPr>
          <w:rFonts w:ascii="Sakkal Majalla" w:hAnsi="Sakkal Majalla"/>
          <w:sz w:val="34"/>
          <w:rtl/>
        </w:rPr>
        <w:t>و</w:t>
      </w:r>
      <w:r w:rsidRPr="00D53DEE">
        <w:rPr>
          <w:rFonts w:ascii="Sakkal Majalla" w:hAnsi="Sakkal Majalla"/>
          <w:sz w:val="34"/>
        </w:rPr>
        <w:t xml:space="preserve">Matplotlib </w:t>
      </w:r>
      <w:r w:rsidRPr="00D53DEE">
        <w:rPr>
          <w:rFonts w:ascii="Sakkal Majalla" w:hAnsi="Sakkal Majalla"/>
          <w:sz w:val="34"/>
          <w:rtl/>
        </w:rPr>
        <w:t>في تحليل البيانات الرقمية وتصويرها بطرق بصرية واضحة ومفهومة</w:t>
      </w:r>
      <w:r w:rsidRPr="00D53DEE">
        <w:rPr>
          <w:rFonts w:ascii="Sakkal Majalla" w:hAnsi="Sakkal Majalla"/>
          <w:sz w:val="34"/>
        </w:rPr>
        <w:t>.</w:t>
      </w:r>
    </w:p>
    <w:p w14:paraId="7DD4A69C" w14:textId="77777777" w:rsidR="00D53DEE" w:rsidRPr="00D53DEE" w:rsidRDefault="00D53DEE" w:rsidP="00D53DEE">
      <w:pPr>
        <w:rPr>
          <w:rFonts w:ascii="Sakkal Majalla" w:hAnsi="Sakkal Majalla"/>
          <w:sz w:val="34"/>
        </w:rPr>
      </w:pPr>
      <w:r w:rsidRPr="00D53DEE">
        <w:rPr>
          <w:rFonts w:ascii="Sakkal Majalla" w:hAnsi="Sakkal Majalla"/>
          <w:sz w:val="34"/>
          <w:rtl/>
        </w:rPr>
        <w:t>الأهمّ من كلّ ذلك هو أنّكم الآن تمتلكون الأساسيات اللازمة للبدء الفعلي في تحليل البيانات في مجالات عملكم أو دراستكم. الأدوات التي تعلّمناها اليوم ليست حكراً على المتخصّصين أو المبرمجين المحترفين، بل هي متاحة للجميع وقابلة للتطبيق فوراً</w:t>
      </w:r>
      <w:r w:rsidRPr="00D53DEE">
        <w:rPr>
          <w:rFonts w:ascii="Sakkal Majalla" w:hAnsi="Sakkal Majalla"/>
          <w:sz w:val="34"/>
        </w:rPr>
        <w:t>.</w:t>
      </w:r>
    </w:p>
    <w:p w14:paraId="62089D44" w14:textId="77777777" w:rsidR="00D53DEE" w:rsidRPr="00D53DEE" w:rsidRDefault="00D53DEE" w:rsidP="00D53DEE">
      <w:pPr>
        <w:jc w:val="left"/>
        <w:rPr>
          <w:rFonts w:ascii="Sakkal Majalla" w:hAnsi="Sakkal Majalla"/>
          <w:sz w:val="34"/>
        </w:rPr>
      </w:pPr>
      <w:r w:rsidRPr="00D53DEE">
        <w:rPr>
          <w:rFonts w:ascii="Sakkal Majalla" w:hAnsi="Sakkal Majalla"/>
          <w:b/>
          <w:bCs/>
          <w:sz w:val="34"/>
          <w:rtl/>
        </w:rPr>
        <w:t>رسالة ختامية</w:t>
      </w:r>
      <w:r w:rsidRPr="00D53DEE">
        <w:rPr>
          <w:rFonts w:ascii="Sakkal Majalla" w:hAnsi="Sakkal Majalla"/>
          <w:b/>
          <w:bCs/>
          <w:sz w:val="34"/>
        </w:rPr>
        <w:t>:</w:t>
      </w:r>
      <w:r w:rsidRPr="00D53DEE">
        <w:rPr>
          <w:rFonts w:ascii="Sakkal Majalla" w:hAnsi="Sakkal Majalla"/>
          <w:sz w:val="34"/>
        </w:rPr>
        <w:br/>
      </w:r>
      <w:r w:rsidRPr="00D53DEE">
        <w:rPr>
          <w:rFonts w:ascii="Sakkal Majalla" w:hAnsi="Sakkal Majalla"/>
          <w:sz w:val="34"/>
          <w:rtl/>
        </w:rPr>
        <w:t>تذكّروا أنّ إتقان تحليل البيانات هو رحلة وليس وجهة. ما تعلّمناه اليوم هو الخطوة الأولى، والممارسة المستمرّة هي السبيل الوحيد للتطوّر والإتقان. أدعوكم لتطبيق ما تعلّمتموه على بيانات حقيقية من بيئات عملكم، وتجربة سيناريوهات مختلفة، واستكشاف إمكانيات أوسع لهذه الأدوات</w:t>
      </w:r>
      <w:r w:rsidRPr="00D53DEE">
        <w:rPr>
          <w:rFonts w:ascii="Sakkal Majalla" w:hAnsi="Sakkal Majalla"/>
          <w:sz w:val="34"/>
        </w:rPr>
        <w:t>.</w:t>
      </w:r>
    </w:p>
    <w:p w14:paraId="7F86176F" w14:textId="2699C2F3" w:rsidR="00D53DEE" w:rsidRPr="00D53DEE" w:rsidRDefault="00D53DEE" w:rsidP="00D53DEE">
      <w:pPr>
        <w:rPr>
          <w:rFonts w:ascii="Sakkal Majalla" w:hAnsi="Sakkal Majalla"/>
          <w:sz w:val="34"/>
        </w:rPr>
      </w:pPr>
      <w:r w:rsidRPr="00D53DEE">
        <w:rPr>
          <w:rFonts w:ascii="Sakkal Majalla" w:hAnsi="Sakkal Majalla"/>
          <w:b/>
          <w:bCs/>
          <w:sz w:val="34"/>
        </w:rPr>
        <w:t>"</w:t>
      </w:r>
      <w:r w:rsidRPr="00D53DEE">
        <w:rPr>
          <w:rFonts w:ascii="Sakkal Majalla" w:hAnsi="Sakkal Majalla"/>
          <w:b/>
          <w:bCs/>
          <w:sz w:val="34"/>
          <w:rtl/>
        </w:rPr>
        <w:t>المعرفة دون تطبيق كالشجرة دون ثمر</w:t>
      </w:r>
      <w:r w:rsidRPr="00D53DEE">
        <w:rPr>
          <w:rFonts w:ascii="Sakkal Majalla" w:hAnsi="Sakkal Majalla"/>
          <w:b/>
          <w:bCs/>
          <w:sz w:val="34"/>
        </w:rPr>
        <w:t>"</w:t>
      </w:r>
      <w:r w:rsidRPr="00D53DEE">
        <w:rPr>
          <w:rFonts w:ascii="Sakkal Majalla" w:hAnsi="Sakkal Majalla"/>
          <w:sz w:val="34"/>
        </w:rPr>
        <w:t xml:space="preserve"> - </w:t>
      </w:r>
      <w:r w:rsidRPr="00D53DEE">
        <w:rPr>
          <w:rFonts w:ascii="Sakkal Majalla" w:hAnsi="Sakkal Majalla"/>
          <w:sz w:val="34"/>
          <w:rtl/>
        </w:rPr>
        <w:t>مثل عربي</w:t>
      </w:r>
      <w:r w:rsidRPr="00D53DEE">
        <w:rPr>
          <w:rFonts w:ascii="Sakkal Majalla" w:hAnsi="Sakkal Majalla"/>
          <w:sz w:val="34"/>
        </w:rPr>
        <w:t>.</w:t>
      </w:r>
    </w:p>
    <w:p w14:paraId="563E0671" w14:textId="77777777" w:rsidR="00D53DEE" w:rsidRPr="00D53DEE" w:rsidRDefault="00D53DEE" w:rsidP="00D53DEE">
      <w:pPr>
        <w:rPr>
          <w:rFonts w:ascii="Sakkal Majalla" w:hAnsi="Sakkal Majalla"/>
          <w:sz w:val="34"/>
        </w:rPr>
      </w:pPr>
      <w:r w:rsidRPr="00D53DEE">
        <w:rPr>
          <w:rFonts w:ascii="Sakkal Majalla" w:hAnsi="Sakkal Majalla"/>
          <w:sz w:val="34"/>
          <w:rtl/>
        </w:rPr>
        <w:t>في الجلسة القادمة، سننتقل إلى مستوى أكثر تقدّماً، حيث سنتعلّم استخدام</w:t>
      </w:r>
      <w:r w:rsidRPr="00D53DEE">
        <w:rPr>
          <w:rFonts w:ascii="Sakkal Majalla" w:hAnsi="Sakkal Majalla"/>
          <w:sz w:val="34"/>
        </w:rPr>
        <w:t xml:space="preserve"> Tableau </w:t>
      </w:r>
      <w:r w:rsidRPr="00D53DEE">
        <w:rPr>
          <w:rFonts w:ascii="Sakkal Majalla" w:hAnsi="Sakkal Majalla"/>
          <w:sz w:val="34"/>
          <w:rtl/>
        </w:rPr>
        <w:t>و</w:t>
      </w:r>
      <w:r w:rsidRPr="00D53DEE">
        <w:rPr>
          <w:rFonts w:ascii="Sakkal Majalla" w:hAnsi="Sakkal Majalla"/>
          <w:sz w:val="34"/>
        </w:rPr>
        <w:t xml:space="preserve">Power BI </w:t>
      </w:r>
      <w:r w:rsidRPr="00D53DEE">
        <w:rPr>
          <w:rFonts w:ascii="Sakkal Majalla" w:hAnsi="Sakkal Majalla"/>
          <w:sz w:val="34"/>
          <w:rtl/>
        </w:rPr>
        <w:t>لإنشاء لوحات معلومات تفاعلية احترافية، وسنستكشف كيفية بناء نماذج تنبّؤية بسيطة</w:t>
      </w:r>
      <w:r w:rsidRPr="00D53DEE">
        <w:rPr>
          <w:rFonts w:ascii="Sakkal Majalla" w:hAnsi="Sakkal Majalla"/>
          <w:sz w:val="34"/>
        </w:rPr>
        <w:t>.</w:t>
      </w:r>
    </w:p>
    <w:p w14:paraId="248A067A" w14:textId="77777777" w:rsidR="00D53DEE" w:rsidRPr="00D53DEE" w:rsidRDefault="00D53DEE" w:rsidP="00D53DEE">
      <w:pPr>
        <w:jc w:val="left"/>
        <w:rPr>
          <w:rFonts w:ascii="Sakkal Majalla" w:hAnsi="Sakkal Majalla"/>
          <w:sz w:val="34"/>
        </w:rPr>
      </w:pPr>
      <w:r w:rsidRPr="00D53DEE">
        <w:rPr>
          <w:rFonts w:ascii="Sakkal Majalla" w:hAnsi="Sakkal Majalla"/>
          <w:b/>
          <w:bCs/>
          <w:sz w:val="34"/>
          <w:rtl/>
        </w:rPr>
        <w:t>الواجب المنزلي (اختياري)</w:t>
      </w:r>
      <w:r w:rsidRPr="00D53DEE">
        <w:rPr>
          <w:rFonts w:ascii="Sakkal Majalla" w:hAnsi="Sakkal Majalla"/>
          <w:b/>
          <w:bCs/>
          <w:sz w:val="34"/>
        </w:rPr>
        <w:t>:</w:t>
      </w:r>
      <w:r w:rsidRPr="00D53DEE">
        <w:rPr>
          <w:rFonts w:ascii="Sakkal Majalla" w:hAnsi="Sakkal Majalla"/>
          <w:sz w:val="34"/>
        </w:rPr>
        <w:br/>
      </w:r>
      <w:r w:rsidRPr="00D53DEE">
        <w:rPr>
          <w:rFonts w:ascii="Sakkal Majalla" w:hAnsi="Sakkal Majalla"/>
          <w:sz w:val="34"/>
          <w:rtl/>
        </w:rPr>
        <w:t>ابحثوا عن مجموعة بيانات صغيرة</w:t>
      </w:r>
      <w:r w:rsidRPr="00D53DEE">
        <w:rPr>
          <w:rFonts w:ascii="Sakkal Majalla" w:hAnsi="Sakkal Majalla"/>
          <w:sz w:val="34"/>
        </w:rPr>
        <w:t xml:space="preserve"> (</w:t>
      </w:r>
      <w:r w:rsidRPr="00D53DEE">
        <w:rPr>
          <w:rFonts w:ascii="Sakkal Majalla" w:hAnsi="Sakkal Majalla"/>
          <w:sz w:val="34"/>
          <w:rtl/>
        </w:rPr>
        <w:t>يمكن تنزيلها من</w:t>
      </w:r>
      <w:r w:rsidRPr="00D53DEE">
        <w:rPr>
          <w:rFonts w:ascii="Sakkal Majalla" w:hAnsi="Sakkal Majalla"/>
          <w:sz w:val="34"/>
        </w:rPr>
        <w:t xml:space="preserve"> Kaggle </w:t>
      </w:r>
      <w:r w:rsidRPr="00D53DEE">
        <w:rPr>
          <w:rFonts w:ascii="Sakkal Majalla" w:hAnsi="Sakkal Majalla"/>
          <w:sz w:val="34"/>
          <w:rtl/>
        </w:rPr>
        <w:t>أو من عملكم</w:t>
      </w:r>
      <w:r w:rsidRPr="00D53DEE">
        <w:rPr>
          <w:rFonts w:ascii="Sakkal Majalla" w:hAnsi="Sakkal Majalla"/>
          <w:sz w:val="34"/>
        </w:rPr>
        <w:t xml:space="preserve">) </w:t>
      </w:r>
      <w:r w:rsidRPr="00D53DEE">
        <w:rPr>
          <w:rFonts w:ascii="Sakkal Majalla" w:hAnsi="Sakkal Majalla"/>
          <w:sz w:val="34"/>
          <w:rtl/>
        </w:rPr>
        <w:t>وحاولوا تطبيق ما تعلّمناه اليوم عليها. حضّروا سؤالاً واحداً أو تحدّياً واجهتموه لنناقشه في الجلسة القادمة</w:t>
      </w:r>
      <w:r w:rsidRPr="00D53DEE">
        <w:rPr>
          <w:rFonts w:ascii="Sakkal Majalla" w:hAnsi="Sakkal Majalla"/>
          <w:sz w:val="34"/>
        </w:rPr>
        <w:t>.</w:t>
      </w:r>
    </w:p>
    <w:p w14:paraId="5E273F99" w14:textId="77777777" w:rsidR="00D53DEE" w:rsidRPr="00D53DEE" w:rsidRDefault="00D53DEE" w:rsidP="00D53DEE">
      <w:pPr>
        <w:rPr>
          <w:rFonts w:ascii="Sakkal Majalla" w:hAnsi="Sakkal Majalla"/>
          <w:sz w:val="34"/>
        </w:rPr>
      </w:pPr>
      <w:r w:rsidRPr="00D53DEE">
        <w:rPr>
          <w:rFonts w:ascii="Sakkal Majalla" w:hAnsi="Sakkal Majalla"/>
          <w:sz w:val="34"/>
          <w:rtl/>
        </w:rPr>
        <w:t>شكراً لتفاعلكم وحماسكم، ونلتقي في الجلسة القادمة بإذن الله</w:t>
      </w:r>
      <w:r w:rsidRPr="00D53DEE">
        <w:rPr>
          <w:rFonts w:ascii="Sakkal Majalla" w:hAnsi="Sakkal Majalla"/>
          <w:sz w:val="34"/>
        </w:rPr>
        <w:t>.</w:t>
      </w:r>
    </w:p>
    <w:p w14:paraId="67E5263F" w14:textId="1EEE239D" w:rsidR="00D53DEE" w:rsidRPr="00D53DEE" w:rsidRDefault="00D53DEE" w:rsidP="00D53DEE">
      <w:pPr>
        <w:rPr>
          <w:rtl/>
        </w:rPr>
        <w:sectPr w:rsidR="00D53DEE" w:rsidRPr="00D53DEE"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CD176BF"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CF9237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10E82DE" w14:textId="77777777" w:rsidTr="00E220AB">
        <w:tc>
          <w:tcPr>
            <w:tcW w:w="2612" w:type="pct"/>
            <w:tcBorders>
              <w:left w:val="single" w:sz="4" w:space="0" w:color="168489"/>
              <w:right w:val="single" w:sz="4" w:space="0" w:color="168489"/>
            </w:tcBorders>
          </w:tcPr>
          <w:p w14:paraId="6AC56F47" w14:textId="77777777" w:rsidR="00F01FA2" w:rsidRDefault="00F01FA2" w:rsidP="00E220AB">
            <w:pPr>
              <w:pStyle w:val="bold"/>
              <w:jc w:val="center"/>
              <w:rPr>
                <w:color w:val="168489"/>
                <w:sz w:val="40"/>
                <w:szCs w:val="40"/>
                <w:rtl/>
                <w:lang w:bidi="ar-EG"/>
              </w:rPr>
            </w:pPr>
            <w:r>
              <w:rPr>
                <w:noProof/>
              </w:rPr>
              <w:drawing>
                <wp:inline distT="0" distB="0" distL="0" distR="0" wp14:anchorId="4333A1ED" wp14:editId="2ED7E414">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34AD43B"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58BCA264" w14:textId="77777777" w:rsidR="00F01FA2" w:rsidRDefault="00F01FA2" w:rsidP="00E220AB">
            <w:pPr>
              <w:pStyle w:val="bold"/>
              <w:jc w:val="center"/>
              <w:rPr>
                <w:color w:val="168489"/>
                <w:sz w:val="40"/>
                <w:szCs w:val="40"/>
                <w:rtl/>
                <w:lang w:bidi="ar-EG"/>
              </w:rPr>
            </w:pPr>
            <w:r>
              <w:rPr>
                <w:noProof/>
              </w:rPr>
              <w:drawing>
                <wp:inline distT="0" distB="0" distL="0" distR="0" wp14:anchorId="2B55AB15" wp14:editId="109119FA">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7AEB0B1"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63BD526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299E3B07" wp14:editId="364B3FA7">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19B92EF" w14:textId="77777777" w:rsidTr="00E220AB">
        <w:tc>
          <w:tcPr>
            <w:tcW w:w="2612" w:type="pct"/>
            <w:tcBorders>
              <w:left w:val="single" w:sz="4" w:space="0" w:color="168489"/>
              <w:right w:val="single" w:sz="4" w:space="0" w:color="168489"/>
            </w:tcBorders>
            <w:vAlign w:val="center"/>
          </w:tcPr>
          <w:p w14:paraId="0ACDDDB7" w14:textId="77777777" w:rsidR="00A21606"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 xml:space="preserve">مقدمة في </w:t>
            </w:r>
            <w:r w:rsidRPr="00A21606">
              <w:rPr>
                <w:rFonts w:ascii="Adobe Arabic" w:eastAsia="GE Dinar One" w:hAnsi="Adobe Arabic" w:cs="Adobe Arabic"/>
                <w:color w:val="000000"/>
                <w:kern w:val="24"/>
                <w:sz w:val="32"/>
                <w:szCs w:val="32"/>
                <w:lang w:bidi="ar-SY"/>
              </w:rPr>
              <w:t>Power BI</w:t>
            </w:r>
            <w:r w:rsidRPr="00A21606">
              <w:rPr>
                <w:rFonts w:ascii="Adobe Arabic" w:eastAsia="GE Dinar One" w:hAnsi="Adobe Arabic" w:cs="Adobe Arabic"/>
                <w:color w:val="000000"/>
                <w:kern w:val="24"/>
                <w:sz w:val="32"/>
                <w:szCs w:val="32"/>
                <w:rtl/>
                <w:lang w:bidi="ar-SY"/>
              </w:rPr>
              <w:t xml:space="preserve"> وبيئة العمل الخاصة به.</w:t>
            </w:r>
          </w:p>
          <w:p w14:paraId="0463100C" w14:textId="77777777" w:rsidR="00A21606"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استيراد البيانات وتنظيفها ومعالجتها.</w:t>
            </w:r>
          </w:p>
          <w:p w14:paraId="0F74A555" w14:textId="77777777" w:rsidR="00A21606"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إنشاء لوحات معلومات تفاعلية (</w:t>
            </w:r>
            <w:r w:rsidRPr="00A21606">
              <w:rPr>
                <w:rFonts w:ascii="Adobe Arabic" w:eastAsia="GE Dinar One" w:hAnsi="Adobe Arabic" w:cs="Adobe Arabic"/>
                <w:color w:val="000000"/>
                <w:kern w:val="24"/>
                <w:sz w:val="32"/>
                <w:szCs w:val="32"/>
                <w:lang w:bidi="ar-SY"/>
              </w:rPr>
              <w:t>Dashboards</w:t>
            </w:r>
            <w:r w:rsidRPr="00A21606">
              <w:rPr>
                <w:rFonts w:ascii="Adobe Arabic" w:eastAsia="GE Dinar One" w:hAnsi="Adobe Arabic" w:cs="Adobe Arabic"/>
                <w:color w:val="000000"/>
                <w:kern w:val="24"/>
                <w:sz w:val="32"/>
                <w:szCs w:val="32"/>
                <w:rtl/>
                <w:lang w:bidi="ar-SY"/>
              </w:rPr>
              <w:t>).</w:t>
            </w:r>
          </w:p>
          <w:p w14:paraId="7CDBF0AB" w14:textId="6BA94F82" w:rsidR="00F01FA2" w:rsidRPr="00A21606" w:rsidRDefault="00A21606">
            <w:pPr>
              <w:pStyle w:val="a5"/>
              <w:numPr>
                <w:ilvl w:val="0"/>
                <w:numId w:val="3"/>
              </w:numPr>
              <w:rPr>
                <w:rFonts w:ascii="Adobe Arabic" w:eastAsia="GE Dinar One" w:hAnsi="Adobe Arabic" w:cs="Adobe Arabic"/>
                <w:color w:val="000000"/>
                <w:kern w:val="24"/>
                <w:sz w:val="32"/>
                <w:szCs w:val="32"/>
                <w:lang w:bidi="ar-SY"/>
              </w:rPr>
            </w:pPr>
            <w:r w:rsidRPr="00A21606">
              <w:rPr>
                <w:rFonts w:ascii="Adobe Arabic" w:eastAsia="GE Dinar One" w:hAnsi="Adobe Arabic" w:cs="Adobe Arabic"/>
                <w:color w:val="000000"/>
                <w:kern w:val="24"/>
                <w:sz w:val="32"/>
                <w:szCs w:val="32"/>
                <w:rtl/>
                <w:lang w:bidi="ar-SY"/>
              </w:rPr>
              <w:t>إضافة عناصر مدعومة بالذكاء الاصطناعي (</w:t>
            </w:r>
            <w:r w:rsidRPr="00A21606">
              <w:rPr>
                <w:rFonts w:ascii="Adobe Arabic" w:eastAsia="GE Dinar One" w:hAnsi="Adobe Arabic" w:cs="Adobe Arabic"/>
                <w:color w:val="000000"/>
                <w:kern w:val="24"/>
                <w:sz w:val="32"/>
                <w:szCs w:val="32"/>
                <w:lang w:bidi="ar-SY"/>
              </w:rPr>
              <w:t>Q&amp;A</w:t>
            </w:r>
            <w:r w:rsidRPr="00A21606">
              <w:rPr>
                <w:rFonts w:ascii="Adobe Arabic" w:eastAsia="GE Dinar One" w:hAnsi="Adobe Arabic" w:cs="Adobe Arabic"/>
                <w:color w:val="000000"/>
                <w:kern w:val="24"/>
                <w:sz w:val="32"/>
                <w:szCs w:val="32"/>
                <w:rtl/>
                <w:lang w:bidi="ar-SY"/>
              </w:rPr>
              <w:t xml:space="preserve"> و </w:t>
            </w:r>
            <w:r w:rsidRPr="00A21606">
              <w:rPr>
                <w:rFonts w:ascii="Adobe Arabic" w:eastAsia="GE Dinar One" w:hAnsi="Adobe Arabic" w:cs="Adobe Arabic"/>
                <w:color w:val="000000"/>
                <w:kern w:val="24"/>
                <w:sz w:val="32"/>
                <w:szCs w:val="32"/>
                <w:lang w:bidi="ar-SY"/>
              </w:rPr>
              <w:t>Smart Narrative</w:t>
            </w:r>
            <w:r w:rsidRPr="00A21606">
              <w:rPr>
                <w:rFonts w:ascii="Adobe Arabic" w:eastAsia="GE Dinar One" w:hAnsi="Adobe Arabic" w:cs="Adobe Arabic"/>
                <w:color w:val="000000"/>
                <w:kern w:val="24"/>
                <w:sz w:val="32"/>
                <w:szCs w:val="32"/>
                <w:rtl/>
                <w:lang w:bidi="ar-SY"/>
              </w:rPr>
              <w:t>).</w:t>
            </w:r>
          </w:p>
        </w:tc>
        <w:tc>
          <w:tcPr>
            <w:tcW w:w="1809" w:type="pct"/>
            <w:tcBorders>
              <w:left w:val="single" w:sz="4" w:space="0" w:color="168489"/>
              <w:right w:val="single" w:sz="4" w:space="0" w:color="168489"/>
            </w:tcBorders>
            <w:vAlign w:val="center"/>
          </w:tcPr>
          <w:p w14:paraId="42435819"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18B4194"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084AFBBC"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63053DC7" w14:textId="77777777" w:rsidR="00A21606" w:rsidRPr="00162D45" w:rsidRDefault="00A21606">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618E9AFF" w14:textId="77777777" w:rsidR="00A21606" w:rsidRPr="00A21606"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4AE61425" w14:textId="16B398B3" w:rsidR="00F01FA2" w:rsidRPr="00781A2F" w:rsidRDefault="00A21606">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Pr>
                <w:rFonts w:ascii="Adobe Arabic" w:eastAsia="Calibri" w:hAnsi="Adobe Arabic" w:cs="Adobe Arabic" w:hint="cs"/>
                <w:color w:val="0D0D0D" w:themeColor="text1" w:themeTint="F2"/>
                <w:sz w:val="32"/>
                <w:szCs w:val="32"/>
                <w:rtl/>
                <w:lang w:bidi="ar-EG"/>
              </w:rPr>
              <w:t>التقويم</w:t>
            </w:r>
            <w:r w:rsidR="00162D45" w:rsidRPr="00162D45">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79F9ECA"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860B5DE"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7472" behindDoc="0" locked="0" layoutInCell="1" allowOverlap="1" wp14:anchorId="7FD5C7C6" wp14:editId="1A681FA7">
                <wp:simplePos x="0" y="0"/>
                <wp:positionH relativeFrom="column">
                  <wp:posOffset>-50800</wp:posOffset>
                </wp:positionH>
                <wp:positionV relativeFrom="paragraph">
                  <wp:posOffset>-469900</wp:posOffset>
                </wp:positionV>
                <wp:extent cx="6530360" cy="6889750"/>
                <wp:effectExtent l="0" t="0" r="0" b="6350"/>
                <wp:wrapNone/>
                <wp:docPr id="1451488605" name="Group 1451488605"/>
                <wp:cNvGraphicFramePr/>
                <a:graphic xmlns:a="http://schemas.openxmlformats.org/drawingml/2006/main">
                  <a:graphicData uri="http://schemas.microsoft.com/office/word/2010/wordprocessingGroup">
                    <wpg:wgp>
                      <wpg:cNvGrpSpPr/>
                      <wpg:grpSpPr>
                        <a:xfrm>
                          <a:off x="0" y="0"/>
                          <a:ext cx="6530360" cy="6889750"/>
                          <a:chOff x="-177800" y="0"/>
                          <a:chExt cx="6530360" cy="6889750"/>
                        </a:xfrm>
                      </wpg:grpSpPr>
                      <wpg:grpSp>
                        <wpg:cNvPr id="1451488606" name="Group 1451488606"/>
                        <wpg:cNvGrpSpPr/>
                        <wpg:grpSpPr>
                          <a:xfrm>
                            <a:off x="-177800" y="2571750"/>
                            <a:ext cx="5765558" cy="4318000"/>
                            <a:chOff x="-339732" y="0"/>
                            <a:chExt cx="5765635" cy="4318306"/>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53" cstate="print">
                                  <a:lum bright="70000" contrast="-70000"/>
                                  <a:extLst>
                                    <a:ext uri="{BEBA8EAE-BF5A-486C-A8C5-ECC9F3942E4B}">
                                      <a14:imgProps xmlns:a14="http://schemas.microsoft.com/office/drawing/2010/main">
                                        <a14:imgLayer r:embed="rId5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0D30A330" w14:textId="40CB330B" w:rsidR="00F01FA2" w:rsidRPr="00BC6FB1" w:rsidRDefault="00A21606" w:rsidP="00F01FA2">
                                  <w:pPr>
                                    <w:bidi w:val="0"/>
                                    <w:jc w:val="center"/>
                                    <w:rPr>
                                      <w:rFonts w:ascii="Adobe Arabic" w:eastAsia="GE Dinar One" w:hAnsi="Adobe Arabic" w:cs="Adobe Arabic"/>
                                      <w:b/>
                                      <w:bCs/>
                                      <w:color w:val="000000"/>
                                      <w:kern w:val="24"/>
                                      <w:sz w:val="44"/>
                                      <w:szCs w:val="44"/>
                                      <w:lang w:bidi="ar-SY"/>
                                    </w:rPr>
                                  </w:pPr>
                                  <w:r w:rsidRPr="00A21606">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136794" y="874163"/>
                              <a:ext cx="3289109" cy="3444143"/>
                            </a:xfrm>
                            <a:prstGeom prst="rect">
                              <a:avLst/>
                            </a:prstGeom>
                            <a:noFill/>
                            <a:ln w="6350">
                              <a:noFill/>
                            </a:ln>
                          </wps:spPr>
                          <wps:txbx>
                            <w:txbxContent>
                              <w:p w14:paraId="7C583E48" w14:textId="77777777" w:rsidR="00A21606" w:rsidRP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Sakkal Majalla" w:hAnsi="Sakkal Majalla" w:cs="Sakkal Majalla"/>
                                    <w:b/>
                                    <w:color w:val="auto"/>
                                    <w:sz w:val="34"/>
                                    <w:szCs w:val="34"/>
                                    <w:rtl/>
                                  </w:rPr>
                                  <w:t>بنهاية هذه الجلسة، سيكون المتدرّب قادراً على:</w:t>
                                </w:r>
                              </w:p>
                              <w:p w14:paraId="2820E48B" w14:textId="77777777"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التعرّف على بيئة العمل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ومكوّناتها الرئيسية.</w:t>
                                </w:r>
                              </w:p>
                              <w:p w14:paraId="0FF0E0DA" w14:textId="77777777"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من مصادر مختلفة وتنظيفها ومعالجتها بشكل احترافي.</w:t>
                                </w:r>
                              </w:p>
                              <w:p w14:paraId="242B8B85" w14:textId="43BC2C77" w:rsidR="00F01FA2"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تصوّرات بيانية متنوّعة وفعّالة.</w:t>
                                </w:r>
                              </w:p>
                              <w:p w14:paraId="7055DB22" w14:textId="4B84CA58" w:rsidR="00A21606"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بناء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 تدعم اتّخاذ القرارات.</w:t>
                                </w:r>
                              </w:p>
                              <w:p w14:paraId="5BD19091" w14:textId="0EF1A1C1" w:rsidR="00A21606" w:rsidRPr="000F32C7"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استخدام عناصر الذكاء الاصطناعي المدمجة مثل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39732" y="874624"/>
                              <a:ext cx="2595773" cy="3405580"/>
                            </a:xfrm>
                            <a:prstGeom prst="rect">
                              <a:avLst/>
                            </a:prstGeom>
                            <a:noFill/>
                            <a:ln w="6350">
                              <a:noFill/>
                            </a:ln>
                          </wps:spPr>
                          <wps:txbx>
                            <w:txbxContent>
                              <w:p w14:paraId="57C22E43"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عصف ذهني.</w:t>
                                </w:r>
                              </w:p>
                              <w:p w14:paraId="4F7596A8"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مقدمة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وبيئة العمل الخاصة به.</w:t>
                                </w:r>
                              </w:p>
                              <w:p w14:paraId="6D218E75"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وتنظيفها ومعالجتها.</w:t>
                                </w:r>
                              </w:p>
                              <w:p w14:paraId="3B632021"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w:t>
                                </w:r>
                              </w:p>
                              <w:p w14:paraId="64D4751E" w14:textId="77777777" w:rsidR="00A21606" w:rsidRPr="00A21606" w:rsidRDefault="00A21606">
                                <w:pPr>
                                  <w:pStyle w:val="a5"/>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إضافة عناصر مدعومة بالذكاء الاصطناعي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 </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p w14:paraId="4104BA97" w14:textId="459DE5A7" w:rsidR="00F01FA2" w:rsidRPr="000F32C7" w:rsidRDefault="00A21606">
                                <w:pPr>
                                  <w:pStyle w:val="a5"/>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تدريبي.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1077"/>
                              <a:ext cx="4567555" cy="536575"/>
                            </a:xfrm>
                            <a:prstGeom prst="rect">
                              <a:avLst/>
                            </a:prstGeom>
                            <a:noFill/>
                          </wps:spPr>
                          <wps:txbx>
                            <w:txbxContent>
                              <w:p w14:paraId="7641D8A2" w14:textId="1E2E6AD6" w:rsidR="00F01FA2" w:rsidRPr="00F01FA2" w:rsidRDefault="00A21606" w:rsidP="00F01FA2">
                                <w:pPr>
                                  <w:bidi w:val="0"/>
                                  <w:jc w:val="center"/>
                                  <w:rPr>
                                    <w:rFonts w:ascii="Adobe Arabic" w:eastAsia="GE Dinar One" w:hAnsi="Adobe Arabic" w:cs="Adobe Arabic"/>
                                    <w:b/>
                                    <w:bCs/>
                                    <w:kern w:val="24"/>
                                    <w:sz w:val="56"/>
                                    <w:szCs w:val="56"/>
                                    <w:lang w:bidi="ar-SY"/>
                                  </w:rPr>
                                </w:pPr>
                                <w:r w:rsidRPr="00A21606">
                                  <w:rPr>
                                    <w:rFonts w:ascii="Adobe Arabic" w:eastAsia="GE Dinar One" w:hAnsi="Adobe Arabic" w:cs="Adobe Arabic"/>
                                    <w:b/>
                                    <w:bCs/>
                                    <w:kern w:val="24"/>
                                    <w:sz w:val="56"/>
                                    <w:szCs w:val="56"/>
                                    <w:rtl/>
                                    <w:lang w:bidi="ar-SY"/>
                                  </w:rPr>
                                  <w:t>أدوات الذكاء الاصطناعي في تحليل البيانات</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7FD5C7C6" id="Group 1451488605" o:spid="_x0000_s1701" style="position:absolute;left:0;text-align:left;margin-left:-4pt;margin-top:-37pt;width:514.2pt;height:542.5pt;z-index:252777472;mso-position-horizontal-relative:text;mso-position-vertical-relative:text;mso-width-relative:margin;mso-height-relative:margin" coordorigin="-1778" coordsize="65303,6889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">
                <v:group id="Group 1451488606" o:spid="_x0000_s1702" style="position:absolute;left:-1778;top:25717;width:57655;height:43180" coordorigin="-3397" coordsize="57656,43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70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70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70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70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172" o:title="Target " gain="19661f" blacklevel="22938f"/>
                      </v:shape>
                    </v:group>
                    <v:shape id="TextBox 34" o:spid="_x0000_s170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1E00CA9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70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70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171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0D30A330" w14:textId="40CB330B" w:rsidR="00F01FA2" w:rsidRPr="00BC6FB1" w:rsidRDefault="00A21606" w:rsidP="00F01FA2">
                            <w:pPr>
                              <w:bidi w:val="0"/>
                              <w:jc w:val="center"/>
                              <w:rPr>
                                <w:rFonts w:ascii="Adobe Arabic" w:eastAsia="GE Dinar One" w:hAnsi="Adobe Arabic" w:cs="Adobe Arabic"/>
                                <w:b/>
                                <w:bCs/>
                                <w:color w:val="000000"/>
                                <w:kern w:val="24"/>
                                <w:sz w:val="44"/>
                                <w:szCs w:val="44"/>
                                <w:lang w:bidi="ar-SY"/>
                              </w:rPr>
                            </w:pPr>
                            <w:r w:rsidRPr="00A21606">
                              <w:rPr>
                                <w:rFonts w:ascii="Adobe Arabic" w:eastAsia="GE Dinar One" w:hAnsi="Adobe Arabic" w:cs="Adobe Arabic"/>
                                <w:b/>
                                <w:bCs/>
                                <w:color w:val="000000"/>
                                <w:kern w:val="24"/>
                                <w:sz w:val="44"/>
                                <w:szCs w:val="44"/>
                                <w:rtl/>
                                <w:lang w:bidi="ar-SY"/>
                              </w:rPr>
                              <w:t>المحتوى</w:t>
                            </w:r>
                          </w:p>
                        </w:txbxContent>
                      </v:textbox>
                    </v:shape>
                    <v:shape id="Picture 1451488615" o:spid="_x0000_s171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173" o:title="Note " gain="19661f" blacklevel="22938f"/>
                    </v:shape>
                  </v:group>
                  <v:shape id="Text Box 1451488616" o:spid="_x0000_s1712" type="#_x0000_t202" style="position:absolute;left:21367;top:8741;width:32892;height:34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7C583E48" w14:textId="77777777" w:rsidR="00A21606" w:rsidRPr="00A21606" w:rsidRDefault="00A21606">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Sakkal Majalla" w:hAnsi="Sakkal Majalla" w:cs="Sakkal Majalla"/>
                              <w:b/>
                              <w:color w:val="auto"/>
                              <w:sz w:val="34"/>
                              <w:szCs w:val="34"/>
                              <w:rtl/>
                            </w:rPr>
                            <w:t>بنهاية هذه الجلسة، سيكون المتدرّب قادراً على:</w:t>
                          </w:r>
                        </w:p>
                        <w:p w14:paraId="2820E48B" w14:textId="77777777" w:rsidR="00A21606" w:rsidRDefault="00A21606">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التعرّف على بيئة العمل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ومكوّناتها الرئيسية.</w:t>
                          </w:r>
                        </w:p>
                        <w:p w14:paraId="0FF0E0DA" w14:textId="77777777" w:rsidR="00A21606" w:rsidRDefault="00A21606">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من مصادر مختلفة وتنظيفها ومعالجتها بشكل احترافي.</w:t>
                          </w:r>
                        </w:p>
                        <w:p w14:paraId="242B8B85" w14:textId="43BC2C77" w:rsidR="00F01FA2" w:rsidRDefault="00A21606">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تصوّرات بيانية متنوّعة وفعّالة.</w:t>
                          </w:r>
                        </w:p>
                        <w:p w14:paraId="7055DB22" w14:textId="4B84CA58" w:rsidR="00A21606" w:rsidRDefault="00A21606">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بناء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 تدعم اتّخاذ القرارات.</w:t>
                          </w:r>
                        </w:p>
                        <w:p w14:paraId="5BD19091" w14:textId="0EF1A1C1" w:rsidR="00A21606" w:rsidRPr="000F32C7" w:rsidRDefault="00A21606">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استخدام عناصر الذكاء الاصطناعي المدمجة مثل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txbxContent>
                    </v:textbox>
                  </v:shape>
                  <v:shape id="Text Box 1451488617" o:spid="_x0000_s1713" type="#_x0000_t202" style="position:absolute;left:-3397;top:8746;width:25957;height:34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57C22E43" w14:textId="77777777" w:rsidR="00A21606" w:rsidRPr="00A21606" w:rsidRDefault="00A21606">
                          <w:pPr>
                            <w:pStyle w:val="ListParagraph"/>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عصف ذهني.</w:t>
                          </w:r>
                        </w:p>
                        <w:p w14:paraId="4F7596A8" w14:textId="77777777" w:rsidR="00A21606" w:rsidRPr="00A21606" w:rsidRDefault="00A21606">
                          <w:pPr>
                            <w:pStyle w:val="ListParagraph"/>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 xml:space="preserve">مقدمة في </w:t>
                          </w:r>
                          <w:r w:rsidRPr="00A21606">
                            <w:rPr>
                              <w:rFonts w:ascii="Adobe Arabic" w:eastAsia="GE Dinar One" w:hAnsi="Adobe Arabic" w:cs="Adobe Arabic"/>
                              <w:color w:val="000000"/>
                              <w:kern w:val="24"/>
                              <w:sz w:val="36"/>
                              <w:szCs w:val="36"/>
                              <w:lang w:bidi="ar-SY"/>
                            </w:rPr>
                            <w:t>Power BI</w:t>
                          </w:r>
                          <w:r w:rsidRPr="00A21606">
                            <w:rPr>
                              <w:rFonts w:ascii="Adobe Arabic" w:eastAsia="GE Dinar One" w:hAnsi="Adobe Arabic" w:cs="Adobe Arabic"/>
                              <w:color w:val="000000"/>
                              <w:kern w:val="24"/>
                              <w:sz w:val="36"/>
                              <w:szCs w:val="36"/>
                              <w:rtl/>
                              <w:lang w:bidi="ar-SY"/>
                            </w:rPr>
                            <w:t xml:space="preserve"> وبيئة العمل الخاصة به.</w:t>
                          </w:r>
                        </w:p>
                        <w:p w14:paraId="6D218E75" w14:textId="77777777" w:rsidR="00A21606" w:rsidRPr="00A21606" w:rsidRDefault="00A21606">
                          <w:pPr>
                            <w:pStyle w:val="ListParagraph"/>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استيراد البيانات وتنظيفها ومعالجتها.</w:t>
                          </w:r>
                        </w:p>
                        <w:p w14:paraId="3B632021" w14:textId="77777777" w:rsidR="00A21606" w:rsidRPr="00A21606" w:rsidRDefault="00A21606">
                          <w:pPr>
                            <w:pStyle w:val="ListParagraph"/>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إنشاء لوحات معلومات تفاعلية (</w:t>
                          </w:r>
                          <w:r w:rsidRPr="00A21606">
                            <w:rPr>
                              <w:rFonts w:ascii="Adobe Arabic" w:eastAsia="GE Dinar One" w:hAnsi="Adobe Arabic" w:cs="Adobe Arabic"/>
                              <w:color w:val="000000"/>
                              <w:kern w:val="24"/>
                              <w:sz w:val="36"/>
                              <w:szCs w:val="36"/>
                              <w:lang w:bidi="ar-SY"/>
                            </w:rPr>
                            <w:t>Dashboards</w:t>
                          </w:r>
                          <w:r w:rsidRPr="00A21606">
                            <w:rPr>
                              <w:rFonts w:ascii="Adobe Arabic" w:eastAsia="GE Dinar One" w:hAnsi="Adobe Arabic" w:cs="Adobe Arabic"/>
                              <w:color w:val="000000"/>
                              <w:kern w:val="24"/>
                              <w:sz w:val="36"/>
                              <w:szCs w:val="36"/>
                              <w:rtl/>
                              <w:lang w:bidi="ar-SY"/>
                            </w:rPr>
                            <w:t>).</w:t>
                          </w:r>
                        </w:p>
                        <w:p w14:paraId="64D4751E" w14:textId="77777777" w:rsidR="00A21606" w:rsidRPr="00A21606" w:rsidRDefault="00A21606">
                          <w:pPr>
                            <w:pStyle w:val="ListParagraph"/>
                            <w:numPr>
                              <w:ilvl w:val="0"/>
                              <w:numId w:val="2"/>
                            </w:numPr>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إضافة عناصر مدعومة بالذكاء الاصطناعي (</w:t>
                          </w:r>
                          <w:r w:rsidRPr="00A21606">
                            <w:rPr>
                              <w:rFonts w:ascii="Adobe Arabic" w:eastAsia="GE Dinar One" w:hAnsi="Adobe Arabic" w:cs="Adobe Arabic"/>
                              <w:color w:val="000000"/>
                              <w:kern w:val="24"/>
                              <w:sz w:val="36"/>
                              <w:szCs w:val="36"/>
                              <w:lang w:bidi="ar-SY"/>
                            </w:rPr>
                            <w:t>Q&amp;A</w:t>
                          </w:r>
                          <w:r w:rsidRPr="00A21606">
                            <w:rPr>
                              <w:rFonts w:ascii="Adobe Arabic" w:eastAsia="GE Dinar One" w:hAnsi="Adobe Arabic" w:cs="Adobe Arabic"/>
                              <w:color w:val="000000"/>
                              <w:kern w:val="24"/>
                              <w:sz w:val="36"/>
                              <w:szCs w:val="36"/>
                              <w:rtl/>
                              <w:lang w:bidi="ar-SY"/>
                            </w:rPr>
                            <w:t xml:space="preserve"> و </w:t>
                          </w:r>
                          <w:r w:rsidRPr="00A21606">
                            <w:rPr>
                              <w:rFonts w:ascii="Adobe Arabic" w:eastAsia="GE Dinar One" w:hAnsi="Adobe Arabic" w:cs="Adobe Arabic"/>
                              <w:color w:val="000000"/>
                              <w:kern w:val="24"/>
                              <w:sz w:val="36"/>
                              <w:szCs w:val="36"/>
                              <w:lang w:bidi="ar-SY"/>
                            </w:rPr>
                            <w:t>Smart Narrative</w:t>
                          </w:r>
                          <w:r w:rsidRPr="00A21606">
                            <w:rPr>
                              <w:rFonts w:ascii="Adobe Arabic" w:eastAsia="GE Dinar One" w:hAnsi="Adobe Arabic" w:cs="Adobe Arabic"/>
                              <w:color w:val="000000"/>
                              <w:kern w:val="24"/>
                              <w:sz w:val="36"/>
                              <w:szCs w:val="36"/>
                              <w:rtl/>
                              <w:lang w:bidi="ar-SY"/>
                            </w:rPr>
                            <w:t>).</w:t>
                          </w:r>
                        </w:p>
                        <w:p w14:paraId="4104BA97" w14:textId="459DE5A7" w:rsidR="00F01FA2" w:rsidRPr="000F32C7" w:rsidRDefault="00A21606">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A21606">
                            <w:rPr>
                              <w:rFonts w:ascii="Adobe Arabic" w:eastAsia="GE Dinar One" w:hAnsi="Adobe Arabic" w:cs="Adobe Arabic"/>
                              <w:color w:val="000000"/>
                              <w:kern w:val="24"/>
                              <w:sz w:val="36"/>
                              <w:szCs w:val="36"/>
                              <w:rtl/>
                              <w:lang w:bidi="ar-SY"/>
                            </w:rPr>
                            <w:t>نشاط تدريبي.</w:t>
                          </w:r>
                        </w:p>
                      </w:txbxContent>
                    </v:textbox>
                  </v:shape>
                </v:group>
                <v:group id="Group 1451488618" o:spid="_x0000_s1714"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71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174" o:title="Calendar " gain="19661f" blacklevel="22938f"/>
                  </v:shape>
                  <v:shape id="TextBox 34" o:spid="_x0000_s1716"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098E0D1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1717"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6BEAFD8B"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718"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7641D8A2" w14:textId="1E2E6AD6" w:rsidR="00F01FA2" w:rsidRPr="00F01FA2" w:rsidRDefault="00A21606" w:rsidP="00F01FA2">
                          <w:pPr>
                            <w:bidi w:val="0"/>
                            <w:jc w:val="center"/>
                            <w:rPr>
                              <w:rFonts w:ascii="Adobe Arabic" w:eastAsia="GE Dinar One" w:hAnsi="Adobe Arabic" w:cs="Adobe Arabic"/>
                              <w:b/>
                              <w:bCs/>
                              <w:kern w:val="24"/>
                              <w:sz w:val="56"/>
                              <w:szCs w:val="56"/>
                              <w:lang w:bidi="ar-SY"/>
                            </w:rPr>
                          </w:pPr>
                          <w:r w:rsidRPr="00A21606">
                            <w:rPr>
                              <w:rFonts w:ascii="Adobe Arabic" w:eastAsia="GE Dinar One" w:hAnsi="Adobe Arabic" w:cs="Adobe Arabic"/>
                              <w:b/>
                              <w:bCs/>
                              <w:kern w:val="24"/>
                              <w:sz w:val="56"/>
                              <w:szCs w:val="56"/>
                              <w:rtl/>
                              <w:lang w:bidi="ar-SY"/>
                            </w:rPr>
                            <w:t>أدوات الذكاء الاصطناعي في تحليل البيانات</w:t>
                          </w:r>
                        </w:p>
                      </w:txbxContent>
                    </v:textbox>
                  </v:shape>
                </v:group>
              </v:group>
            </w:pict>
          </mc:Fallback>
        </mc:AlternateContent>
      </w:r>
    </w:p>
    <w:p w14:paraId="012DAD5D"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5060869A"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2218962B" w14:textId="77777777" w:rsidR="00DB7FDB" w:rsidRDefault="00DB7FDB" w:rsidP="00DB7FDB">
      <w:pPr>
        <w:pStyle w:val="a5"/>
        <w:spacing w:line="360" w:lineRule="auto"/>
        <w:rPr>
          <w:rFonts w:ascii="Adobe Arabic" w:hAnsi="Adobe Arabic" w:cs="Adobe Arabic"/>
          <w:b/>
          <w:bCs/>
          <w:color w:val="002060"/>
          <w:sz w:val="48"/>
          <w:szCs w:val="36"/>
          <w:rtl/>
        </w:rPr>
      </w:pPr>
    </w:p>
    <w:p w14:paraId="2445B4DB"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2138091B" w14:textId="7E9F55D8" w:rsidR="003F41BB" w:rsidRDefault="00A21606" w:rsidP="00A21606">
      <w:pPr>
        <w:keepNext/>
        <w:ind w:left="-227"/>
        <w:jc w:val="center"/>
        <w:rPr>
          <w:rtl/>
        </w:rPr>
      </w:pPr>
      <w:r w:rsidRPr="00DA7905">
        <w:rPr>
          <w:rFonts w:eastAsia="Times New Roman" w:cs="Times New Roman"/>
          <w:b/>
          <w:bCs/>
          <w:noProof/>
          <w:sz w:val="36"/>
          <w:szCs w:val="36"/>
        </w:rPr>
        <w:lastRenderedPageBreak/>
        <mc:AlternateContent>
          <mc:Choice Requires="wpg">
            <w:drawing>
              <wp:inline distT="0" distB="0" distL="0" distR="0" wp14:anchorId="41AD3601" wp14:editId="2CFDABFE">
                <wp:extent cx="5711825" cy="748003"/>
                <wp:effectExtent l="0" t="0" r="22225" b="14605"/>
                <wp:docPr id="4916079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551432222" name="مجموعة 881967268"/>
                        <wpg:cNvGrpSpPr/>
                        <wpg:grpSpPr>
                          <a:xfrm>
                            <a:off x="0" y="159523"/>
                            <a:ext cx="5711825" cy="588477"/>
                            <a:chOff x="0" y="159448"/>
                            <a:chExt cx="6312597" cy="652243"/>
                          </a:xfrm>
                        </wpg:grpSpPr>
                        <wps:wsp>
                          <wps:cNvPr id="71704154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5056852" name="مربع نص 2043426344"/>
                          <wps:cNvSpPr txBox="1"/>
                          <wps:spPr>
                            <a:xfrm>
                              <a:off x="817519" y="159448"/>
                              <a:ext cx="2073788" cy="453954"/>
                            </a:xfrm>
                            <a:prstGeom prst="rect">
                              <a:avLst/>
                            </a:prstGeom>
                            <a:noFill/>
                          </wps:spPr>
                          <wps:txbx>
                            <w:txbxContent>
                              <w:p w14:paraId="2B84E7B3" w14:textId="77777777" w:rsidR="00A21606" w:rsidRPr="00724F18" w:rsidRDefault="00A21606" w:rsidP="00A21606">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207482620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8407083"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1AD3601" id="_x0000_s1719"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">
                <v:group id="مجموعة 881967268" o:spid="_x0000_s1720"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">
                  <v:roundrect id="مستطيل مستدير الزوايا 769901" o:spid="_x0000_s1721"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" fillcolor="#168489" strokecolor="#168489" strokeweight="1pt">
                    <v:stroke joinstyle="miter"/>
                  </v:roundrect>
                  <v:shape id="مربع نص 2043426344" o:spid="_x0000_s1722"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" filled="f" stroked="f">
                    <v:textbox style="mso-fit-shape-to-text:t">
                      <w:txbxContent>
                        <w:p w14:paraId="2B84E7B3" w14:textId="77777777" w:rsidR="00A21606" w:rsidRPr="00724F18" w:rsidRDefault="00A21606" w:rsidP="00A21606">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723"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" fillcolor="#168489" strokecolor="#168489" strokeweight="1pt">
                    <v:stroke joinstyle="miter"/>
                  </v:roundrect>
                </v:group>
                <v:shape id="Picture 179" o:spid="_x0000_s1724"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">
                  <v:imagedata r:id="rId75" o:title="Light bulb "/>
                </v:shape>
                <w10:anchorlock/>
              </v:group>
            </w:pict>
          </mc:Fallback>
        </mc:AlternateContent>
      </w:r>
    </w:p>
    <w:p w14:paraId="1CC30592" w14:textId="5BA0C3B0" w:rsidR="00A21606" w:rsidRDefault="007168AD" w:rsidP="00A21606">
      <w:pPr>
        <w:spacing w:after="160" w:line="259" w:lineRule="auto"/>
        <w:rPr>
          <w:rtl/>
        </w:rPr>
      </w:pPr>
      <w:r>
        <w:rPr>
          <w:noProof/>
        </w:rPr>
        <w:drawing>
          <wp:anchor distT="0" distB="0" distL="114300" distR="114300" simplePos="0" relativeHeight="252889088" behindDoc="0" locked="0" layoutInCell="1" allowOverlap="1" wp14:anchorId="6910BFEA" wp14:editId="635E5D05">
            <wp:simplePos x="0" y="0"/>
            <wp:positionH relativeFrom="column">
              <wp:posOffset>38100</wp:posOffset>
            </wp:positionH>
            <wp:positionV relativeFrom="paragraph">
              <wp:posOffset>354330</wp:posOffset>
            </wp:positionV>
            <wp:extent cx="820420" cy="819785"/>
            <wp:effectExtent l="0" t="0" r="0" b="0"/>
            <wp:wrapSquare wrapText="bothSides"/>
            <wp:docPr id="1283088222" name="Picture 8" descr="Power b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72776" name="Picture 8" descr="Power bl "/>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20420" cy="81978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A21606">
        <w:rPr>
          <w:rtl/>
        </w:rPr>
        <w:t xml:space="preserve">مرحباً بكم في الجلسة الثانية من اليوم الثاني، حيث نستكشف معاً عالم تحليل البيانات البصرية باستخدام أداة </w:t>
      </w:r>
      <w:r w:rsidR="00A21606">
        <w:t>Power BI</w:t>
      </w:r>
      <w:r w:rsidR="00A21606">
        <w:rPr>
          <w:rtl/>
        </w:rPr>
        <w:t xml:space="preserve"> المتطوّرة.</w:t>
      </w:r>
      <w:r w:rsidRPr="007168AD">
        <w:rPr>
          <w:noProof/>
        </w:rPr>
        <w:t xml:space="preserve"> </w:t>
      </w:r>
    </w:p>
    <w:p w14:paraId="7D25ED8E" w14:textId="3F96F1B2" w:rsidR="00A21606" w:rsidRDefault="00A21606" w:rsidP="00A21606">
      <w:pPr>
        <w:spacing w:after="160" w:line="259" w:lineRule="auto"/>
        <w:rPr>
          <w:rtl/>
        </w:rPr>
      </w:pPr>
      <w:r>
        <w:rPr>
          <w:rtl/>
        </w:rPr>
        <w:t>في عصر البيانات الضخمة، لم تعُد الأرقام والجداول كافية لإيصال الرسائل واتّخاذ القرارات الاستراتيجية. لقد أصبح التحليل البصري للبيانات ضرورة ملحّة لتحويل المعلومات المعقّدة إلى رؤى واضحة وقابلة للفهم الفوري.</w:t>
      </w:r>
    </w:p>
    <w:p w14:paraId="3317521A" w14:textId="77777777" w:rsidR="00A21606" w:rsidRDefault="00A21606" w:rsidP="00A21606">
      <w:pPr>
        <w:spacing w:after="160" w:line="259" w:lineRule="auto"/>
        <w:rPr>
          <w:rtl/>
        </w:rPr>
      </w:pPr>
      <w:r>
        <w:rPr>
          <w:rtl/>
        </w:rPr>
        <w:t xml:space="preserve">يُعتبر </w:t>
      </w:r>
      <w:r>
        <w:t>Power BI</w:t>
      </w:r>
      <w:r>
        <w:rPr>
          <w:rtl/>
        </w:rPr>
        <w:t xml:space="preserve"> من أقوى أدوات تحليل البيانات وتصوّرها المتاحة حالياً، حيث يجمع بين السهولة في الاستخدام والقدرات المتقدّمة المدعومة بالذكاء الاصطناعي. وفقاً لتقرير </w:t>
      </w:r>
      <w:r>
        <w:t>Gartner</w:t>
      </w:r>
      <w:r>
        <w:rPr>
          <w:rtl/>
        </w:rPr>
        <w:t xml:space="preserve"> لعام 2024، فإنّ </w:t>
      </w:r>
      <w:r>
        <w:t>Power BI</w:t>
      </w:r>
      <w:r>
        <w:rPr>
          <w:rtl/>
        </w:rPr>
        <w:t xml:space="preserve"> يتصدّر قائمة أدوات تحليل البيانات من حيث الاستخدام العالمي بنسبة تتجاوز 38% من المؤسّسات.</w:t>
      </w:r>
    </w:p>
    <w:p w14:paraId="428A28EF" w14:textId="77777777" w:rsidR="007168AD" w:rsidRDefault="00A21606" w:rsidP="00A21606">
      <w:pPr>
        <w:spacing w:after="160" w:line="259" w:lineRule="auto"/>
        <w:jc w:val="left"/>
      </w:pPr>
      <w:r>
        <w:rPr>
          <w:rtl/>
        </w:rPr>
        <w:t>في هذه الجلسة، سنتعلّم كيفية تحويل البيانات الخام إلى لوحات معلومات تفاعلية تساعد على اتّخاذ قرارات مدروسة ومبنية على الحقائق.</w:t>
      </w:r>
    </w:p>
    <w:p w14:paraId="2F18BD35" w14:textId="75E1D19D" w:rsidR="007168AD" w:rsidRDefault="007168AD" w:rsidP="007168AD">
      <w:pPr>
        <w:spacing w:after="160" w:line="259" w:lineRule="auto"/>
        <w:jc w:val="center"/>
      </w:pPr>
      <w:r w:rsidRPr="007168AD">
        <w:rPr>
          <w:noProof/>
        </w:rPr>
        <w:drawing>
          <wp:inline distT="0" distB="0" distL="0" distR="0" wp14:anchorId="73335DE8" wp14:editId="14A68073">
            <wp:extent cx="1219200" cy="1219200"/>
            <wp:effectExtent l="0" t="0" r="0" b="0"/>
            <wp:docPr id="1576248353" name="صورة 354" descr="File transf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File transfer "/>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6E851E2D" w14:textId="77777777" w:rsidR="007168AD" w:rsidRDefault="007168AD" w:rsidP="007168AD">
      <w:pPr>
        <w:spacing w:after="160" w:line="259" w:lineRule="auto"/>
        <w:jc w:val="center"/>
      </w:pPr>
    </w:p>
    <w:p w14:paraId="4EC22BD4" w14:textId="77777777" w:rsidR="007168AD" w:rsidRDefault="007168AD" w:rsidP="007168AD">
      <w:pPr>
        <w:spacing w:after="160" w:line="259" w:lineRule="auto"/>
        <w:jc w:val="center"/>
      </w:pPr>
    </w:p>
    <w:p w14:paraId="71705143" w14:textId="600F496E" w:rsidR="007168AD" w:rsidRPr="007168AD" w:rsidRDefault="00BC1620" w:rsidP="007168AD">
      <w:pPr>
        <w:keepNext/>
        <w:pageBreakBefore/>
        <w:rPr>
          <w:rFonts w:ascii="Sakkal Majalla" w:hAnsi="Sakkal Majalla"/>
          <w:b/>
          <w:bCs/>
          <w:color w:val="FF0000"/>
          <w:sz w:val="32"/>
          <w:szCs w:val="32"/>
        </w:rPr>
      </w:pPr>
      <w:r>
        <w:rPr>
          <w:noProof/>
        </w:rPr>
        <w:lastRenderedPageBreak/>
        <w:drawing>
          <wp:anchor distT="0" distB="0" distL="114300" distR="114300" simplePos="0" relativeHeight="252894208" behindDoc="0" locked="0" layoutInCell="1" allowOverlap="1" wp14:anchorId="5A330FB6" wp14:editId="47DE98FA">
            <wp:simplePos x="0" y="0"/>
            <wp:positionH relativeFrom="column">
              <wp:posOffset>-266700</wp:posOffset>
            </wp:positionH>
            <wp:positionV relativeFrom="paragraph">
              <wp:posOffset>1028700</wp:posOffset>
            </wp:positionV>
            <wp:extent cx="889000" cy="889000"/>
            <wp:effectExtent l="0" t="0" r="6350" b="6350"/>
            <wp:wrapSquare wrapText="bothSides"/>
            <wp:docPr id="1121064740" name="صورة 176" descr="Deep 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ep learning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68AD" w:rsidRPr="0073158B">
        <w:rPr>
          <w:b/>
          <w:bCs/>
          <w:noProof/>
          <w:color w:val="FF0000"/>
        </w:rPr>
        <mc:AlternateContent>
          <mc:Choice Requires="wpg">
            <w:drawing>
              <wp:inline distT="0" distB="0" distL="0" distR="0" wp14:anchorId="070062EB" wp14:editId="213AB882">
                <wp:extent cx="5537836" cy="992761"/>
                <wp:effectExtent l="0" t="0" r="0" b="0"/>
                <wp:docPr id="16441232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249859320" name="Group 1608695462"/>
                        <wpg:cNvGrpSpPr/>
                        <wpg:grpSpPr>
                          <a:xfrm>
                            <a:off x="1" y="0"/>
                            <a:ext cx="5537836" cy="992761"/>
                            <a:chOff x="0" y="0"/>
                            <a:chExt cx="5538027" cy="992804"/>
                          </a:xfrm>
                        </wpg:grpSpPr>
                        <wps:wsp>
                          <wps:cNvPr id="1325185814" name="TextBox 4"/>
                          <wps:cNvSpPr txBox="1"/>
                          <wps:spPr>
                            <a:xfrm>
                              <a:off x="4688958" y="456229"/>
                              <a:ext cx="849069" cy="536575"/>
                            </a:xfrm>
                            <a:prstGeom prst="rect">
                              <a:avLst/>
                            </a:prstGeom>
                            <a:noFill/>
                          </wps:spPr>
                          <wps:txbx>
                            <w:txbxContent>
                              <w:p w14:paraId="6A6578B1" w14:textId="77777777" w:rsidR="007168AD" w:rsidRDefault="007168AD" w:rsidP="00716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773966985"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2110759" name="TextBox 7"/>
                          <wps:cNvSpPr txBox="1"/>
                          <wps:spPr>
                            <a:xfrm>
                              <a:off x="0" y="203938"/>
                              <a:ext cx="4493415" cy="536598"/>
                            </a:xfrm>
                            <a:prstGeom prst="rect">
                              <a:avLst/>
                            </a:prstGeom>
                            <a:noFill/>
                          </wps:spPr>
                          <wps:txbx>
                            <w:txbxContent>
                              <w:p w14:paraId="5166AF40" w14:textId="77777777" w:rsidR="007168AD" w:rsidRDefault="007168AD" w:rsidP="00716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798697146" name="Picture 1608695466" descr="Brainstorming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70062EB" id="_x0000_s1725"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">
                <v:group id="Group 1608695462" o:spid="_x0000_s1726"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">
                  <v:shape id="TextBox 4" o:spid="_x0000_s1727"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" filled="f" stroked="f">
                    <v:textbox style="mso-fit-shape-to-text:t">
                      <w:txbxContent>
                        <w:p w14:paraId="6A6578B1" w14:textId="77777777" w:rsidR="007168AD" w:rsidRDefault="007168AD" w:rsidP="007168AD">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728"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" fillcolor="#168489" stroked="f" strokeweight="1pt">
                    <v:stroke joinstyle="miter"/>
                  </v:roundrect>
                  <v:shape id="TextBox 7" o:spid="_x0000_s1729"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" filled="f" stroked="f">
                    <v:textbox style="mso-fit-shape-to-text:t">
                      <w:txbxContent>
                        <w:p w14:paraId="5166AF40" w14:textId="77777777" w:rsidR="007168AD" w:rsidRDefault="007168AD" w:rsidP="007168AD">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5466" o:spid="_x0000_s1730"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">
                  <v:imagedata r:id="rId79" o:title="Brainstorming "/>
                </v:shape>
                <w10:anchorlock/>
              </v:group>
            </w:pict>
          </mc:Fallback>
        </mc:AlternateContent>
      </w:r>
    </w:p>
    <w:p w14:paraId="786E15C3" w14:textId="4084EBF4" w:rsidR="007168AD" w:rsidRDefault="007168AD" w:rsidP="007168AD">
      <w:pPr>
        <w:rPr>
          <w:rFonts w:ascii="Sakkal Majalla" w:hAnsi="Sakkal Majalla"/>
          <w:sz w:val="34"/>
        </w:rPr>
      </w:pPr>
      <w:r w:rsidRPr="00E67690">
        <w:rPr>
          <w:noProof/>
          <w:sz w:val="34"/>
        </w:rPr>
        <w:drawing>
          <wp:anchor distT="0" distB="0" distL="114300" distR="114300" simplePos="0" relativeHeight="252892160" behindDoc="0" locked="0" layoutInCell="1" allowOverlap="1" wp14:anchorId="7B85A6B2" wp14:editId="5158E416">
            <wp:simplePos x="0" y="0"/>
            <wp:positionH relativeFrom="margin">
              <wp:align>right</wp:align>
            </wp:positionH>
            <wp:positionV relativeFrom="paragraph">
              <wp:posOffset>11801</wp:posOffset>
            </wp:positionV>
            <wp:extent cx="457200" cy="457200"/>
            <wp:effectExtent l="0" t="0" r="0" b="0"/>
            <wp:wrapSquare wrapText="bothSides"/>
            <wp:docPr id="1321610941"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7168AD">
        <w:rPr>
          <w:rFonts w:ascii="Sakkal Majalla" w:hAnsi="Sakkal Majalla"/>
          <w:sz w:val="34"/>
          <w:rtl/>
        </w:rPr>
        <w:t>"ما التحدّيات التي تواجهها المؤسّسات عند محاولة فهم البيانات واتّخاذ القرارات بناءً عليها؟ وكيف يمكن للتصوّر البصري للبيانات أن يساعد في حلّ هذه التحدّيات؟"</w:t>
      </w:r>
    </w:p>
    <w:p w14:paraId="4A439DE1" w14:textId="4485E782" w:rsidR="007168AD" w:rsidRPr="009E4551" w:rsidRDefault="00BC1620" w:rsidP="00BC1620">
      <w:pPr>
        <w:ind w:left="-897"/>
        <w:rPr>
          <w:rFonts w:ascii="Sakkal Majalla" w:hAnsi="Sakkal Majalla"/>
          <w:sz w:val="34"/>
          <w:rtl/>
        </w:rPr>
      </w:pPr>
      <w:r>
        <w:rPr>
          <w:noProof/>
        </w:rPr>
        <mc:AlternateContent>
          <mc:Choice Requires="wps">
            <w:drawing>
              <wp:inline distT="0" distB="0" distL="0" distR="0" wp14:anchorId="3F66E133" wp14:editId="2B6A029E">
                <wp:extent cx="6804660" cy="6743700"/>
                <wp:effectExtent l="0" t="0" r="15240" b="19050"/>
                <wp:docPr id="122984380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4660" cy="6743700"/>
                        </a:xfrm>
                        <a:prstGeom prst="roundRect">
                          <a:avLst>
                            <a:gd name="adj" fmla="val 16667"/>
                          </a:avLst>
                        </a:prstGeom>
                        <a:solidFill>
                          <a:srgbClr val="EAF4E4"/>
                        </a:solidFill>
                        <a:ln w="12700">
                          <a:solidFill>
                            <a:schemeClr val="accent6"/>
                          </a:solidFill>
                          <a:miter lim="800000"/>
                          <a:headEnd/>
                          <a:tailEnd/>
                        </a:ln>
                      </wps:spPr>
                      <wps:txbx>
                        <w:txbxContent>
                          <w:p w14:paraId="198B937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A456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D9C382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D22908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0EC21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B392CC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776C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F95587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6F102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CBF3B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552D41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9F007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FE1E97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C5527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4F984D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69C4E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BB3D6D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45D8C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9A796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0302AD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E8BD2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5AD070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9F2DE6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49CC1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273F3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BB0BE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8C03F0"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F66E133" id="_x0000_s1731" style="width:535.8pt;height:53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" fillcolor="#eaf4e4" strokecolor="#70ad47 [3209]" strokeweight="1pt">
                <v:stroke joinstyle="miter"/>
                <v:textbox inset="0,3mm,0">
                  <w:txbxContent>
                    <w:p w14:paraId="198B937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A456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D9C382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D22908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20EC21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B392CC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776CC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F95587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F6F102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CBF3B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552D41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59F007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FE1E97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8C5527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4F984D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369C4E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BB3D6D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45D8C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9A7967"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0302AD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2E8BD2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5AD070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9F2DE6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49CC1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273F3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BB0BE9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68C03F0" w14:textId="77777777" w:rsidR="00BC1620" w:rsidRDefault="00BC1620" w:rsidP="00BC1620">
                      <w:pPr>
                        <w:jc w:val="center"/>
                        <w:rPr>
                          <w:sz w:val="22"/>
                          <w:szCs w:val="28"/>
                          <w:rtl/>
                          <w:lang w:bidi="ar-SY"/>
                        </w:rPr>
                      </w:pPr>
                    </w:p>
                  </w:txbxContent>
                </v:textbox>
                <w10:anchorlock/>
              </v:roundrect>
            </w:pict>
          </mc:Fallback>
        </mc:AlternateContent>
      </w:r>
    </w:p>
    <w:p w14:paraId="032EBF58" w14:textId="6F9D57BA" w:rsidR="007168AD" w:rsidRPr="00D517D1" w:rsidRDefault="007168AD" w:rsidP="007168AD">
      <w:pPr>
        <w:keepNext/>
        <w:pageBreakBefore/>
        <w:rPr>
          <w:rFonts w:ascii="Sakkal Majalla" w:hAnsi="Sakkal Majalla"/>
          <w:b/>
          <w:bCs/>
          <w:sz w:val="32"/>
          <w:szCs w:val="32"/>
          <w:lang w:bidi="ar-AE"/>
        </w:rPr>
      </w:pPr>
      <w:r w:rsidRPr="002A078C">
        <w:rPr>
          <w:rFonts w:ascii="Sakkal Majalla" w:hAnsi="Sakkal Majalla"/>
          <w:noProof/>
          <w:color w:val="002060"/>
          <w:sz w:val="34"/>
          <w:lang w:bidi="ar-SY"/>
        </w:rPr>
        <w:lastRenderedPageBreak/>
        <mc:AlternateContent>
          <mc:Choice Requires="wpg">
            <w:drawing>
              <wp:inline distT="0" distB="0" distL="0" distR="0" wp14:anchorId="75471C51" wp14:editId="5B095991">
                <wp:extent cx="5731510" cy="895350"/>
                <wp:effectExtent l="0" t="0" r="21590" b="19050"/>
                <wp:docPr id="118987888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234707219"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4958156" name="مجموعة 39"/>
                        <wpg:cNvGrpSpPr/>
                        <wpg:grpSpPr>
                          <a:xfrm>
                            <a:off x="0" y="0"/>
                            <a:ext cx="5731510" cy="895350"/>
                            <a:chOff x="0" y="0"/>
                            <a:chExt cx="5878196" cy="918845"/>
                          </a:xfrm>
                        </wpg:grpSpPr>
                        <wpg:grpSp>
                          <wpg:cNvPr id="205009576" name="مجموعة 40"/>
                          <wpg:cNvGrpSpPr/>
                          <wpg:grpSpPr>
                            <a:xfrm>
                              <a:off x="0" y="0"/>
                              <a:ext cx="5878196" cy="918845"/>
                              <a:chOff x="0" y="0"/>
                              <a:chExt cx="6240348" cy="919070"/>
                            </a:xfrm>
                          </wpg:grpSpPr>
                          <wpg:grpSp>
                            <wpg:cNvPr id="441027161" name="مجموعة 41"/>
                            <wpg:cNvGrpSpPr/>
                            <wpg:grpSpPr>
                              <a:xfrm>
                                <a:off x="0" y="169208"/>
                                <a:ext cx="5433072" cy="580613"/>
                                <a:chOff x="0" y="169208"/>
                                <a:chExt cx="5433072" cy="580613"/>
                              </a:xfrm>
                            </wpg:grpSpPr>
                            <wps:wsp>
                              <wps:cNvPr id="5525286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44256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8828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0918784" name="مربع نص 41"/>
                          <wps:cNvSpPr txBox="1"/>
                          <wps:spPr>
                            <a:xfrm>
                              <a:off x="204484" y="257055"/>
                              <a:ext cx="4616071" cy="407289"/>
                            </a:xfrm>
                            <a:prstGeom prst="rect">
                              <a:avLst/>
                            </a:prstGeom>
                            <a:noFill/>
                          </wps:spPr>
                          <wps:txbx>
                            <w:txbxContent>
                              <w:p w14:paraId="2345D424" w14:textId="203D6D78" w:rsidR="007168AD" w:rsidRDefault="007168AD" w:rsidP="007168AD">
                                <w:pPr>
                                  <w:rPr>
                                    <w:rFonts w:eastAsia="Calibri" w:hAnsi="Adobe Arabic" w:cs="Adobe Arabic"/>
                                    <w:b/>
                                    <w:bCs/>
                                    <w:color w:val="FFFFFF"/>
                                    <w:kern w:val="24"/>
                                    <w:sz w:val="36"/>
                                    <w:szCs w:val="36"/>
                                    <w:lang w:bidi="ar-EG"/>
                                  </w:rPr>
                                </w:pPr>
                                <w:r w:rsidRPr="007168AD">
                                  <w:rPr>
                                    <w:rFonts w:eastAsia="Calibri" w:hAnsi="Adobe Arabic" w:cs="Adobe Arabic"/>
                                    <w:b/>
                                    <w:bCs/>
                                    <w:color w:val="FFFFFF"/>
                                    <w:kern w:val="24"/>
                                    <w:sz w:val="36"/>
                                    <w:szCs w:val="36"/>
                                    <w:rtl/>
                                    <w:lang w:bidi="ar-EG"/>
                                  </w:rPr>
                                  <w:t xml:space="preserve">مقدّمة في </w:t>
                                </w:r>
                                <w:r w:rsidRPr="007168AD">
                                  <w:rPr>
                                    <w:rFonts w:eastAsia="Calibri" w:hAnsi="Adobe Arabic" w:cs="Adobe Arabic"/>
                                    <w:b/>
                                    <w:bCs/>
                                    <w:color w:val="FFFFFF"/>
                                    <w:kern w:val="24"/>
                                    <w:sz w:val="32"/>
                                    <w:szCs w:val="32"/>
                                    <w:lang w:bidi="ar-EG"/>
                                  </w:rPr>
                                  <w:t>Power BI</w:t>
                                </w:r>
                                <w:r w:rsidRPr="007168AD">
                                  <w:rPr>
                                    <w:rFonts w:eastAsia="Calibri" w:hAnsi="Adobe Arabic" w:cs="Adobe Arabic"/>
                                    <w:b/>
                                    <w:bCs/>
                                    <w:color w:val="FFFFFF"/>
                                    <w:kern w:val="24"/>
                                    <w:sz w:val="32"/>
                                    <w:szCs w:val="32"/>
                                    <w:rtl/>
                                    <w:lang w:bidi="ar-EG"/>
                                  </w:rPr>
                                  <w:t xml:space="preserve"> </w:t>
                                </w:r>
                                <w:r w:rsidRPr="007168AD">
                                  <w:rPr>
                                    <w:rFonts w:eastAsia="Calibri" w:hAnsi="Adobe Arabic" w:cs="Adobe Arabic"/>
                                    <w:b/>
                                    <w:bCs/>
                                    <w:color w:val="FFFFFF"/>
                                    <w:kern w:val="24"/>
                                    <w:sz w:val="36"/>
                                    <w:szCs w:val="36"/>
                                    <w:rtl/>
                                    <w:lang w:bidi="ar-EG"/>
                                  </w:rPr>
                                  <w:t>وبيئة العمل الخاصّة به</w:t>
                                </w:r>
                              </w:p>
                            </w:txbxContent>
                          </wps:txbx>
                          <wps:bodyPr wrap="square" rtlCol="1">
                            <a:spAutoFit/>
                          </wps:bodyPr>
                        </wps:wsp>
                      </wpg:grpSp>
                    </wpg:wgp>
                  </a:graphicData>
                </a:graphic>
              </wp:inline>
            </w:drawing>
          </mc:Choice>
          <mc:Fallback>
            <w:pict>
              <v:group w14:anchorId="75471C51" id="_x0000_s17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gIZrvqwcAALY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73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">
                  <v:imagedata r:id="rId85" o:title=""/>
                </v:shape>
                <v:group id="مجموعة 39" o:spid="_x0000_s17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">
                  <v:group id="مجموعة 40" o:spid="_x0000_s17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">
                    <v:group id="مجموعة 41" o:spid="_x0000_s17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">
                      <v:shape id="شكل حر 42" o:spid="_x0000_s17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&#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" fillcolor="#168489" stroked="f" strokeweight="1pt">
                        <v:stroke joinstyle="miter"/>
                      </v:roundrect>
                    </v:group>
                    <v:oval id="شكل بيضاوي 44" o:spid="_x0000_s17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" filled="f" strokecolor="#a5a5a5 [2092]" strokeweight="1pt">
                      <v:stroke joinstyle="miter"/>
                    </v:oval>
                  </v:group>
                  <v:shape id="مربع نص 41" o:spid="_x0000_s1740"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" filled="f" stroked="f">
                    <v:textbox style="mso-fit-shape-to-text:t">
                      <w:txbxContent>
                        <w:p w14:paraId="2345D424" w14:textId="203D6D78" w:rsidR="007168AD" w:rsidRDefault="007168AD" w:rsidP="007168AD">
                          <w:pPr>
                            <w:rPr>
                              <w:rFonts w:eastAsia="Calibri" w:hAnsi="Adobe Arabic" w:cs="Adobe Arabic"/>
                              <w:b/>
                              <w:bCs/>
                              <w:color w:val="FFFFFF"/>
                              <w:kern w:val="24"/>
                              <w:sz w:val="36"/>
                              <w:szCs w:val="36"/>
                              <w:lang w:bidi="ar-EG"/>
                            </w:rPr>
                          </w:pPr>
                          <w:r w:rsidRPr="007168AD">
                            <w:rPr>
                              <w:rFonts w:eastAsia="Calibri" w:hAnsi="Adobe Arabic" w:cs="Adobe Arabic"/>
                              <w:b/>
                              <w:bCs/>
                              <w:color w:val="FFFFFF"/>
                              <w:kern w:val="24"/>
                              <w:sz w:val="36"/>
                              <w:szCs w:val="36"/>
                              <w:rtl/>
                              <w:lang w:bidi="ar-EG"/>
                            </w:rPr>
                            <w:t xml:space="preserve">مقدّمة في </w:t>
                          </w:r>
                          <w:r w:rsidRPr="007168AD">
                            <w:rPr>
                              <w:rFonts w:eastAsia="Calibri" w:hAnsi="Adobe Arabic" w:cs="Adobe Arabic"/>
                              <w:b/>
                              <w:bCs/>
                              <w:color w:val="FFFFFF"/>
                              <w:kern w:val="24"/>
                              <w:sz w:val="32"/>
                              <w:szCs w:val="32"/>
                              <w:lang w:bidi="ar-EG"/>
                            </w:rPr>
                            <w:t>Power BI</w:t>
                          </w:r>
                          <w:r w:rsidRPr="007168AD">
                            <w:rPr>
                              <w:rFonts w:eastAsia="Calibri" w:hAnsi="Adobe Arabic" w:cs="Adobe Arabic"/>
                              <w:b/>
                              <w:bCs/>
                              <w:color w:val="FFFFFF"/>
                              <w:kern w:val="24"/>
                              <w:sz w:val="32"/>
                              <w:szCs w:val="32"/>
                              <w:rtl/>
                              <w:lang w:bidi="ar-EG"/>
                            </w:rPr>
                            <w:t xml:space="preserve"> </w:t>
                          </w:r>
                          <w:r w:rsidRPr="007168AD">
                            <w:rPr>
                              <w:rFonts w:eastAsia="Calibri" w:hAnsi="Adobe Arabic" w:cs="Adobe Arabic"/>
                              <w:b/>
                              <w:bCs/>
                              <w:color w:val="FFFFFF"/>
                              <w:kern w:val="24"/>
                              <w:sz w:val="36"/>
                              <w:szCs w:val="36"/>
                              <w:rtl/>
                              <w:lang w:bidi="ar-EG"/>
                            </w:rPr>
                            <w:t>وبيئة العمل الخاصّة به</w:t>
                          </w:r>
                        </w:p>
                      </w:txbxContent>
                    </v:textbox>
                  </v:shape>
                </v:group>
                <w10:anchorlock/>
              </v:group>
            </w:pict>
          </mc:Fallback>
        </mc:AlternateContent>
      </w:r>
    </w:p>
    <w:p w14:paraId="336F4A7E" w14:textId="2D066E6C" w:rsidR="007168AD" w:rsidRPr="00AA6FBD" w:rsidRDefault="007168AD" w:rsidP="007168AD">
      <w:pPr>
        <w:rPr>
          <w:rFonts w:ascii="Sakkal Majalla" w:hAnsi="Sakkal Majalla"/>
          <w:b/>
          <w:bCs/>
          <w:color w:val="008080"/>
          <w:sz w:val="34"/>
          <w:lang w:bidi="ar-AE"/>
        </w:rPr>
      </w:pPr>
      <w:r w:rsidRPr="003A5C66">
        <w:rPr>
          <w:rFonts w:ascii="Adobe Arabic" w:hAnsi="Adobe Arabic" w:cs="Adobe Arabic"/>
          <w:noProof/>
          <w:color w:val="1E3D6A"/>
          <w:sz w:val="34"/>
        </w:rPr>
        <mc:AlternateContent>
          <mc:Choice Requires="wpg">
            <w:drawing>
              <wp:anchor distT="0" distB="0" distL="114300" distR="114300" simplePos="0" relativeHeight="252895232" behindDoc="0" locked="0" layoutInCell="1" allowOverlap="1" wp14:anchorId="6AC6ECA4" wp14:editId="322DBFC0">
                <wp:simplePos x="0" y="0"/>
                <wp:positionH relativeFrom="column">
                  <wp:posOffset>5143500</wp:posOffset>
                </wp:positionH>
                <wp:positionV relativeFrom="paragraph">
                  <wp:posOffset>-635</wp:posOffset>
                </wp:positionV>
                <wp:extent cx="582930" cy="474345"/>
                <wp:effectExtent l="0" t="0" r="7620" b="20955"/>
                <wp:wrapSquare wrapText="bothSides"/>
                <wp:docPr id="684003412"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208842888"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6929069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42315D0" id="Group 29" o:spid="_x0000_s1026" style="position:absolute;margin-left:405pt;margin-top:-.05pt;width:45.9pt;height:37.35pt;z-index:25289523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" fillcolor="#168489" strokecolor="#168489" strokeweight="1pt">
                  <v:stroke joinstyle="miter"/>
                </v:roundrect>
                <w10:wrap type="square"/>
              </v:group>
            </w:pict>
          </mc:Fallback>
        </mc:AlternateContent>
      </w:r>
      <w:r w:rsidRPr="00AA6FBD">
        <w:rPr>
          <w:rFonts w:ascii="Sakkal Majalla" w:hAnsi="Sakkal Majalla"/>
          <w:b/>
          <w:bCs/>
          <w:color w:val="008080"/>
          <w:sz w:val="34"/>
          <w:rtl/>
        </w:rPr>
        <w:t>ما هو</w:t>
      </w:r>
      <w:r w:rsidRPr="00AA6FBD">
        <w:rPr>
          <w:rFonts w:ascii="Sakkal Majalla" w:hAnsi="Sakkal Majalla"/>
          <w:b/>
          <w:bCs/>
          <w:color w:val="008080"/>
          <w:sz w:val="34"/>
          <w:lang w:bidi="ar-AE"/>
        </w:rPr>
        <w:t xml:space="preserve"> Power BI</w:t>
      </w:r>
      <w:r w:rsidRPr="00AA6FBD">
        <w:rPr>
          <w:rFonts w:ascii="Sakkal Majalla" w:hAnsi="Sakkal Majalla"/>
          <w:b/>
          <w:bCs/>
          <w:color w:val="008080"/>
          <w:sz w:val="34"/>
          <w:rtl/>
        </w:rPr>
        <w:t>؟</w:t>
      </w:r>
    </w:p>
    <w:p w14:paraId="4F898E1B" w14:textId="77777777" w:rsidR="007168AD" w:rsidRPr="00AA6FBD" w:rsidRDefault="007168AD" w:rsidP="007168AD">
      <w:pPr>
        <w:rPr>
          <w:rFonts w:ascii="Sakkal Majalla" w:hAnsi="Sakkal Majalla"/>
          <w:sz w:val="34"/>
          <w:lang w:bidi="ar-AE"/>
        </w:rPr>
      </w:pPr>
      <w:r w:rsidRPr="00AA6FBD">
        <w:rPr>
          <w:rFonts w:ascii="Sakkal Majalla" w:hAnsi="Sakkal Majalla"/>
          <w:sz w:val="34"/>
          <w:lang w:bidi="ar-AE"/>
        </w:rPr>
        <w:t xml:space="preserve">Power BI </w:t>
      </w:r>
      <w:r w:rsidRPr="00AA6FBD">
        <w:rPr>
          <w:rFonts w:ascii="Sakkal Majalla" w:hAnsi="Sakkal Majalla"/>
          <w:sz w:val="34"/>
          <w:rtl/>
        </w:rPr>
        <w:t>هو مجموعة من الخدمات البرمجية والتطبيقات والموصّلات التي تعمل معاً لتحويل مصادر البيانات غير المترابطة إلى رؤى متماسكة وتفاعلية وجذابة بصرياً. تمّ تطويره من قبل شركة</w:t>
      </w:r>
      <w:r w:rsidRPr="00AA6FBD">
        <w:rPr>
          <w:rFonts w:ascii="Sakkal Majalla" w:hAnsi="Sakkal Majalla"/>
          <w:sz w:val="34"/>
          <w:lang w:bidi="ar-AE"/>
        </w:rPr>
        <w:t xml:space="preserve"> Microsoft</w:t>
      </w:r>
      <w:r w:rsidRPr="00AA6FBD">
        <w:rPr>
          <w:rFonts w:ascii="Sakkal Majalla" w:hAnsi="Sakkal Majalla"/>
          <w:sz w:val="34"/>
          <w:rtl/>
        </w:rPr>
        <w:t>، ويُعدّ أحد أقوى أدوات تحليل الأعمال</w:t>
      </w:r>
      <w:r w:rsidRPr="00AA6FBD">
        <w:rPr>
          <w:rFonts w:ascii="Sakkal Majalla" w:hAnsi="Sakkal Majalla"/>
          <w:sz w:val="34"/>
          <w:lang w:bidi="ar-AE"/>
        </w:rPr>
        <w:t xml:space="preserve"> (Business Intelligence) </w:t>
      </w:r>
      <w:r w:rsidRPr="00AA6FBD">
        <w:rPr>
          <w:rFonts w:ascii="Sakkal Majalla" w:hAnsi="Sakkal Majalla"/>
          <w:sz w:val="34"/>
          <w:rtl/>
        </w:rPr>
        <w:t>المتاحة حالياً</w:t>
      </w:r>
      <w:r w:rsidRPr="00AA6FBD">
        <w:rPr>
          <w:rFonts w:ascii="Sakkal Majalla" w:hAnsi="Sakkal Majalla"/>
          <w:sz w:val="34"/>
          <w:lang w:bidi="ar-AE"/>
        </w:rPr>
        <w:t>.</w:t>
      </w:r>
    </w:p>
    <w:p w14:paraId="26DF8AF8" w14:textId="110C545C" w:rsidR="005A1044" w:rsidRPr="00AA6FBD" w:rsidRDefault="007168AD" w:rsidP="005A1044">
      <w:pPr>
        <w:rPr>
          <w:rFonts w:ascii="Sakkal Majalla" w:hAnsi="Sakkal Majalla"/>
          <w:b/>
          <w:bCs/>
          <w:color w:val="008080"/>
          <w:sz w:val="34"/>
          <w:lang w:bidi="ar-AE"/>
        </w:rPr>
      </w:pPr>
      <w:r w:rsidRPr="00AA6FBD">
        <w:rPr>
          <w:rFonts w:ascii="Sakkal Majalla" w:hAnsi="Sakkal Majalla"/>
          <w:b/>
          <w:bCs/>
          <w:color w:val="008080"/>
          <w:sz w:val="34"/>
          <w:rtl/>
        </w:rPr>
        <w:t>مكوّنات</w:t>
      </w:r>
      <w:r w:rsidRPr="00AA6FBD">
        <w:rPr>
          <w:rFonts w:ascii="Sakkal Majalla" w:hAnsi="Sakkal Majalla"/>
          <w:b/>
          <w:bCs/>
          <w:color w:val="008080"/>
          <w:sz w:val="34"/>
          <w:lang w:bidi="ar-AE"/>
        </w:rPr>
        <w:t xml:space="preserve"> Power BI </w:t>
      </w:r>
      <w:r w:rsidRPr="00AA6FBD">
        <w:rPr>
          <w:rFonts w:ascii="Sakkal Majalla" w:hAnsi="Sakkal Majalla"/>
          <w:b/>
          <w:bCs/>
          <w:color w:val="008080"/>
          <w:sz w:val="34"/>
          <w:rtl/>
        </w:rPr>
        <w:t>الرئيسية</w:t>
      </w:r>
      <w:r w:rsidRPr="00AA6FBD">
        <w:rPr>
          <w:rFonts w:ascii="Sakkal Majalla" w:hAnsi="Sakkal Majalla"/>
          <w:b/>
          <w:bCs/>
          <w:color w:val="008080"/>
          <w:sz w:val="34"/>
          <w:lang w:bidi="ar-AE"/>
        </w:rPr>
        <w:t>:</w:t>
      </w:r>
    </w:p>
    <w:p w14:paraId="63E40F12" w14:textId="210CFB35" w:rsidR="007168AD" w:rsidRPr="00AA6FBD" w:rsidRDefault="005A1044" w:rsidP="005A1044">
      <w:pPr>
        <w:jc w:val="left"/>
        <w:rPr>
          <w:rFonts w:ascii="Sakkal Majalla" w:hAnsi="Sakkal Majalla"/>
          <w:sz w:val="34"/>
          <w:lang w:bidi="ar-AE"/>
        </w:rPr>
      </w:pPr>
      <w:r w:rsidRPr="005A1044">
        <w:rPr>
          <w:rFonts w:ascii="Sakkal Majalla" w:hAnsi="Sakkal Majalla"/>
          <w:b/>
          <w:bCs/>
          <w:noProof/>
          <w:color w:val="C00000"/>
          <w:sz w:val="32"/>
          <w:szCs w:val="32"/>
          <w:lang w:bidi="ar-AE"/>
        </w:rPr>
        <w:drawing>
          <wp:anchor distT="0" distB="0" distL="114300" distR="114300" simplePos="0" relativeHeight="252896256" behindDoc="0" locked="0" layoutInCell="1" allowOverlap="1" wp14:anchorId="724BAB8F" wp14:editId="3E98809F">
            <wp:simplePos x="0" y="0"/>
            <wp:positionH relativeFrom="column">
              <wp:posOffset>-19050</wp:posOffset>
            </wp:positionH>
            <wp:positionV relativeFrom="paragraph">
              <wp:posOffset>75565</wp:posOffset>
            </wp:positionV>
            <wp:extent cx="838200" cy="838200"/>
            <wp:effectExtent l="0" t="0" r="0" b="0"/>
            <wp:wrapSquare wrapText="bothSides"/>
            <wp:docPr id="1892355010" name="Picture 14" descr="Microsoft Power BI Desktop - Features, Reviews &amp; Pricing (November 2025)">
              <a:extLst xmlns:a="http://schemas.openxmlformats.org/drawingml/2006/main">
                <a:ext uri="{FF2B5EF4-FFF2-40B4-BE49-F238E27FC236}">
                  <a16:creationId xmlns:a16="http://schemas.microsoft.com/office/drawing/2014/main" id="{7AAE2AF4-99E7-81DB-3908-E4EFB6D834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Microsoft Power BI Desktop - Features, Reviews &amp; Pricing (November 2025)">
                      <a:extLst>
                        <a:ext uri="{FF2B5EF4-FFF2-40B4-BE49-F238E27FC236}">
                          <a16:creationId xmlns:a16="http://schemas.microsoft.com/office/drawing/2014/main" id="{7AAE2AF4-99E7-81DB-3908-E4EFB6D83464}"/>
                        </a:ext>
                      </a:extLst>
                    </pic:cNvPr>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pic:spPr>
                </pic:pic>
              </a:graphicData>
            </a:graphic>
            <wp14:sizeRelH relativeFrom="margin">
              <wp14:pctWidth>0</wp14:pctWidth>
            </wp14:sizeRelH>
            <wp14:sizeRelV relativeFrom="margin">
              <wp14:pctHeight>0</wp14:pctHeight>
            </wp14:sizeRelV>
          </wp:anchor>
        </w:drawing>
      </w:r>
      <w:r w:rsidR="007168AD" w:rsidRPr="00AA6FBD">
        <w:rPr>
          <w:rFonts w:ascii="Sakkal Majalla" w:hAnsi="Sakkal Majalla"/>
          <w:b/>
          <w:bCs/>
          <w:color w:val="C00000"/>
          <w:sz w:val="34"/>
          <w:lang w:bidi="ar-AE"/>
        </w:rPr>
        <w:t>Power BI Desktop.</w:t>
      </w:r>
      <w:r w:rsidRPr="00AA6FBD">
        <w:rPr>
          <w:noProof/>
          <w:sz w:val="34"/>
        </w:rPr>
        <w:t xml:space="preserve"> </w:t>
      </w:r>
      <w:r w:rsidR="007168AD" w:rsidRPr="00AA6FBD">
        <w:rPr>
          <w:rFonts w:ascii="Sakkal Majalla" w:hAnsi="Sakkal Majalla"/>
          <w:sz w:val="34"/>
          <w:lang w:bidi="ar-AE"/>
        </w:rPr>
        <w:br/>
      </w:r>
      <w:r w:rsidR="007168AD" w:rsidRPr="00AA6FBD">
        <w:rPr>
          <w:rFonts w:ascii="Sakkal Majalla" w:hAnsi="Sakkal Majalla"/>
          <w:sz w:val="34"/>
          <w:rtl/>
        </w:rPr>
        <w:t>هو التطبيق المكتبي المجاني الذي يُستخدم لإنشاء التقارير ولوحات المعلومات. يحتوي على جميع الأدوات اللازمة لاستيراد البيانات ومعالجتها وتصميم التصوّرات البصرية</w:t>
      </w:r>
      <w:r w:rsidR="007168AD" w:rsidRPr="00AA6FBD">
        <w:rPr>
          <w:rFonts w:ascii="Sakkal Majalla" w:hAnsi="Sakkal Majalla"/>
          <w:sz w:val="34"/>
          <w:lang w:bidi="ar-AE"/>
        </w:rPr>
        <w:t>.</w:t>
      </w:r>
    </w:p>
    <w:p w14:paraId="3F231A34" w14:textId="64A17C36" w:rsidR="007168AD" w:rsidRPr="00AA6FBD" w:rsidRDefault="005A1044" w:rsidP="005A1044">
      <w:pPr>
        <w:jc w:val="left"/>
        <w:rPr>
          <w:rFonts w:ascii="Sakkal Majalla" w:hAnsi="Sakkal Majalla"/>
          <w:sz w:val="34"/>
          <w:lang w:bidi="ar-AE"/>
        </w:rPr>
      </w:pPr>
      <w:r w:rsidRPr="005A1044">
        <w:rPr>
          <w:rFonts w:ascii="Sakkal Majalla" w:hAnsi="Sakkal Majalla"/>
          <w:b/>
          <w:bCs/>
          <w:noProof/>
          <w:color w:val="C00000"/>
          <w:sz w:val="32"/>
          <w:szCs w:val="32"/>
          <w:lang w:bidi="ar-AE"/>
        </w:rPr>
        <w:drawing>
          <wp:anchor distT="0" distB="0" distL="114300" distR="114300" simplePos="0" relativeHeight="252897280" behindDoc="0" locked="0" layoutInCell="1" allowOverlap="1" wp14:anchorId="13A6A3DD" wp14:editId="6B15CE4E">
            <wp:simplePos x="0" y="0"/>
            <wp:positionH relativeFrom="column">
              <wp:posOffset>-50800</wp:posOffset>
            </wp:positionH>
            <wp:positionV relativeFrom="paragraph">
              <wp:posOffset>144780</wp:posOffset>
            </wp:positionV>
            <wp:extent cx="1162050" cy="653415"/>
            <wp:effectExtent l="0" t="0" r="0" b="0"/>
            <wp:wrapSquare wrapText="bothSides"/>
            <wp:docPr id="1040" name="Picture 16" descr="Power BI Service: convierte tus datos en decisiones ganadoras">
              <a:extLst xmlns:a="http://schemas.openxmlformats.org/drawingml/2006/main">
                <a:ext uri="{FF2B5EF4-FFF2-40B4-BE49-F238E27FC236}">
                  <a16:creationId xmlns:a16="http://schemas.microsoft.com/office/drawing/2014/main" id="{08B22086-5161-659B-B3D3-B1FCF3683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Power BI Service: convierte tus datos en decisiones ganadoras">
                      <a:extLst>
                        <a:ext uri="{FF2B5EF4-FFF2-40B4-BE49-F238E27FC236}">
                          <a16:creationId xmlns:a16="http://schemas.microsoft.com/office/drawing/2014/main" id="{08B22086-5161-659B-B3D3-B1FCF3683D3E}"/>
                        </a:ext>
                      </a:extLst>
                    </pic:cNvPr>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162050" cy="653415"/>
                    </a:xfrm>
                    <a:prstGeom prst="rect">
                      <a:avLst/>
                    </a:prstGeom>
                    <a:noFill/>
                  </pic:spPr>
                </pic:pic>
              </a:graphicData>
            </a:graphic>
            <wp14:sizeRelH relativeFrom="margin">
              <wp14:pctWidth>0</wp14:pctWidth>
            </wp14:sizeRelH>
            <wp14:sizeRelV relativeFrom="margin">
              <wp14:pctHeight>0</wp14:pctHeight>
            </wp14:sizeRelV>
          </wp:anchor>
        </w:drawing>
      </w:r>
      <w:r w:rsidR="007168AD" w:rsidRPr="00AA6FBD">
        <w:rPr>
          <w:rFonts w:ascii="Sakkal Majalla" w:hAnsi="Sakkal Majalla"/>
          <w:b/>
          <w:bCs/>
          <w:color w:val="C00000"/>
          <w:sz w:val="34"/>
          <w:lang w:bidi="ar-AE"/>
        </w:rPr>
        <w:t>Power BI Service.</w:t>
      </w:r>
      <w:r w:rsidRPr="00AA6FBD">
        <w:rPr>
          <w:noProof/>
          <w:sz w:val="34"/>
        </w:rPr>
        <w:t xml:space="preserve"> </w:t>
      </w:r>
      <w:r w:rsidR="007168AD" w:rsidRPr="00AA6FBD">
        <w:rPr>
          <w:rFonts w:ascii="Sakkal Majalla" w:hAnsi="Sakkal Majalla"/>
          <w:color w:val="C00000"/>
          <w:sz w:val="34"/>
          <w:lang w:bidi="ar-AE"/>
        </w:rPr>
        <w:br/>
      </w:r>
      <w:r w:rsidR="007168AD" w:rsidRPr="00AA6FBD">
        <w:rPr>
          <w:rFonts w:ascii="Sakkal Majalla" w:hAnsi="Sakkal Majalla"/>
          <w:sz w:val="34"/>
          <w:rtl/>
        </w:rPr>
        <w:t>هي الخدمة السحابية التي تتيح مشاركة التقارير والتعاون عليها. يمكن من خلالها نشر التقارير وإنشاء لوحات معلومات يمكن الوصول إليها من أيّ مكان</w:t>
      </w:r>
      <w:r w:rsidR="007168AD" w:rsidRPr="00AA6FBD">
        <w:rPr>
          <w:rFonts w:ascii="Sakkal Majalla" w:hAnsi="Sakkal Majalla"/>
          <w:sz w:val="34"/>
          <w:lang w:bidi="ar-AE"/>
        </w:rPr>
        <w:t>.</w:t>
      </w:r>
    </w:p>
    <w:p w14:paraId="40B10F9D" w14:textId="37FFCADA" w:rsidR="007168AD" w:rsidRPr="00AA6FBD" w:rsidRDefault="005A1044" w:rsidP="005A1044">
      <w:pPr>
        <w:jc w:val="left"/>
        <w:rPr>
          <w:rFonts w:ascii="Sakkal Majalla" w:hAnsi="Sakkal Majalla"/>
          <w:sz w:val="34"/>
          <w:lang w:bidi="ar-AE"/>
        </w:rPr>
      </w:pPr>
      <w:r w:rsidRPr="005A1044">
        <w:rPr>
          <w:rFonts w:ascii="Sakkal Majalla" w:hAnsi="Sakkal Majalla"/>
          <w:b/>
          <w:bCs/>
          <w:noProof/>
          <w:color w:val="C00000"/>
          <w:sz w:val="32"/>
          <w:szCs w:val="32"/>
          <w:lang w:bidi="ar-AE"/>
        </w:rPr>
        <w:drawing>
          <wp:anchor distT="0" distB="0" distL="114300" distR="114300" simplePos="0" relativeHeight="252898304" behindDoc="0" locked="0" layoutInCell="1" allowOverlap="1" wp14:anchorId="67405FB2" wp14:editId="5AC3B0D0">
            <wp:simplePos x="0" y="0"/>
            <wp:positionH relativeFrom="column">
              <wp:posOffset>0</wp:posOffset>
            </wp:positionH>
            <wp:positionV relativeFrom="paragraph">
              <wp:posOffset>88793</wp:posOffset>
            </wp:positionV>
            <wp:extent cx="798195" cy="924560"/>
            <wp:effectExtent l="0" t="0" r="1905" b="8890"/>
            <wp:wrapSquare wrapText="bothSides"/>
            <wp:docPr id="1042" name="Picture 18" descr="Get started with the Power BI mobile app on Android devices - Power BI |  Microsoft Learn">
              <a:extLst xmlns:a="http://schemas.openxmlformats.org/drawingml/2006/main">
                <a:ext uri="{FF2B5EF4-FFF2-40B4-BE49-F238E27FC236}">
                  <a16:creationId xmlns:a16="http://schemas.microsoft.com/office/drawing/2014/main" id="{02A8E611-5D40-451C-43D9-9DDAD778DF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8" descr="Get started with the Power BI mobile app on Android devices - Power BI |  Microsoft Learn">
                      <a:extLst>
                        <a:ext uri="{FF2B5EF4-FFF2-40B4-BE49-F238E27FC236}">
                          <a16:creationId xmlns:a16="http://schemas.microsoft.com/office/drawing/2014/main" id="{02A8E611-5D40-451C-43D9-9DDAD778DFB5}"/>
                        </a:ext>
                      </a:extLst>
                    </pic:cNvPr>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98195" cy="92456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7168AD" w:rsidRPr="00AA6FBD">
        <w:rPr>
          <w:rFonts w:ascii="Sakkal Majalla" w:hAnsi="Sakkal Majalla"/>
          <w:b/>
          <w:bCs/>
          <w:color w:val="C00000"/>
          <w:sz w:val="34"/>
          <w:lang w:bidi="ar-AE"/>
        </w:rPr>
        <w:t>Power BI Mobile.</w:t>
      </w:r>
      <w:r w:rsidRPr="00AA6FBD">
        <w:rPr>
          <w:noProof/>
          <w:sz w:val="34"/>
        </w:rPr>
        <w:t xml:space="preserve"> </w:t>
      </w:r>
      <w:r w:rsidR="007168AD" w:rsidRPr="00AA6FBD">
        <w:rPr>
          <w:rFonts w:ascii="Sakkal Majalla" w:hAnsi="Sakkal Majalla"/>
          <w:color w:val="C00000"/>
          <w:sz w:val="34"/>
          <w:lang w:bidi="ar-AE"/>
        </w:rPr>
        <w:br/>
      </w:r>
      <w:r w:rsidR="007168AD" w:rsidRPr="00AA6FBD">
        <w:rPr>
          <w:rFonts w:ascii="Sakkal Majalla" w:hAnsi="Sakkal Majalla"/>
          <w:sz w:val="34"/>
          <w:rtl/>
        </w:rPr>
        <w:t>تطبيقات الهاتف المحمول التي تتيح الوصول إلى التقارير ولوحات المعلومات أثناء التنقّل على أجهزة</w:t>
      </w:r>
      <w:r w:rsidR="007168AD" w:rsidRPr="00AA6FBD">
        <w:rPr>
          <w:rFonts w:ascii="Sakkal Majalla" w:hAnsi="Sakkal Majalla"/>
          <w:sz w:val="34"/>
          <w:lang w:bidi="ar-AE"/>
        </w:rPr>
        <w:t xml:space="preserve"> iOS </w:t>
      </w:r>
      <w:r w:rsidR="007168AD" w:rsidRPr="00AA6FBD">
        <w:rPr>
          <w:rFonts w:ascii="Sakkal Majalla" w:hAnsi="Sakkal Majalla"/>
          <w:sz w:val="34"/>
          <w:rtl/>
        </w:rPr>
        <w:t>و</w:t>
      </w:r>
      <w:r w:rsidR="007168AD" w:rsidRPr="00AA6FBD">
        <w:rPr>
          <w:rFonts w:ascii="Sakkal Majalla" w:hAnsi="Sakkal Majalla"/>
          <w:sz w:val="34"/>
          <w:lang w:bidi="ar-AE"/>
        </w:rPr>
        <w:t xml:space="preserve">Android </w:t>
      </w:r>
      <w:r w:rsidR="007168AD" w:rsidRPr="00AA6FBD">
        <w:rPr>
          <w:rFonts w:ascii="Sakkal Majalla" w:hAnsi="Sakkal Majalla"/>
          <w:sz w:val="34"/>
          <w:rtl/>
        </w:rPr>
        <w:t>و</w:t>
      </w:r>
      <w:r w:rsidR="007168AD" w:rsidRPr="00AA6FBD">
        <w:rPr>
          <w:rFonts w:ascii="Sakkal Majalla" w:hAnsi="Sakkal Majalla"/>
          <w:sz w:val="34"/>
          <w:lang w:bidi="ar-AE"/>
        </w:rPr>
        <w:t>Windows</w:t>
      </w:r>
    </w:p>
    <w:p w14:paraId="63B0C1E4" w14:textId="77777777" w:rsidR="007168AD" w:rsidRDefault="007168AD" w:rsidP="007168AD">
      <w:pPr>
        <w:rPr>
          <w:rFonts w:ascii="Sakkal Majalla" w:hAnsi="Sakkal Majalla"/>
          <w:sz w:val="32"/>
          <w:szCs w:val="32"/>
          <w:lang w:bidi="ar-AE"/>
        </w:rPr>
      </w:pPr>
    </w:p>
    <w:p w14:paraId="3A3401FE" w14:textId="021E85D1" w:rsidR="007168AD" w:rsidRDefault="007168AD" w:rsidP="00AA6FBD">
      <w:pPr>
        <w:rPr>
          <w:rFonts w:ascii="Sakkal Majalla" w:hAnsi="Sakkal Majalla"/>
          <w:sz w:val="32"/>
          <w:szCs w:val="32"/>
          <w:lang w:bidi="ar-AE"/>
        </w:rPr>
      </w:pPr>
      <w:r>
        <w:rPr>
          <w:noProof/>
        </w:rPr>
        <w:lastRenderedPageBreak/>
        <w:drawing>
          <wp:inline distT="0" distB="0" distL="0" distR="0" wp14:anchorId="1A11E337" wp14:editId="3B466635">
            <wp:extent cx="5731510" cy="2865755"/>
            <wp:effectExtent l="0" t="0" r="2540" b="0"/>
            <wp:docPr id="360153913" name="Picture 2" descr="أجزاء Power 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أجزاء Power BI"/>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783D2E4F" w14:textId="77777777" w:rsidR="007168AD" w:rsidRPr="00AA6FBD" w:rsidRDefault="007168AD">
      <w:pPr>
        <w:numPr>
          <w:ilvl w:val="0"/>
          <w:numId w:val="79"/>
        </w:numPr>
        <w:spacing w:after="160" w:line="278" w:lineRule="auto"/>
        <w:contextualSpacing/>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t xml:space="preserve">ماذا يمكنني أن أفعل مع خدمة </w:t>
      </w:r>
      <w:r w:rsidRPr="00AA6FBD">
        <w:rPr>
          <w:rFonts w:ascii="Sakkal Majalla" w:eastAsiaTheme="minorEastAsia" w:hAnsi="Sakkal Majalla"/>
          <w:b/>
          <w:bCs/>
          <w:color w:val="FF0000"/>
          <w:kern w:val="2"/>
          <w:sz w:val="34"/>
        </w:rPr>
        <w:t>Power BI</w:t>
      </w:r>
      <w:r w:rsidRPr="00AA6FBD">
        <w:rPr>
          <w:rFonts w:ascii="Sakkal Majalla" w:eastAsiaTheme="minorEastAsia" w:hAnsi="Sakkal Majalla"/>
          <w:b/>
          <w:bCs/>
          <w:color w:val="FF0000"/>
          <w:kern w:val="2"/>
          <w:sz w:val="34"/>
          <w:rtl/>
        </w:rPr>
        <w:t xml:space="preserve"> كمستهلك</w:t>
      </w:r>
      <w:r w:rsidRPr="00AA6FBD">
        <w:rPr>
          <w:rFonts w:ascii="Sakkal Majalla" w:eastAsiaTheme="minorEastAsia" w:hAnsi="Sakkal Majalla" w:hint="cs"/>
          <w:b/>
          <w:bCs/>
          <w:color w:val="FF0000"/>
          <w:kern w:val="2"/>
          <w:sz w:val="34"/>
          <w:rtl/>
        </w:rPr>
        <w:t>:</w:t>
      </w:r>
    </w:p>
    <w:p w14:paraId="5E268003"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نحن جميعًا نعيش في ثقافة البيانات حيث ينبغي أن تستند قرارات الأعمال التجارية إلى الحقائق، وليس إلى الآراء. نحن بحاجة إلى بيانات لمساعدتنا على اتخاذ هذه القرارات</w:t>
      </w:r>
      <w:r w:rsidRPr="00AA6FBD">
        <w:rPr>
          <w:rFonts w:ascii="Sakkal Majalla" w:eastAsiaTheme="minorEastAsia" w:hAnsi="Sakkal Majalla"/>
          <w:kern w:val="2"/>
          <w:sz w:val="34"/>
        </w:rPr>
        <w:t>.</w:t>
      </w:r>
    </w:p>
    <w:p w14:paraId="0609E1EA"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كل يوم، يرسل لك الزملاء جميع أنواع البيانات، من التقارير إلى جداول البيانات، ورسائل البريد الإلكتروني التي تحتوي على مخططات، وحتى النشرات المطبوعة. مع تراكم البيانات، تصبح مهمة العثور بسرعة على ما تحتاجه، عندما تحتاج إليه، أكثر صعوبة. يزيد وجود الكثير البيانات من خطر عدم استخدام أحدث المعلومات</w:t>
      </w:r>
      <w:r w:rsidRPr="00AA6FBD">
        <w:rPr>
          <w:rFonts w:ascii="Sakkal Majalla" w:eastAsiaTheme="minorEastAsia" w:hAnsi="Sakkal Majalla"/>
          <w:kern w:val="2"/>
          <w:sz w:val="34"/>
        </w:rPr>
        <w:t>.</w:t>
      </w:r>
    </w:p>
    <w:p w14:paraId="442C73EC" w14:textId="77777777" w:rsidR="007168AD" w:rsidRPr="00AA6FBD" w:rsidRDefault="007168AD" w:rsidP="007168AD">
      <w:pPr>
        <w:spacing w:line="278" w:lineRule="auto"/>
        <w:rPr>
          <w:rFonts w:ascii="Sakkal Majalla" w:eastAsiaTheme="minorEastAsia" w:hAnsi="Sakkal Majalla"/>
          <w:kern w:val="2"/>
          <w:sz w:val="34"/>
          <w:rtl/>
        </w:rPr>
      </w:pPr>
    </w:p>
    <w:p w14:paraId="7867FB20"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يمكن أن يساعد</w:t>
      </w:r>
      <w:r w:rsidRPr="00AA6FBD">
        <w:rPr>
          <w:rFonts w:ascii="Sakkal Majalla" w:eastAsiaTheme="minorEastAsia" w:hAnsi="Sakkal Majalla"/>
          <w:kern w:val="2"/>
          <w:sz w:val="34"/>
        </w:rPr>
        <w:t xml:space="preserve"> Power BI </w:t>
      </w:r>
      <w:r w:rsidRPr="00AA6FBD">
        <w:rPr>
          <w:rFonts w:ascii="Sakkal Majalla" w:eastAsiaTheme="minorEastAsia" w:hAnsi="Sakkal Majalla"/>
          <w:kern w:val="2"/>
          <w:sz w:val="34"/>
          <w:rtl/>
        </w:rPr>
        <w:t>في جعل عملك أسهل وأكثر فعالية في نفس الوقت من خلال تحويل كل تلك البيانات إلى مخططات ورسومات بيانية لمساعدتك في عرض البيانات بطريقة مفيدة</w:t>
      </w:r>
      <w:r w:rsidRPr="00AA6FBD">
        <w:rPr>
          <w:rFonts w:ascii="Sakkal Majalla" w:eastAsiaTheme="minorEastAsia" w:hAnsi="Sakkal Majalla"/>
          <w:kern w:val="2"/>
          <w:sz w:val="34"/>
        </w:rPr>
        <w:t>.</w:t>
      </w:r>
    </w:p>
    <w:p w14:paraId="4819E506" w14:textId="77777777" w:rsidR="007168AD" w:rsidRPr="00D517D1" w:rsidRDefault="007168AD" w:rsidP="007168AD">
      <w:pPr>
        <w:spacing w:line="278" w:lineRule="auto"/>
        <w:rPr>
          <w:rFonts w:ascii="Sakkal Majalla" w:eastAsiaTheme="minorEastAsia" w:hAnsi="Sakkal Majalla"/>
          <w:kern w:val="2"/>
          <w:sz w:val="32"/>
          <w:szCs w:val="32"/>
          <w:rtl/>
        </w:rPr>
      </w:pPr>
      <w:r w:rsidRPr="00D517D1">
        <w:rPr>
          <w:rFonts w:eastAsiaTheme="minorEastAsia"/>
          <w:noProof/>
          <w:kern w:val="2"/>
          <w:sz w:val="24"/>
          <w:szCs w:val="24"/>
        </w:rPr>
        <w:drawing>
          <wp:inline distT="0" distB="0" distL="0" distR="0" wp14:anchorId="16CBE60F" wp14:editId="27458905">
            <wp:extent cx="5731510" cy="1610995"/>
            <wp:effectExtent l="0" t="0" r="2540" b="8255"/>
            <wp:docPr id="567497192" name="Picture 1" descr="صورة تعرض تحميل زائد للبيانات مع التقارير والمخططات والبريد الإلكتروني وجداول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صورة تعرض تحميل زائد للبيانات مع التقارير والمخططات والبريد الإلكتروني وجداول البيانات."/>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31510" cy="1610995"/>
                    </a:xfrm>
                    <a:prstGeom prst="rect">
                      <a:avLst/>
                    </a:prstGeom>
                    <a:noFill/>
                    <a:ln>
                      <a:noFill/>
                    </a:ln>
                  </pic:spPr>
                </pic:pic>
              </a:graphicData>
            </a:graphic>
          </wp:inline>
        </w:drawing>
      </w:r>
    </w:p>
    <w:p w14:paraId="2473EE53"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يمكنك عرض تفاصيل البيانات من المرئيات الملونة والمقنعة بدلاً من مجرد القوائم والجداول.</w:t>
      </w:r>
    </w:p>
    <w:p w14:paraId="0E8AA326" w14:textId="77777777" w:rsidR="007168AD" w:rsidRPr="00D517D1" w:rsidRDefault="007168AD" w:rsidP="007168AD">
      <w:pPr>
        <w:spacing w:line="278" w:lineRule="auto"/>
        <w:rPr>
          <w:rFonts w:ascii="Sakkal Majalla" w:eastAsiaTheme="minorEastAsia" w:hAnsi="Sakkal Majalla"/>
          <w:kern w:val="2"/>
          <w:sz w:val="32"/>
          <w:szCs w:val="32"/>
          <w:rtl/>
        </w:rPr>
      </w:pPr>
      <w:r w:rsidRPr="00D517D1">
        <w:rPr>
          <w:rFonts w:eastAsiaTheme="minorEastAsia"/>
          <w:noProof/>
          <w:kern w:val="2"/>
          <w:sz w:val="24"/>
          <w:szCs w:val="24"/>
        </w:rPr>
        <w:lastRenderedPageBreak/>
        <w:drawing>
          <wp:inline distT="0" distB="0" distL="0" distR="0" wp14:anchorId="31A647CE" wp14:editId="531D6C26">
            <wp:extent cx="5731510" cy="2663190"/>
            <wp:effectExtent l="0" t="0" r="2540" b="3810"/>
            <wp:docPr id="301522644" name="Picture 2" descr="صورة Power BI على كمبيوتر وجهاز لوحي وهات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صورة Power BI على كمبيوتر وجهاز لوحي وهاتف."/>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31510" cy="2663190"/>
                    </a:xfrm>
                    <a:prstGeom prst="rect">
                      <a:avLst/>
                    </a:prstGeom>
                    <a:noFill/>
                    <a:ln>
                      <a:noFill/>
                    </a:ln>
                  </pic:spPr>
                </pic:pic>
              </a:graphicData>
            </a:graphic>
          </wp:inline>
        </w:drawing>
      </w:r>
    </w:p>
    <w:p w14:paraId="0E0D8111" w14:textId="77777777" w:rsidR="000D7AAA" w:rsidRDefault="000D7AAA" w:rsidP="007168AD">
      <w:pPr>
        <w:spacing w:line="278" w:lineRule="auto"/>
        <w:rPr>
          <w:rFonts w:ascii="Sakkal Majalla" w:eastAsiaTheme="minorEastAsia" w:hAnsi="Sakkal Majalla"/>
          <w:kern w:val="2"/>
          <w:sz w:val="34"/>
          <w:rtl/>
        </w:rPr>
      </w:pPr>
    </w:p>
    <w:p w14:paraId="77A196BC" w14:textId="78F5F038" w:rsidR="007168A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يمكنك أنت وزملاءك العمل من نفس لوحات المعلومات والتقارير الموثوق بها من مستعرض أو جهاز محمول. نظرًا إلى أن البيانات تتحدث تلقائيًا، فأنت تعمل دائمًا مع المحتوى الأحدث.</w:t>
      </w:r>
    </w:p>
    <w:p w14:paraId="4CC9E8D4" w14:textId="77777777" w:rsidR="000D7AAA" w:rsidRPr="00AA6FBD" w:rsidRDefault="000D7AAA" w:rsidP="007168AD">
      <w:pPr>
        <w:spacing w:line="278" w:lineRule="auto"/>
        <w:rPr>
          <w:rFonts w:ascii="Sakkal Majalla" w:eastAsiaTheme="minorEastAsia" w:hAnsi="Sakkal Majalla"/>
          <w:kern w:val="2"/>
          <w:sz w:val="34"/>
          <w:rtl/>
        </w:rPr>
      </w:pPr>
    </w:p>
    <w:p w14:paraId="0D209167" w14:textId="77777777" w:rsidR="007168AD" w:rsidRPr="00D517D1" w:rsidRDefault="007168AD" w:rsidP="007168AD">
      <w:pPr>
        <w:spacing w:line="278" w:lineRule="auto"/>
        <w:rPr>
          <w:rFonts w:ascii="Sakkal Majalla" w:eastAsiaTheme="minorEastAsia" w:hAnsi="Sakkal Majalla"/>
          <w:kern w:val="2"/>
          <w:sz w:val="32"/>
          <w:szCs w:val="32"/>
          <w:rtl/>
        </w:rPr>
      </w:pPr>
      <w:r w:rsidRPr="00D517D1">
        <w:rPr>
          <w:rFonts w:eastAsiaTheme="minorEastAsia"/>
          <w:noProof/>
          <w:kern w:val="2"/>
          <w:sz w:val="24"/>
          <w:szCs w:val="24"/>
        </w:rPr>
        <w:drawing>
          <wp:inline distT="0" distB="0" distL="0" distR="0" wp14:anchorId="2ACABE21" wp14:editId="3EECC70A">
            <wp:extent cx="5731510" cy="1610995"/>
            <wp:effectExtent l="0" t="0" r="2540" b="8255"/>
            <wp:docPr id="1396393721" name="Picture 3" descr="صورة قنوات البيانات التي تم دمجها بواسطة Power B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صورة قنوات البيانات التي تم دمجها بواسطة Power B I."/>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731510" cy="1610995"/>
                    </a:xfrm>
                    <a:prstGeom prst="rect">
                      <a:avLst/>
                    </a:prstGeom>
                    <a:noFill/>
                    <a:ln>
                      <a:noFill/>
                    </a:ln>
                  </pic:spPr>
                </pic:pic>
              </a:graphicData>
            </a:graphic>
          </wp:inline>
        </w:drawing>
      </w:r>
    </w:p>
    <w:p w14:paraId="761CDF17" w14:textId="77777777" w:rsidR="000D7AAA" w:rsidRDefault="000D7AAA" w:rsidP="007168AD">
      <w:pPr>
        <w:spacing w:line="278" w:lineRule="auto"/>
        <w:rPr>
          <w:rFonts w:ascii="Sakkal Majalla" w:eastAsiaTheme="minorEastAsia" w:hAnsi="Sakkal Majalla"/>
          <w:kern w:val="2"/>
          <w:sz w:val="34"/>
          <w:rtl/>
        </w:rPr>
      </w:pPr>
    </w:p>
    <w:p w14:paraId="3576CD7F" w14:textId="371D323B"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علاوةً على ذلك، نظرًا إلى أن المحتوى ليس ثابتًا، يمكنك استكشاف بياناتك بشكل أكبر من خلال البحث عن الاتجاهات والتفاصيل وغيرها من المعلومات المهنية. تتيح لك الميزات سلهة الاستخدام لـ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 xml:space="preserve"> تقسيم المحتوى وحتى طرح الأسئلة باستخدام كلماتك الخاصة. اسمح لـ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 xml:space="preserve"> بمراقبة بياناتك من أجلك، وإرسال تنبيهات لك عندما تتغير البيانات فوق أو تحت الحد الذي قمت بتعيينه. تتوفر جميع بياناتك في أي وقت، سواء كان ذلك في السحابة أو بشكل محلي، من أي جهاز.</w:t>
      </w:r>
    </w:p>
    <w:p w14:paraId="29B65A01" w14:textId="77777777" w:rsidR="007168AD" w:rsidRDefault="007168AD" w:rsidP="007168AD">
      <w:pPr>
        <w:rPr>
          <w:rFonts w:ascii="Sakkal Majalla" w:hAnsi="Sakkal Majalla"/>
          <w:sz w:val="32"/>
          <w:szCs w:val="32"/>
        </w:rPr>
      </w:pPr>
    </w:p>
    <w:p w14:paraId="53A79C2C" w14:textId="77777777" w:rsidR="007168AD" w:rsidRPr="00AA6FBD" w:rsidRDefault="007168AD">
      <w:pPr>
        <w:keepNext/>
        <w:pageBreakBefore/>
        <w:numPr>
          <w:ilvl w:val="0"/>
          <w:numId w:val="79"/>
        </w:numPr>
        <w:spacing w:after="160" w:line="278" w:lineRule="auto"/>
        <w:contextualSpacing/>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lastRenderedPageBreak/>
        <w:t xml:space="preserve">استكشاف </w:t>
      </w:r>
      <w:r w:rsidRPr="00AA6FBD">
        <w:rPr>
          <w:rFonts w:ascii="Sakkal Majalla" w:eastAsiaTheme="minorEastAsia" w:hAnsi="Sakkal Majalla"/>
          <w:b/>
          <w:bCs/>
          <w:color w:val="FF0000"/>
          <w:kern w:val="2"/>
          <w:sz w:val="34"/>
        </w:rPr>
        <w:t>Power BI Desktop</w:t>
      </w:r>
      <w:r w:rsidRPr="00AA6FBD">
        <w:rPr>
          <w:rFonts w:ascii="Sakkal Majalla" w:eastAsiaTheme="minorEastAsia" w:hAnsi="Sakkal Majalla" w:hint="cs"/>
          <w:b/>
          <w:bCs/>
          <w:color w:val="FF0000"/>
          <w:kern w:val="2"/>
          <w:sz w:val="34"/>
          <w:rtl/>
        </w:rPr>
        <w:t>:</w:t>
      </w:r>
    </w:p>
    <w:p w14:paraId="601F2C95"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إن فكرة بناء التقارير وتبادلها مفهوم مجرد. سيكون من المنطقي أكثر إذا قمت باستكشاف</w:t>
      </w:r>
      <w:r w:rsidRPr="00AA6FBD">
        <w:rPr>
          <w:rFonts w:ascii="Sakkal Majalla" w:eastAsiaTheme="minorEastAsia" w:hAnsi="Sakkal Majalla"/>
          <w:kern w:val="2"/>
          <w:sz w:val="34"/>
        </w:rPr>
        <w:t xml:space="preserve"> Power BI Desktop </w:t>
      </w:r>
      <w:r w:rsidRPr="00AA6FBD">
        <w:rPr>
          <w:rFonts w:ascii="Sakkal Majalla" w:eastAsiaTheme="minorEastAsia" w:hAnsi="Sakkal Majalla"/>
          <w:kern w:val="2"/>
          <w:sz w:val="34"/>
          <w:rtl/>
        </w:rPr>
        <w:t>بالتدريب العملي. الخطوة الأولى هي بدء تشغيل واجهة المستخدم</w:t>
      </w:r>
      <w:r w:rsidRPr="00AA6FBD">
        <w:rPr>
          <w:rFonts w:ascii="Sakkal Majalla" w:eastAsiaTheme="minorEastAsia" w:hAnsi="Sakkal Majalla"/>
          <w:kern w:val="2"/>
          <w:sz w:val="34"/>
        </w:rPr>
        <w:t xml:space="preserve"> (UI) </w:t>
      </w:r>
      <w:r w:rsidRPr="00AA6FBD">
        <w:rPr>
          <w:rFonts w:ascii="Sakkal Majalla" w:eastAsiaTheme="minorEastAsia" w:hAnsi="Sakkal Majalla"/>
          <w:kern w:val="2"/>
          <w:sz w:val="34"/>
          <w:rtl/>
        </w:rPr>
        <w:t>واستكشافها</w:t>
      </w:r>
      <w:r w:rsidRPr="00AA6FBD">
        <w:rPr>
          <w:rFonts w:ascii="Sakkal Majalla" w:eastAsiaTheme="minorEastAsia" w:hAnsi="Sakkal Majalla"/>
          <w:kern w:val="2"/>
          <w:sz w:val="34"/>
        </w:rPr>
        <w:t>.</w:t>
      </w:r>
    </w:p>
    <w:p w14:paraId="26FE3FD9"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في هذه الوحدة ستتعلم</w:t>
      </w:r>
      <w:r w:rsidRPr="00AA6FBD">
        <w:rPr>
          <w:rFonts w:ascii="Sakkal Majalla" w:eastAsiaTheme="minorEastAsia" w:hAnsi="Sakkal Majalla"/>
          <w:kern w:val="2"/>
          <w:sz w:val="34"/>
        </w:rPr>
        <w:t>:</w:t>
      </w:r>
    </w:p>
    <w:p w14:paraId="02E43B02" w14:textId="1ED4763D" w:rsidR="007168AD" w:rsidRPr="00AA6FBD" w:rsidRDefault="007168AD">
      <w:pPr>
        <w:numPr>
          <w:ilvl w:val="0"/>
          <w:numId w:val="80"/>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بدء تشغيل</w:t>
      </w:r>
      <w:r w:rsidRPr="00AA6FBD">
        <w:rPr>
          <w:rFonts w:ascii="Sakkal Majalla" w:eastAsiaTheme="minorEastAsia" w:hAnsi="Sakkal Majalla"/>
          <w:kern w:val="2"/>
          <w:sz w:val="34"/>
        </w:rPr>
        <w:t xml:space="preserve"> Power BI Desktop</w:t>
      </w:r>
      <w:r w:rsidR="00AA6FBD">
        <w:rPr>
          <w:rFonts w:ascii="Sakkal Majalla" w:eastAsiaTheme="minorEastAsia" w:hAnsi="Sakkal Majalla" w:hint="cs"/>
          <w:kern w:val="2"/>
          <w:sz w:val="34"/>
          <w:rtl/>
        </w:rPr>
        <w:t>.</w:t>
      </w:r>
    </w:p>
    <w:p w14:paraId="08B860AB" w14:textId="77777777" w:rsidR="007168AD" w:rsidRDefault="007168AD">
      <w:pPr>
        <w:numPr>
          <w:ilvl w:val="0"/>
          <w:numId w:val="80"/>
        </w:numPr>
        <w:spacing w:after="160" w:line="278" w:lineRule="auto"/>
        <w:contextualSpacing/>
        <w:rPr>
          <w:rFonts w:ascii="Sakkal Majalla" w:eastAsiaTheme="minorEastAsia" w:hAnsi="Sakkal Majalla"/>
          <w:kern w:val="2"/>
          <w:sz w:val="34"/>
        </w:rPr>
      </w:pPr>
      <w:r w:rsidRPr="00AA6FBD">
        <w:rPr>
          <w:rFonts w:ascii="Sakkal Majalla" w:eastAsiaTheme="minorEastAsia" w:hAnsi="Sakkal Majalla"/>
          <w:kern w:val="2"/>
          <w:sz w:val="34"/>
          <w:rtl/>
        </w:rPr>
        <w:t>استكشاف واجهة المستخدم.</w:t>
      </w:r>
    </w:p>
    <w:p w14:paraId="4FA07D55" w14:textId="77777777" w:rsidR="000D7AAA" w:rsidRPr="00AA6FBD" w:rsidRDefault="000D7AAA" w:rsidP="000D7AAA">
      <w:pPr>
        <w:spacing w:after="160" w:line="278" w:lineRule="auto"/>
        <w:contextualSpacing/>
        <w:rPr>
          <w:rFonts w:ascii="Sakkal Majalla" w:eastAsiaTheme="minorEastAsia" w:hAnsi="Sakkal Majalla"/>
          <w:kern w:val="2"/>
          <w:sz w:val="34"/>
        </w:rPr>
      </w:pPr>
    </w:p>
    <w:p w14:paraId="246148A8"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eastAsiaTheme="minorEastAsia"/>
          <w:noProof/>
          <w:kern w:val="2"/>
          <w:sz w:val="34"/>
        </w:rPr>
        <w:drawing>
          <wp:inline distT="0" distB="0" distL="0" distR="0" wp14:anchorId="1C9C9650" wp14:editId="3E3F4012">
            <wp:extent cx="5731510" cy="2317115"/>
            <wp:effectExtent l="0" t="0" r="2540" b="6985"/>
            <wp:docPr id="1881921628" name="Picture 1" descr="تناقش هذه الصفحة &quot;بدء تشغيل واجهة المستخدم Power BI واستكشافها&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ناقش هذه الصفحة &quot;بدء تشغيل واجهة المستخدم Power BI واستكشافها&quot;."/>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731510" cy="2317115"/>
                    </a:xfrm>
                    <a:prstGeom prst="rect">
                      <a:avLst/>
                    </a:prstGeom>
                    <a:noFill/>
                    <a:ln>
                      <a:noFill/>
                    </a:ln>
                  </pic:spPr>
                </pic:pic>
              </a:graphicData>
            </a:graphic>
          </wp:inline>
        </w:drawing>
      </w:r>
    </w:p>
    <w:p w14:paraId="432D18E8" w14:textId="77777777" w:rsidR="007168AD" w:rsidRPr="00AA6FBD" w:rsidRDefault="007168AD" w:rsidP="007168AD">
      <w:pPr>
        <w:spacing w:line="278" w:lineRule="auto"/>
        <w:jc w:val="lowKashida"/>
        <w:rPr>
          <w:rFonts w:ascii="Sakkal Majalla" w:eastAsiaTheme="minorEastAsia" w:hAnsi="Sakkal Majalla"/>
          <w:kern w:val="2"/>
          <w:sz w:val="34"/>
        </w:rPr>
      </w:pPr>
    </w:p>
    <w:p w14:paraId="34215C9A" w14:textId="77777777" w:rsidR="007168AD" w:rsidRPr="00AA6FBD" w:rsidRDefault="007168AD">
      <w:pPr>
        <w:keepNext/>
        <w:pageBreakBefore/>
        <w:numPr>
          <w:ilvl w:val="0"/>
          <w:numId w:val="79"/>
        </w:numPr>
        <w:spacing w:after="160" w:line="278" w:lineRule="auto"/>
        <w:contextualSpacing/>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lastRenderedPageBreak/>
        <w:t xml:space="preserve">فتح </w:t>
      </w:r>
      <w:r w:rsidRPr="00AA6FBD">
        <w:rPr>
          <w:rFonts w:ascii="Sakkal Majalla" w:eastAsiaTheme="minorEastAsia" w:hAnsi="Sakkal Majalla"/>
          <w:b/>
          <w:bCs/>
          <w:color w:val="FF0000"/>
          <w:kern w:val="2"/>
          <w:sz w:val="34"/>
        </w:rPr>
        <w:t>Power BI Desktop</w:t>
      </w:r>
    </w:p>
    <w:p w14:paraId="7EEA59B5"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عند تشغيل </w:t>
      </w:r>
      <w:r w:rsidRPr="00AA6FBD">
        <w:rPr>
          <w:rFonts w:ascii="Sakkal Majalla" w:eastAsiaTheme="minorEastAsia" w:hAnsi="Sakkal Majalla"/>
          <w:kern w:val="2"/>
          <w:sz w:val="34"/>
        </w:rPr>
        <w:t>Power BI Desktop</w:t>
      </w:r>
      <w:r w:rsidRPr="00AA6FBD">
        <w:rPr>
          <w:rFonts w:ascii="Sakkal Majalla" w:eastAsiaTheme="minorEastAsia" w:hAnsi="Sakkal Majalla"/>
          <w:kern w:val="2"/>
          <w:sz w:val="34"/>
          <w:rtl/>
        </w:rPr>
        <w:t>، سيظهر مربع حوار"البدء"، والذي يوفر ارتباطات مفيدة للمنتديات والمدونات ومقاطع الفيديو التمهيدية. أغلق مربع الحوار هذا الآن، ولكن احتفظ بتحديد خيار إظهار هذه الشاشة على بدء التشغيلحتى يمكنك استكشافها لاحقًا.</w:t>
      </w:r>
    </w:p>
    <w:p w14:paraId="7F8065D1" w14:textId="77777777" w:rsidR="007168AD" w:rsidRPr="00AA6FBD" w:rsidRDefault="007168AD">
      <w:pPr>
        <w:numPr>
          <w:ilvl w:val="0"/>
          <w:numId w:val="79"/>
        </w:numPr>
        <w:spacing w:after="160" w:line="278" w:lineRule="auto"/>
        <w:contextualSpacing/>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استكشاف بيئة إنشاء التقرير</w:t>
      </w:r>
      <w:r w:rsidRPr="00AA6FBD">
        <w:rPr>
          <w:rFonts w:ascii="Sakkal Majalla" w:eastAsiaTheme="minorEastAsia" w:hAnsi="Sakkal Majalla" w:hint="cs"/>
          <w:b/>
          <w:bCs/>
          <w:color w:val="FF0000"/>
          <w:kern w:val="2"/>
          <w:sz w:val="34"/>
          <w:rtl/>
        </w:rPr>
        <w:t>:</w:t>
      </w:r>
    </w:p>
    <w:p w14:paraId="7BCF06DF"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في </w:t>
      </w:r>
      <w:r w:rsidRPr="00AA6FBD">
        <w:rPr>
          <w:rFonts w:ascii="Sakkal Majalla" w:eastAsiaTheme="minorEastAsia" w:hAnsi="Sakkal Majalla"/>
          <w:kern w:val="2"/>
          <w:sz w:val="34"/>
        </w:rPr>
        <w:t>Power BI Desktop</w:t>
      </w:r>
      <w:r w:rsidRPr="00AA6FBD">
        <w:rPr>
          <w:rFonts w:ascii="Sakkal Majalla" w:eastAsiaTheme="minorEastAsia" w:hAnsi="Sakkal Majalla"/>
          <w:kern w:val="2"/>
          <w:sz w:val="34"/>
          <w:rtl/>
        </w:rPr>
        <w:t xml:space="preserve">، ستبدأ في إنشاء تقارير في طريقة 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سوف تعمل في خمسة مناطق رئيسية:</w:t>
      </w:r>
    </w:p>
    <w:p w14:paraId="50479445"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eastAsiaTheme="minorEastAsia"/>
          <w:noProof/>
          <w:kern w:val="2"/>
          <w:sz w:val="34"/>
        </w:rPr>
        <w:drawing>
          <wp:inline distT="0" distB="0" distL="0" distR="0" wp14:anchorId="1B89D78C" wp14:editId="2B2F9239">
            <wp:extent cx="5731510" cy="3525520"/>
            <wp:effectExtent l="0" t="0" r="2540" b="0"/>
            <wp:docPr id="1941877886" name="Picture 2" descr="المناطق الخمسة لعرض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مناطق الخمسة لعرض «Report»."/>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731510" cy="3525520"/>
                    </a:xfrm>
                    <a:prstGeom prst="rect">
                      <a:avLst/>
                    </a:prstGeom>
                    <a:noFill/>
                    <a:ln>
                      <a:noFill/>
                    </a:ln>
                  </pic:spPr>
                </pic:pic>
              </a:graphicData>
            </a:graphic>
          </wp:inline>
        </w:drawing>
      </w:r>
    </w:p>
    <w:p w14:paraId="650FED43"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الشريط</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يعرض المهام الشائعة المرتبطة بالتقارير والمرئيات</w:t>
      </w:r>
      <w:r w:rsidRPr="00AA6FBD">
        <w:rPr>
          <w:rFonts w:ascii="Sakkal Majalla" w:eastAsiaTheme="minorEastAsia" w:hAnsi="Sakkal Majalla"/>
          <w:kern w:val="2"/>
          <w:sz w:val="34"/>
        </w:rPr>
        <w:t>.</w:t>
      </w:r>
    </w:p>
    <w:p w14:paraId="2F0E0725"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طريقة عرض</w:t>
      </w:r>
      <w:r w:rsidRPr="00AA6FBD">
        <w:rPr>
          <w:rFonts w:ascii="Sakkal Majalla" w:eastAsiaTheme="minorEastAsia" w:hAnsi="Sakkal Majalla"/>
          <w:kern w:val="2"/>
          <w:sz w:val="34"/>
        </w:rPr>
        <w:t xml:space="preserve"> «Report» </w:t>
      </w:r>
      <w:r w:rsidRPr="00AA6FBD">
        <w:rPr>
          <w:rFonts w:ascii="Sakkal Majalla" w:eastAsiaTheme="minorEastAsia" w:hAnsi="Sakkal Majalla"/>
          <w:kern w:val="2"/>
          <w:sz w:val="34"/>
          <w:rtl/>
        </w:rPr>
        <w:t>أو اللوحةحيث يتم إنشاء المرئيات وترتيبها. يمكنك التبديل بين طرق عرض</w:t>
      </w:r>
      <w:r w:rsidRPr="00AA6FBD">
        <w:rPr>
          <w:rFonts w:ascii="Sakkal Majalla" w:eastAsiaTheme="minorEastAsia" w:hAnsi="Sakkal Majalla"/>
          <w:kern w:val="2"/>
          <w:sz w:val="34"/>
        </w:rPr>
        <w:t xml:space="preserve"> Report</w:t>
      </w:r>
      <w:r w:rsidRPr="00AA6FBD">
        <w:rPr>
          <w:rFonts w:ascii="Sakkal Majalla" w:eastAsiaTheme="minorEastAsia" w:hAnsi="Sakkal Majalla"/>
          <w:kern w:val="2"/>
          <w:sz w:val="34"/>
          <w:rtl/>
        </w:rPr>
        <w:t>و</w:t>
      </w:r>
      <w:r w:rsidRPr="00AA6FBD">
        <w:rPr>
          <w:rFonts w:ascii="Sakkal Majalla" w:eastAsiaTheme="minorEastAsia" w:hAnsi="Sakkal Majalla"/>
          <w:kern w:val="2"/>
          <w:sz w:val="34"/>
        </w:rPr>
        <w:t xml:space="preserve"> Data</w:t>
      </w:r>
      <w:r w:rsidRPr="00AA6FBD">
        <w:rPr>
          <w:rFonts w:ascii="Sakkal Majalla" w:eastAsiaTheme="minorEastAsia" w:hAnsi="Sakkal Majalla"/>
          <w:kern w:val="2"/>
          <w:sz w:val="34"/>
          <w:rtl/>
        </w:rPr>
        <w:t>و</w:t>
      </w:r>
      <w:r w:rsidRPr="00AA6FBD">
        <w:rPr>
          <w:rFonts w:ascii="Sakkal Majalla" w:eastAsiaTheme="minorEastAsia" w:hAnsi="Sakkal Majalla"/>
          <w:kern w:val="2"/>
          <w:sz w:val="34"/>
        </w:rPr>
        <w:t xml:space="preserve"> Model</w:t>
      </w:r>
      <w:r w:rsidRPr="00AA6FBD">
        <w:rPr>
          <w:rFonts w:ascii="Sakkal Majalla" w:eastAsiaTheme="minorEastAsia" w:hAnsi="Sakkal Majalla"/>
          <w:kern w:val="2"/>
          <w:sz w:val="34"/>
          <w:rtl/>
        </w:rPr>
        <w:t>عن طريق تحديد الرموز في العمود الأيمن</w:t>
      </w:r>
      <w:r w:rsidRPr="00AA6FBD">
        <w:rPr>
          <w:rFonts w:ascii="Sakkal Majalla" w:eastAsiaTheme="minorEastAsia" w:hAnsi="Sakkal Majalla"/>
          <w:kern w:val="2"/>
          <w:sz w:val="34"/>
        </w:rPr>
        <w:t>.</w:t>
      </w:r>
    </w:p>
    <w:p w14:paraId="4834EE2F"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علامة تبويب</w:t>
      </w:r>
      <w:r w:rsidRPr="00AA6FBD">
        <w:rPr>
          <w:rFonts w:ascii="Sakkal Majalla" w:eastAsiaTheme="minorEastAsia" w:hAnsi="Sakkal Majalla"/>
          <w:kern w:val="2"/>
          <w:sz w:val="34"/>
        </w:rPr>
        <w:t xml:space="preserve"> Pages- </w:t>
      </w:r>
      <w:r w:rsidRPr="00AA6FBD">
        <w:rPr>
          <w:rFonts w:ascii="Sakkal Majalla" w:eastAsiaTheme="minorEastAsia" w:hAnsi="Sakkal Majalla"/>
          <w:kern w:val="2"/>
          <w:sz w:val="34"/>
          <w:rtl/>
        </w:rPr>
        <w:t>تقع هذه المنطقة على طول الجزء السفلي من الصفحة، حيث يمكنك تحديد أو إضافة صفحة تقرير</w:t>
      </w:r>
      <w:r w:rsidRPr="00AA6FBD">
        <w:rPr>
          <w:rFonts w:ascii="Sakkal Majalla" w:eastAsiaTheme="minorEastAsia" w:hAnsi="Sakkal Majalla"/>
          <w:kern w:val="2"/>
          <w:sz w:val="34"/>
        </w:rPr>
        <w:t>.</w:t>
      </w:r>
    </w:p>
    <w:p w14:paraId="31A24F73" w14:textId="77777777" w:rsidR="007168AD" w:rsidRPr="00AA6FBD" w:rsidRDefault="007168AD">
      <w:pPr>
        <w:numPr>
          <w:ilvl w:val="0"/>
          <w:numId w:val="81"/>
        </w:numPr>
        <w:spacing w:after="160" w:line="278" w:lineRule="auto"/>
        <w:contextualSpacing/>
        <w:jc w:val="left"/>
        <w:rPr>
          <w:rFonts w:ascii="Sakkal Majalla" w:eastAsiaTheme="minorEastAsia" w:hAnsi="Sakkal Majalla"/>
          <w:kern w:val="2"/>
          <w:sz w:val="34"/>
          <w:rtl/>
        </w:rPr>
      </w:pPr>
      <w:r w:rsidRPr="00AA6FBD">
        <w:rPr>
          <w:rFonts w:ascii="Sakkal Majalla" w:eastAsiaTheme="minorEastAsia" w:hAnsi="Sakkal Majalla"/>
          <w:kern w:val="2"/>
          <w:sz w:val="34"/>
          <w:rtl/>
        </w:rPr>
        <w:t>جزء المرئيات</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حيث يمكنك تغيير المرئيات وتخصيص الألوان أو المحاور وتطبيق عوامل التصفية وسحب الحقول والمزيد</w:t>
      </w:r>
      <w:r w:rsidRPr="00AA6FBD">
        <w:rPr>
          <w:rFonts w:ascii="Sakkal Majalla" w:eastAsiaTheme="minorEastAsia" w:hAnsi="Sakkal Majalla"/>
          <w:kern w:val="2"/>
          <w:sz w:val="34"/>
        </w:rPr>
        <w:t>.</w:t>
      </w:r>
    </w:p>
    <w:p w14:paraId="3ACEC878" w14:textId="77777777" w:rsidR="007168AD" w:rsidRPr="00AA6FBD" w:rsidRDefault="007168AD">
      <w:pPr>
        <w:numPr>
          <w:ilvl w:val="0"/>
          <w:numId w:val="81"/>
        </w:numPr>
        <w:spacing w:after="160" w:line="278" w:lineRule="auto"/>
        <w:contextualSpacing/>
        <w:rPr>
          <w:rFonts w:ascii="Sakkal Majalla" w:eastAsiaTheme="minorEastAsia" w:hAnsi="Sakkal Majalla"/>
          <w:kern w:val="2"/>
          <w:sz w:val="34"/>
        </w:rPr>
      </w:pPr>
      <w:r w:rsidRPr="00AA6FBD">
        <w:rPr>
          <w:rFonts w:ascii="Sakkal Majalla" w:eastAsiaTheme="minorEastAsia" w:hAnsi="Sakkal Majalla"/>
          <w:kern w:val="2"/>
          <w:sz w:val="34"/>
          <w:rtl/>
        </w:rPr>
        <w:lastRenderedPageBreak/>
        <w:t xml:space="preserve">جزء </w:t>
      </w:r>
      <w:r w:rsidRPr="00AA6FBD">
        <w:rPr>
          <w:rFonts w:ascii="Sakkal Majalla" w:eastAsiaTheme="minorEastAsia" w:hAnsi="Sakkal Majalla"/>
          <w:kern w:val="2"/>
          <w:sz w:val="34"/>
        </w:rPr>
        <w:t>Fields</w:t>
      </w:r>
      <w:r w:rsidRPr="00AA6FBD">
        <w:rPr>
          <w:rFonts w:ascii="Sakkal Majalla" w:eastAsiaTheme="minorEastAsia" w:hAnsi="Sakkal Majalla"/>
          <w:kern w:val="2"/>
          <w:sz w:val="34"/>
          <w:rtl/>
        </w:rPr>
        <w:t xml:space="preserve">- حيث يمكن سحب عناصر وعوامل تصفية الاستعلام إلى طريقة العرض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 xml:space="preserve">أو سحبها إلى منطقة </w:t>
      </w:r>
      <w:r w:rsidRPr="00AA6FBD">
        <w:rPr>
          <w:rFonts w:ascii="Sakkal Majalla" w:eastAsiaTheme="minorEastAsia" w:hAnsi="Sakkal Majalla"/>
          <w:kern w:val="2"/>
          <w:sz w:val="34"/>
        </w:rPr>
        <w:t>Filters</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في جزء المرئيات.</w:t>
      </w:r>
    </w:p>
    <w:p w14:paraId="29ED6755" w14:textId="77777777"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تلميح</w:t>
      </w:r>
      <w:r w:rsidRPr="00AA6FBD">
        <w:rPr>
          <w:rFonts w:ascii="Sakkal Majalla" w:eastAsiaTheme="minorEastAsia" w:hAnsi="Sakkal Majalla" w:hint="cs"/>
          <w:kern w:val="2"/>
          <w:sz w:val="34"/>
          <w:rtl/>
        </w:rPr>
        <w:t>:</w:t>
      </w:r>
    </w:p>
    <w:p w14:paraId="13A1E326" w14:textId="77777777"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يمكنك طي جزء المرئيات والحقول لتوفير مساحة أكبر في طريقة 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عن طريق تحديد السهم الصغير، كما هو موضح في لقطة الشاشة التالية.</w:t>
      </w:r>
    </w:p>
    <w:p w14:paraId="4493F648" w14:textId="77777777" w:rsidR="007168AD" w:rsidRPr="00AA6FBD" w:rsidRDefault="007168AD" w:rsidP="007168AD">
      <w:pPr>
        <w:spacing w:line="278" w:lineRule="auto"/>
        <w:ind w:left="-46"/>
        <w:contextualSpacing/>
        <w:jc w:val="center"/>
        <w:rPr>
          <w:rFonts w:ascii="Sakkal Majalla" w:eastAsiaTheme="minorEastAsia" w:hAnsi="Sakkal Majalla"/>
          <w:b/>
          <w:bCs/>
          <w:color w:val="FF0000"/>
          <w:kern w:val="2"/>
          <w:sz w:val="34"/>
        </w:rPr>
      </w:pPr>
      <w:r w:rsidRPr="00AA6FBD">
        <w:rPr>
          <w:rFonts w:eastAsiaTheme="minorEastAsia"/>
          <w:noProof/>
          <w:kern w:val="2"/>
          <w:sz w:val="34"/>
        </w:rPr>
        <w:drawing>
          <wp:inline distT="0" distB="0" distL="0" distR="0" wp14:anchorId="414443BE" wp14:editId="72E7AFB4">
            <wp:extent cx="5731510" cy="4086860"/>
            <wp:effectExtent l="0" t="0" r="2540" b="8890"/>
            <wp:docPr id="1412829217" name="Picture 3" descr="يمكنك طي المرئيات والحقول أو توسيعه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يمكنك طي المرئيات والحقول أو توسيعها."/>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731510" cy="4086860"/>
                    </a:xfrm>
                    <a:prstGeom prst="rect">
                      <a:avLst/>
                    </a:prstGeom>
                    <a:noFill/>
                    <a:ln>
                      <a:noFill/>
                    </a:ln>
                  </pic:spPr>
                </pic:pic>
              </a:graphicData>
            </a:graphic>
          </wp:inline>
        </w:drawing>
      </w:r>
    </w:p>
    <w:p w14:paraId="7B5BFAF3" w14:textId="77777777" w:rsidR="007168AD" w:rsidRPr="00AA6FBD" w:rsidRDefault="007168AD" w:rsidP="007168AD">
      <w:pPr>
        <w:spacing w:line="278" w:lineRule="auto"/>
        <w:ind w:left="720"/>
        <w:contextualSpacing/>
        <w:rPr>
          <w:rFonts w:ascii="Sakkal Majalla" w:eastAsiaTheme="minorEastAsia" w:hAnsi="Sakkal Majalla"/>
          <w:b/>
          <w:bCs/>
          <w:color w:val="FF0000"/>
          <w:kern w:val="2"/>
          <w:sz w:val="34"/>
        </w:rPr>
      </w:pPr>
    </w:p>
    <w:p w14:paraId="12B73178" w14:textId="77777777" w:rsidR="007168AD" w:rsidRPr="00AA6FBD" w:rsidRDefault="007168AD">
      <w:pPr>
        <w:keepNext/>
        <w:pageBreakBefore/>
        <w:numPr>
          <w:ilvl w:val="0"/>
          <w:numId w:val="79"/>
        </w:numPr>
        <w:spacing w:after="160" w:line="278" w:lineRule="auto"/>
        <w:contextualSpacing/>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lastRenderedPageBreak/>
        <w:t xml:space="preserve">إنشاء </w:t>
      </w:r>
      <w:r w:rsidRPr="00AA6FBD">
        <w:rPr>
          <w:rFonts w:ascii="Sakkal Majalla" w:eastAsiaTheme="minorEastAsia" w:hAnsi="Sakkal Majalla" w:hint="cs"/>
          <w:b/>
          <w:bCs/>
          <w:color w:val="FF0000"/>
          <w:kern w:val="2"/>
          <w:sz w:val="34"/>
          <w:rtl/>
        </w:rPr>
        <w:t xml:space="preserve">عنصر </w:t>
      </w:r>
      <w:r w:rsidRPr="00AA6FBD">
        <w:rPr>
          <w:rFonts w:ascii="Sakkal Majalla" w:eastAsiaTheme="minorEastAsia" w:hAnsi="Sakkal Majalla"/>
          <w:b/>
          <w:bCs/>
          <w:color w:val="FF0000"/>
          <w:kern w:val="2"/>
          <w:sz w:val="34"/>
          <w:rtl/>
        </w:rPr>
        <w:t>مرئي</w:t>
      </w:r>
      <w:r w:rsidRPr="00AA6FBD">
        <w:rPr>
          <w:rFonts w:ascii="Sakkal Majalla" w:eastAsiaTheme="minorEastAsia" w:hAnsi="Sakkal Majalla" w:hint="cs"/>
          <w:b/>
          <w:bCs/>
          <w:color w:val="FF0000"/>
          <w:kern w:val="2"/>
          <w:sz w:val="34"/>
          <w:rtl/>
        </w:rPr>
        <w:t>:</w:t>
      </w:r>
    </w:p>
    <w:p w14:paraId="18F17F5E"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لإنشاء عنصر مرئي، اسحب حقلاً من قائمة </w:t>
      </w:r>
      <w:r w:rsidRPr="00AA6FBD">
        <w:rPr>
          <w:rFonts w:eastAsiaTheme="minorEastAsia" w:cs="Times New Roman" w:hint="cs"/>
          <w:kern w:val="2"/>
          <w:sz w:val="34"/>
          <w:rtl/>
        </w:rPr>
        <w:t xml:space="preserve"> </w:t>
      </w:r>
      <w:r w:rsidRPr="00AA6FBD">
        <w:rPr>
          <w:rFonts w:ascii="Sakkal Majalla" w:eastAsiaTheme="minorEastAsia" w:hAnsi="Sakkal Majalla"/>
          <w:kern w:val="2"/>
          <w:sz w:val="34"/>
        </w:rPr>
        <w:t>Fields</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 xml:space="preserve">إلى طريقة عرض </w:t>
      </w:r>
      <w:r w:rsidRPr="00AA6FBD">
        <w:rPr>
          <w:rFonts w:ascii="Sakkal Majalla" w:eastAsiaTheme="minorEastAsia" w:hAnsi="Sakkal Majalla"/>
          <w:kern w:val="2"/>
          <w:sz w:val="34"/>
        </w:rPr>
        <w:t>Report</w:t>
      </w:r>
      <w:r w:rsidRPr="00AA6FBD">
        <w:rPr>
          <w:rFonts w:ascii="Sakkal Majalla" w:eastAsiaTheme="minorEastAsia" w:hAnsi="Sakkal Majalla" w:hint="cs"/>
          <w:kern w:val="2"/>
          <w:sz w:val="34"/>
          <w:rtl/>
        </w:rPr>
        <w:t>.</w:t>
      </w:r>
    </w:p>
    <w:p w14:paraId="03B00A86"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eastAsiaTheme="minorEastAsia"/>
          <w:noProof/>
          <w:kern w:val="2"/>
          <w:sz w:val="34"/>
        </w:rPr>
        <w:drawing>
          <wp:inline distT="0" distB="0" distL="0" distR="0" wp14:anchorId="3D4C8ADF" wp14:editId="3C7857DE">
            <wp:extent cx="5731510" cy="3149600"/>
            <wp:effectExtent l="0" t="0" r="2540" b="0"/>
            <wp:docPr id="580651351" name="Picture 4" descr="اسحب حقلاً إلى لوحة عرض «Report» لإنشاء عنصر مرئ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اسحب حقلاً إلى لوحة عرض «Report» لإنشاء عنصر مرئي."/>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731510" cy="3149600"/>
                    </a:xfrm>
                    <a:prstGeom prst="rect">
                      <a:avLst/>
                    </a:prstGeom>
                    <a:noFill/>
                    <a:ln>
                      <a:noFill/>
                    </a:ln>
                  </pic:spPr>
                </pic:pic>
              </a:graphicData>
            </a:graphic>
          </wp:inline>
        </w:drawing>
      </w:r>
    </w:p>
    <w:p w14:paraId="13907433"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على سبيل المثال، قام </w:t>
      </w:r>
      <w:r w:rsidRPr="00AA6FBD">
        <w:rPr>
          <w:rFonts w:ascii="Sakkal Majalla" w:eastAsiaTheme="minorEastAsia" w:hAnsi="Sakkal Majalla"/>
          <w:kern w:val="2"/>
          <w:sz w:val="34"/>
        </w:rPr>
        <w:t>Power BI Desktop</w:t>
      </w:r>
      <w:r w:rsidRPr="00AA6FBD">
        <w:rPr>
          <w:rFonts w:ascii="Sakkal Majalla" w:eastAsiaTheme="minorEastAsia" w:hAnsi="Sakkal Majalla"/>
          <w:kern w:val="2"/>
          <w:sz w:val="34"/>
          <w:rtl/>
        </w:rPr>
        <w:t xml:space="preserve"> بإنشاء عنصر مرئي يستند إلى الخريطة تلقائياً لأنه أدرك أن حقل </w:t>
      </w:r>
      <w:r w:rsidRPr="00AA6FBD">
        <w:rPr>
          <w:rFonts w:eastAsiaTheme="minorEastAsia" w:cs="Times New Roman" w:hint="cs"/>
          <w:kern w:val="2"/>
          <w:sz w:val="34"/>
          <w:rtl/>
        </w:rPr>
        <w:t xml:space="preserve"> </w:t>
      </w:r>
      <w:r w:rsidRPr="00AA6FBD">
        <w:rPr>
          <w:rFonts w:ascii="Sakkal Majalla" w:eastAsiaTheme="minorEastAsia" w:hAnsi="Sakkal Majalla"/>
          <w:kern w:val="2"/>
          <w:sz w:val="34"/>
        </w:rPr>
        <w:t>Country</w:t>
      </w:r>
      <w:r w:rsidRPr="00AA6FBD">
        <w:rPr>
          <w:rFonts w:ascii="Sakkal Majalla" w:eastAsiaTheme="minorEastAsia" w:hAnsi="Sakkal Majalla" w:hint="cs"/>
          <w:kern w:val="2"/>
          <w:sz w:val="34"/>
          <w:rtl/>
        </w:rPr>
        <w:t xml:space="preserve"> </w:t>
      </w:r>
      <w:r w:rsidRPr="00AA6FBD">
        <w:rPr>
          <w:rFonts w:ascii="Sakkal Majalla" w:eastAsiaTheme="minorEastAsia" w:hAnsi="Sakkal Majalla"/>
          <w:kern w:val="2"/>
          <w:sz w:val="34"/>
          <w:rtl/>
        </w:rPr>
        <w:t>يحتوي على بيانات تحديد الموقع الجغرافي.</w:t>
      </w:r>
    </w:p>
    <w:p w14:paraId="27C680E0" w14:textId="77777777" w:rsidR="007168AD" w:rsidRPr="00AA6FBD" w:rsidRDefault="007168AD" w:rsidP="007168AD">
      <w:pPr>
        <w:rPr>
          <w:rFonts w:ascii="Sakkal Majalla" w:hAnsi="Sakkal Majalla"/>
          <w:sz w:val="34"/>
        </w:rPr>
      </w:pPr>
    </w:p>
    <w:p w14:paraId="054ADBA2"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rPr>
        <w:t xml:space="preserve">الحصول على البيانات من </w:t>
      </w:r>
      <w:r w:rsidRPr="00AA6FBD">
        <w:rPr>
          <w:rFonts w:ascii="Sakkal Majalla" w:eastAsiaTheme="minorEastAsia" w:hAnsi="Sakkal Majalla"/>
          <w:b/>
          <w:bCs/>
          <w:color w:val="FF0000"/>
          <w:kern w:val="2"/>
          <w:sz w:val="34"/>
        </w:rPr>
        <w:t>Excel</w:t>
      </w:r>
      <w:r w:rsidRPr="00AA6FBD">
        <w:rPr>
          <w:rFonts w:ascii="Sakkal Majalla" w:eastAsiaTheme="minorEastAsia" w:hAnsi="Sakkal Majalla" w:hint="cs"/>
          <w:b/>
          <w:bCs/>
          <w:color w:val="FF0000"/>
          <w:kern w:val="2"/>
          <w:sz w:val="34"/>
          <w:rtl/>
          <w:lang w:bidi="ar-SY"/>
        </w:rPr>
        <w:t>:</w:t>
      </w:r>
    </w:p>
    <w:p w14:paraId="23D8898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من المحتمل أنك استخدمت </w:t>
      </w:r>
      <w:r w:rsidRPr="00AA6FBD">
        <w:rPr>
          <w:rFonts w:ascii="Sakkal Majalla" w:eastAsiaTheme="minorEastAsia" w:hAnsi="Sakkal Majalla"/>
          <w:kern w:val="2"/>
          <w:sz w:val="34"/>
          <w:lang w:bidi="ar-SY"/>
        </w:rPr>
        <w:t>Microsoft Excel</w:t>
      </w:r>
      <w:r w:rsidRPr="00AA6FBD">
        <w:rPr>
          <w:rFonts w:ascii="Sakkal Majalla" w:eastAsiaTheme="minorEastAsia" w:hAnsi="Sakkal Majalla"/>
          <w:kern w:val="2"/>
          <w:sz w:val="34"/>
          <w:rtl/>
          <w:lang w:bidi="ar-SY"/>
        </w:rPr>
        <w:t xml:space="preserve"> لإنشاء تقارير أو عرضها أو لإنشاء مخططات دائرية أو مرئيات أخرى. إن الحصول على بيانات </w:t>
      </w:r>
      <w:r w:rsidRPr="00AA6FBD">
        <w:rPr>
          <w:rFonts w:ascii="Sakkal Majalla" w:eastAsiaTheme="minorEastAsia" w:hAnsi="Sakkal Majalla"/>
          <w:kern w:val="2"/>
          <w:sz w:val="34"/>
          <w:lang w:bidi="ar-SY"/>
        </w:rPr>
        <w:t>Excel</w:t>
      </w:r>
      <w:r w:rsidRPr="00AA6FBD">
        <w:rPr>
          <w:rFonts w:ascii="Sakkal Majalla" w:eastAsiaTheme="minorEastAsia" w:hAnsi="Sakkal Majalla"/>
          <w:kern w:val="2"/>
          <w:sz w:val="34"/>
          <w:rtl/>
          <w:lang w:bidi="ar-SY"/>
        </w:rPr>
        <w:t xml:space="preserve"> الخاصة بك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عملية مباشرة.</w:t>
      </w:r>
    </w:p>
    <w:p w14:paraId="4521CCCD"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6FCFA4BB" wp14:editId="0BEF85E9">
            <wp:extent cx="5731510" cy="2323465"/>
            <wp:effectExtent l="0" t="0" r="2540" b="635"/>
            <wp:docPr id="1275021883" name="Picture 13" descr="تناقش هذه الصفحة &quot;استيراد البيانات من Exce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تناقش هذه الصفحة &quot;استيراد البيانات من Excel&quot;."/>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731510" cy="2323465"/>
                    </a:xfrm>
                    <a:prstGeom prst="rect">
                      <a:avLst/>
                    </a:prstGeom>
                    <a:noFill/>
                    <a:ln>
                      <a:noFill/>
                    </a:ln>
                  </pic:spPr>
                </pic:pic>
              </a:graphicData>
            </a:graphic>
          </wp:inline>
        </w:drawing>
      </w:r>
    </w:p>
    <w:p w14:paraId="3CBAA180"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lastRenderedPageBreak/>
        <w:t xml:space="preserve">توضح هذه الوحدة كيفية استيراد ملف مصنف </w:t>
      </w:r>
      <w:r w:rsidRPr="00AA6FBD">
        <w:rPr>
          <w:rFonts w:ascii="Sakkal Majalla" w:eastAsiaTheme="minorEastAsia" w:hAnsi="Sakkal Majalla"/>
          <w:kern w:val="2"/>
          <w:sz w:val="34"/>
          <w:lang w:bidi="ar-SY"/>
        </w:rPr>
        <w:t>Excel</w:t>
      </w:r>
      <w:r w:rsidRPr="00AA6FBD">
        <w:rPr>
          <w:rFonts w:ascii="Sakkal Majalla" w:eastAsiaTheme="minorEastAsia" w:hAnsi="Sakkal Majalla"/>
          <w:kern w:val="2"/>
          <w:sz w:val="34"/>
          <w:rtl/>
          <w:lang w:bidi="ar-SY"/>
        </w:rPr>
        <w:t xml:space="preserve"> الذي يحتوي على جدول بسيط من محرك أقراص محلي إلى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ستتعلم بعد ذلك كيفية البدء في استكشاف بيانات هذا الجدول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عن طريق إنشاء تقرير.</w:t>
      </w:r>
    </w:p>
    <w:p w14:paraId="5ED27AD9"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ملاحظة</w:t>
      </w:r>
    </w:p>
    <w:p w14:paraId="4BBFBE62"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حتى الآن، كنا نقوم باستيراد البيانات من خلال</w:t>
      </w:r>
      <w:r w:rsidRPr="00AA6FBD">
        <w:rPr>
          <w:rFonts w:ascii="Sakkal Majalla" w:eastAsiaTheme="minorEastAsia" w:hAnsi="Sakkal Majalla"/>
          <w:kern w:val="2"/>
          <w:sz w:val="34"/>
          <w:lang w:bidi="ar-SY"/>
        </w:rPr>
        <w:t xml:space="preserve"> Power BI Desktop. </w:t>
      </w:r>
      <w:r w:rsidRPr="00AA6FBD">
        <w:rPr>
          <w:rFonts w:ascii="Sakkal Majalla" w:eastAsiaTheme="minorEastAsia" w:hAnsi="Sakkal Majalla"/>
          <w:kern w:val="2"/>
          <w:sz w:val="34"/>
          <w:rtl/>
          <w:lang w:bidi="ar-SY"/>
        </w:rPr>
        <w:t>يتم إجراء صفحة الوحدة هذه من خدمة</w:t>
      </w:r>
      <w:r w:rsidRPr="00AA6FBD">
        <w:rPr>
          <w:rFonts w:ascii="Sakkal Majalla" w:eastAsiaTheme="minorEastAsia" w:hAnsi="Sakkal Majalla"/>
          <w:kern w:val="2"/>
          <w:sz w:val="34"/>
          <w:lang w:bidi="ar-SY"/>
        </w:rPr>
        <w:t xml:space="preserve"> Power BI.</w:t>
      </w:r>
    </w:p>
    <w:p w14:paraId="15F7907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تأكد من أن كل عمود له اسم جيد في </w:t>
      </w:r>
      <w:r w:rsidRPr="00AA6FBD">
        <w:rPr>
          <w:rFonts w:ascii="Sakkal Majalla" w:eastAsiaTheme="minorEastAsia" w:hAnsi="Sakkal Majalla"/>
          <w:kern w:val="2"/>
          <w:sz w:val="34"/>
          <w:lang w:bidi="ar-SY"/>
        </w:rPr>
        <w:t>Excel</w:t>
      </w:r>
      <w:r w:rsidRPr="00AA6FBD">
        <w:rPr>
          <w:rFonts w:ascii="Sakkal Majalla" w:eastAsiaTheme="minorEastAsia" w:hAnsi="Sakkal Majalla"/>
          <w:kern w:val="2"/>
          <w:sz w:val="34"/>
          <w:rtl/>
          <w:lang w:bidi="ar-SY"/>
        </w:rPr>
        <w:t xml:space="preserve">؛ سيسهل عليك العثور على البيانات التي تريدها عند إنشاء تقاريرك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w:t>
      </w:r>
    </w:p>
    <w:p w14:paraId="1C436411" w14:textId="3431CA06" w:rsidR="007168AD" w:rsidRPr="00AA6FBD" w:rsidRDefault="00260F88" w:rsidP="000D7AAA">
      <w:pPr>
        <w:keepNext/>
        <w:spacing w:line="278" w:lineRule="auto"/>
        <w:rPr>
          <w:rFonts w:ascii="Sakkal Majalla" w:eastAsiaTheme="minorEastAsia" w:hAnsi="Sakkal Majalla"/>
          <w:kern w:val="2"/>
          <w:sz w:val="34"/>
          <w:rtl/>
          <w:lang w:bidi="ar-SY"/>
        </w:rPr>
      </w:pPr>
      <w:r w:rsidRPr="002A078C">
        <w:rPr>
          <w:rFonts w:ascii="Sakkal Majalla" w:hAnsi="Sakkal Majalla"/>
          <w:noProof/>
          <w:color w:val="002060"/>
          <w:sz w:val="34"/>
          <w:lang w:bidi="ar-SY"/>
        </w:rPr>
        <mc:AlternateContent>
          <mc:Choice Requires="wpg">
            <w:drawing>
              <wp:inline distT="0" distB="0" distL="0" distR="0" wp14:anchorId="278D6756" wp14:editId="7B313E4A">
                <wp:extent cx="5731510" cy="895350"/>
                <wp:effectExtent l="0" t="0" r="21590" b="19050"/>
                <wp:docPr id="10096133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39991853"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53297411" name="مجموعة 39"/>
                        <wpg:cNvGrpSpPr/>
                        <wpg:grpSpPr>
                          <a:xfrm>
                            <a:off x="0" y="0"/>
                            <a:ext cx="5731510" cy="895350"/>
                            <a:chOff x="0" y="0"/>
                            <a:chExt cx="5878196" cy="918845"/>
                          </a:xfrm>
                        </wpg:grpSpPr>
                        <wpg:grpSp>
                          <wpg:cNvPr id="52326241" name="مجموعة 40"/>
                          <wpg:cNvGrpSpPr/>
                          <wpg:grpSpPr>
                            <a:xfrm>
                              <a:off x="0" y="0"/>
                              <a:ext cx="5878196" cy="918845"/>
                              <a:chOff x="0" y="0"/>
                              <a:chExt cx="6240348" cy="919070"/>
                            </a:xfrm>
                          </wpg:grpSpPr>
                          <wpg:grpSp>
                            <wpg:cNvPr id="52282797" name="مجموعة 41"/>
                            <wpg:cNvGrpSpPr/>
                            <wpg:grpSpPr>
                              <a:xfrm>
                                <a:off x="0" y="169208"/>
                                <a:ext cx="5433072" cy="580613"/>
                                <a:chOff x="0" y="169208"/>
                                <a:chExt cx="5433072" cy="580613"/>
                              </a:xfrm>
                            </wpg:grpSpPr>
                            <wps:wsp>
                              <wps:cNvPr id="67898221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3469712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62339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8091451" name="مربع نص 41"/>
                          <wps:cNvSpPr txBox="1"/>
                          <wps:spPr>
                            <a:xfrm>
                              <a:off x="204484" y="257055"/>
                              <a:ext cx="4616071" cy="387740"/>
                            </a:xfrm>
                            <a:prstGeom prst="rect">
                              <a:avLst/>
                            </a:prstGeom>
                            <a:noFill/>
                          </wps:spPr>
                          <wps:txbx>
                            <w:txbxContent>
                              <w:p w14:paraId="230267A7" w14:textId="22A87C15"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استيراد البيانات وتنظيفها ومعالجتها</w:t>
                                </w:r>
                              </w:p>
                            </w:txbxContent>
                          </wps:txbx>
                          <wps:bodyPr wrap="square" rtlCol="1">
                            <a:spAutoFit/>
                          </wps:bodyPr>
                        </wps:wsp>
                      </wpg:grpSp>
                    </wpg:wgp>
                  </a:graphicData>
                </a:graphic>
              </wp:inline>
            </w:drawing>
          </mc:Choice>
          <mc:Fallback>
            <w:pict>
              <v:group w14:anchorId="278D6756" id="_x0000_s174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SQmLaqwcAALQ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74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">
                  <v:imagedata r:id="rId85" o:title=""/>
                </v:shape>
                <v:group id="مجموعة 39" o:spid="_x0000_s17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">
                  <v:group id="مجموعة 40" o:spid="_x0000_s17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">
                    <v:group id="مجموعة 41" o:spid="_x0000_s17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">
                      <v:shape id="شكل حر 42" o:spid="_x0000_s17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" fillcolor="#168489" stroked="f" strokeweight="1pt">
                        <v:stroke joinstyle="miter"/>
                      </v:roundrect>
                    </v:group>
                    <v:oval id="شكل بيضاوي 44" o:spid="_x0000_s17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" filled="f" strokecolor="#a5a5a5 [2092]" strokeweight="1pt">
                      <v:stroke joinstyle="miter"/>
                    </v:oval>
                  </v:group>
                  <v:shape id="مربع نص 41" o:spid="_x0000_s174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" filled="f" stroked="f">
                    <v:textbox style="mso-fit-shape-to-text:t">
                      <w:txbxContent>
                        <w:p w14:paraId="230267A7" w14:textId="22A87C15"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استيراد البيانات وتنظيفها ومعالجتها</w:t>
                          </w:r>
                        </w:p>
                      </w:txbxContent>
                    </v:textbox>
                  </v:shape>
                </v:group>
                <w10:anchorlock/>
              </v:group>
            </w:pict>
          </mc:Fallback>
        </mc:AlternateContent>
      </w:r>
      <w:r w:rsidRPr="00260F88">
        <w:rPr>
          <w:rFonts w:ascii="Sakkal Majalla" w:eastAsiaTheme="minorEastAsia" w:hAnsi="Sakkal Majalla"/>
          <w:b/>
          <w:bCs/>
          <w:color w:val="FF0000"/>
          <w:kern w:val="2"/>
          <w:sz w:val="34"/>
          <w:rtl/>
        </w:rPr>
        <w:t xml:space="preserve"> </w:t>
      </w:r>
      <w:r w:rsidR="007168AD" w:rsidRPr="00AA6FBD">
        <w:rPr>
          <w:rFonts w:ascii="Sakkal Majalla" w:eastAsiaTheme="minorEastAsia" w:hAnsi="Sakkal Majalla"/>
          <w:kern w:val="2"/>
          <w:sz w:val="34"/>
          <w:rtl/>
          <w:lang w:bidi="ar-SY"/>
        </w:rPr>
        <w:t xml:space="preserve">أينما كنت تحتفظ بالملفات الخاصة بك، </w:t>
      </w:r>
      <w:r w:rsidR="007168AD" w:rsidRPr="00AA6FBD">
        <w:rPr>
          <w:rFonts w:ascii="Sakkal Majalla" w:eastAsiaTheme="minorEastAsia" w:hAnsi="Sakkal Majalla"/>
          <w:kern w:val="2"/>
          <w:sz w:val="34"/>
          <w:lang w:bidi="ar-SY"/>
        </w:rPr>
        <w:t>Power BI</w:t>
      </w:r>
      <w:r w:rsidR="007168AD" w:rsidRPr="00AA6FBD">
        <w:rPr>
          <w:rFonts w:ascii="Sakkal Majalla" w:eastAsiaTheme="minorEastAsia" w:hAnsi="Sakkal Majalla"/>
          <w:kern w:val="2"/>
          <w:sz w:val="34"/>
          <w:rtl/>
          <w:lang w:bidi="ar-SY"/>
        </w:rPr>
        <w:t xml:space="preserve"> يجعل استيرادها بسيطة. في </w:t>
      </w:r>
      <w:r w:rsidR="007168AD" w:rsidRPr="00AA6FBD">
        <w:rPr>
          <w:rFonts w:ascii="Sakkal Majalla" w:eastAsiaTheme="minorEastAsia" w:hAnsi="Sakkal Majalla"/>
          <w:kern w:val="2"/>
          <w:sz w:val="34"/>
          <w:lang w:bidi="ar-SY"/>
        </w:rPr>
        <w:t>Power BI</w:t>
      </w:r>
      <w:r w:rsidR="007168AD" w:rsidRPr="00AA6FBD">
        <w:rPr>
          <w:rFonts w:ascii="Sakkal Majalla" w:eastAsiaTheme="minorEastAsia" w:hAnsi="Sakkal Majalla"/>
          <w:kern w:val="2"/>
          <w:sz w:val="34"/>
          <w:rtl/>
          <w:lang w:bidi="ar-SY"/>
        </w:rPr>
        <w:t xml:space="preserve">، يمكنك الانتقال </w:t>
      </w:r>
      <w:r w:rsidR="007168AD" w:rsidRPr="00AA6FBD">
        <w:rPr>
          <w:rFonts w:eastAsiaTheme="minorEastAsia" w:cs="Times New Roman" w:hint="cs"/>
          <w:kern w:val="2"/>
          <w:sz w:val="34"/>
          <w:rtl/>
          <w:lang w:bidi="ar-SY"/>
        </w:rPr>
        <w:t xml:space="preserve"> </w:t>
      </w:r>
      <w:r w:rsidR="007168AD" w:rsidRPr="00AA6FBD">
        <w:rPr>
          <w:rFonts w:ascii="Sakkal Majalla" w:eastAsiaTheme="minorEastAsia" w:hAnsi="Sakkal Majalla"/>
          <w:kern w:val="2"/>
          <w:sz w:val="34"/>
          <w:lang w:bidi="ar-SY"/>
        </w:rPr>
        <w:t>Get Data &gt; Files &gt; Local File</w:t>
      </w:r>
      <w:r w:rsidR="007168AD" w:rsidRPr="00AA6FBD">
        <w:rPr>
          <w:rFonts w:ascii="Sakkal Majalla" w:eastAsiaTheme="minorEastAsia" w:hAnsi="Sakkal Majalla" w:hint="cs"/>
          <w:kern w:val="2"/>
          <w:sz w:val="34"/>
          <w:rtl/>
          <w:lang w:bidi="ar-SY"/>
        </w:rPr>
        <w:t xml:space="preserve"> </w:t>
      </w:r>
      <w:r w:rsidR="007168AD" w:rsidRPr="00AA6FBD">
        <w:rPr>
          <w:rFonts w:ascii="Sakkal Majalla" w:eastAsiaTheme="minorEastAsia" w:hAnsi="Sakkal Majalla"/>
          <w:kern w:val="2"/>
          <w:sz w:val="34"/>
          <w:rtl/>
          <w:lang w:bidi="ar-SY"/>
        </w:rPr>
        <w:t xml:space="preserve">لتحديد ملف </w:t>
      </w:r>
      <w:r w:rsidR="007168AD" w:rsidRPr="00AA6FBD">
        <w:rPr>
          <w:rFonts w:ascii="Sakkal Majalla" w:eastAsiaTheme="minorEastAsia" w:hAnsi="Sakkal Majalla"/>
          <w:kern w:val="2"/>
          <w:sz w:val="34"/>
          <w:lang w:bidi="ar-SY"/>
        </w:rPr>
        <w:t>Excel</w:t>
      </w:r>
      <w:r w:rsidR="007168AD" w:rsidRPr="00AA6FBD">
        <w:rPr>
          <w:rFonts w:ascii="Sakkal Majalla" w:eastAsiaTheme="minorEastAsia" w:hAnsi="Sakkal Majalla"/>
          <w:kern w:val="2"/>
          <w:sz w:val="34"/>
          <w:rtl/>
          <w:lang w:bidi="ar-SY"/>
        </w:rPr>
        <w:t xml:space="preserve"> الذي تريده.</w:t>
      </w:r>
    </w:p>
    <w:p w14:paraId="6062B3A5"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7EF0E560" wp14:editId="7A9C9ABE">
            <wp:extent cx="5731510" cy="1737360"/>
            <wp:effectExtent l="0" t="0" r="2540" b="0"/>
            <wp:docPr id="254385044" name="Picture 14" descr="تظهر ثلاث لقطات شاشة أزرار الحصول على البيانات والحصول على الملف المحل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تظهر ثلاث لقطات شاشة أزرار الحصول على البيانات والحصول على الملف المحلي."/>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31510" cy="1737360"/>
                    </a:xfrm>
                    <a:prstGeom prst="rect">
                      <a:avLst/>
                    </a:prstGeom>
                    <a:noFill/>
                    <a:ln>
                      <a:noFill/>
                    </a:ln>
                  </pic:spPr>
                </pic:pic>
              </a:graphicData>
            </a:graphic>
          </wp:inline>
        </w:drawing>
      </w:r>
    </w:p>
    <w:p w14:paraId="4592A81E" w14:textId="49787D35"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بعد النقر فوق ملف</w:t>
      </w:r>
      <w:r w:rsidRPr="00AA6FBD">
        <w:rPr>
          <w:rFonts w:ascii="Sakkal Majalla" w:eastAsiaTheme="minorEastAsia" w:hAnsi="Sakkal Majalla"/>
          <w:kern w:val="2"/>
          <w:sz w:val="34"/>
          <w:lang w:bidi="ar-SY"/>
        </w:rPr>
        <w:t xml:space="preserve"> Local </w:t>
      </w:r>
      <w:r w:rsidRPr="00AA6FBD">
        <w:rPr>
          <w:rFonts w:ascii="Sakkal Majalla" w:eastAsiaTheme="minorEastAsia" w:hAnsi="Sakkal Majalla"/>
          <w:kern w:val="2"/>
          <w:sz w:val="34"/>
          <w:rtl/>
          <w:lang w:bidi="ar-SY"/>
        </w:rPr>
        <w:t>لديك خياران. يمكنك استيراد بيانات</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أو يمكنك تحميل ملف</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إلى</w:t>
      </w:r>
      <w:r w:rsidRPr="00AA6FBD">
        <w:rPr>
          <w:rFonts w:ascii="Sakkal Majalla" w:eastAsiaTheme="minorEastAsia" w:hAnsi="Sakkal Majalla"/>
          <w:kern w:val="2"/>
          <w:sz w:val="34"/>
          <w:lang w:bidi="ar-SY"/>
        </w:rPr>
        <w:t xml:space="preserve"> Power BI</w:t>
      </w:r>
      <w:r w:rsidR="009F266C">
        <w:rPr>
          <w:rFonts w:ascii="Sakkal Majalla" w:eastAsiaTheme="minorEastAsia" w:hAnsi="Sakkal Majalla" w:hint="cs"/>
          <w:kern w:val="2"/>
          <w:sz w:val="34"/>
          <w:rtl/>
          <w:lang w:bidi="ar-SY"/>
        </w:rPr>
        <w:t>.</w:t>
      </w:r>
    </w:p>
    <w:p w14:paraId="2648654F" w14:textId="77777777" w:rsidR="007168AD" w:rsidRPr="00AA6FBD" w:rsidRDefault="007168AD" w:rsidP="009F266C">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سيتم توصيل الاستيراد بالبيانات في المصنف الخاص بك حتى تتمكن من إنشاء تقارير</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ولوحات المعلومات</w:t>
      </w:r>
      <w:r w:rsidRPr="00AA6FBD">
        <w:rPr>
          <w:rFonts w:ascii="Sakkal Majalla" w:eastAsiaTheme="minorEastAsia" w:hAnsi="Sakkal Majalla"/>
          <w:kern w:val="2"/>
          <w:sz w:val="34"/>
          <w:lang w:bidi="ar-SY"/>
        </w:rPr>
        <w:t xml:space="preserve">. "Upload" </w:t>
      </w:r>
      <w:r w:rsidRPr="00AA6FBD">
        <w:rPr>
          <w:rFonts w:ascii="Sakkal Majalla" w:eastAsiaTheme="minorEastAsia" w:hAnsi="Sakkal Majalla"/>
          <w:kern w:val="2"/>
          <w:sz w:val="34"/>
          <w:rtl/>
          <w:lang w:bidi="ar-SY"/>
        </w:rPr>
        <w:t>سترفع ملف</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خاصتك 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حتى تتمكن من عرضه والتفاعل معه كما تفعل في</w:t>
      </w:r>
      <w:r w:rsidRPr="00AA6FBD">
        <w:rPr>
          <w:rFonts w:ascii="Sakkal Majalla" w:eastAsiaTheme="minorEastAsia" w:hAnsi="Sakkal Majalla"/>
          <w:kern w:val="2"/>
          <w:sz w:val="34"/>
          <w:lang w:bidi="ar-SY"/>
        </w:rPr>
        <w:t xml:space="preserve"> Excel Online</w:t>
      </w:r>
    </w:p>
    <w:p w14:paraId="42635C71"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64E9696D" wp14:editId="364E76D3">
            <wp:extent cx="5731510" cy="3310255"/>
            <wp:effectExtent l="0" t="0" r="2540" b="4445"/>
            <wp:docPr id="338631821" name="Picture 15" descr="لقطة شاشة من نافذة الاستيراد أو التحم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لقطة شاشة من نافذة الاستيراد أو التحميل."/>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731510" cy="3310255"/>
                    </a:xfrm>
                    <a:prstGeom prst="rect">
                      <a:avLst/>
                    </a:prstGeom>
                    <a:noFill/>
                    <a:ln>
                      <a:noFill/>
                    </a:ln>
                  </pic:spPr>
                </pic:pic>
              </a:graphicData>
            </a:graphic>
          </wp:inline>
        </w:drawing>
      </w:r>
    </w:p>
    <w:p w14:paraId="14358D57" w14:textId="77777777" w:rsidR="00AA6FB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بعد استيراد الملف إلى</w:t>
      </w:r>
      <w:r w:rsidRPr="00AA6FBD">
        <w:rPr>
          <w:rFonts w:ascii="Sakkal Majalla" w:eastAsiaTheme="minorEastAsia" w:hAnsi="Sakkal Majalla"/>
          <w:kern w:val="2"/>
          <w:sz w:val="34"/>
          <w:lang w:bidi="ar-SY"/>
        </w:rPr>
        <w:t xml:space="preserve"> Power BI</w:t>
      </w:r>
      <w:r w:rsidRPr="00AA6FBD">
        <w:rPr>
          <w:rFonts w:ascii="Sakkal Majalla" w:eastAsiaTheme="minorEastAsia" w:hAnsi="Sakkal Majalla"/>
          <w:kern w:val="2"/>
          <w:sz w:val="34"/>
          <w:rtl/>
          <w:lang w:bidi="ar-SY"/>
        </w:rPr>
        <w:t>، يمكنك البدء في إنشاء التقارير</w:t>
      </w:r>
      <w:r w:rsidRPr="00AA6FBD">
        <w:rPr>
          <w:rFonts w:ascii="Sakkal Majalla" w:eastAsiaTheme="minorEastAsia" w:hAnsi="Sakkal Majalla"/>
          <w:kern w:val="2"/>
          <w:sz w:val="34"/>
          <w:lang w:bidi="ar-SY"/>
        </w:rPr>
        <w:t>.</w:t>
      </w:r>
    </w:p>
    <w:p w14:paraId="0220E3AA" w14:textId="67571E62" w:rsidR="007168AD" w:rsidRPr="00AA6FB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ينبغي ألا تكون الملفات على محرك أقراص محلي. إذا قمت بحفظ الملفات على</w:t>
      </w:r>
      <w:r w:rsidRPr="00AA6FBD">
        <w:rPr>
          <w:rFonts w:ascii="Sakkal Majalla" w:eastAsiaTheme="minorEastAsia" w:hAnsi="Sakkal Majalla"/>
          <w:kern w:val="2"/>
          <w:sz w:val="34"/>
          <w:lang w:bidi="ar-SY"/>
        </w:rPr>
        <w:t xml:space="preserve"> OneDrive </w:t>
      </w:r>
      <w:r w:rsidRPr="00AA6FBD">
        <w:rPr>
          <w:rFonts w:ascii="Sakkal Majalla" w:eastAsiaTheme="minorEastAsia" w:hAnsi="Sakkal Majalla"/>
          <w:kern w:val="2"/>
          <w:sz w:val="34"/>
          <w:rtl/>
          <w:lang w:bidi="ar-SY"/>
        </w:rPr>
        <w:t>أو موقع فريق</w:t>
      </w:r>
      <w:r w:rsidRPr="00AA6FBD">
        <w:rPr>
          <w:rFonts w:ascii="Sakkal Majalla" w:eastAsiaTheme="minorEastAsia" w:hAnsi="Sakkal Majalla"/>
          <w:kern w:val="2"/>
          <w:sz w:val="34"/>
          <w:lang w:bidi="ar-SY"/>
        </w:rPr>
        <w:t xml:space="preserve"> SharePoint</w:t>
      </w:r>
      <w:r w:rsidRPr="00AA6FBD">
        <w:rPr>
          <w:rFonts w:ascii="Sakkal Majalla" w:eastAsiaTheme="minorEastAsia" w:hAnsi="Sakkal Majalla"/>
          <w:kern w:val="2"/>
          <w:sz w:val="34"/>
          <w:rtl/>
          <w:lang w:bidi="ar-SY"/>
        </w:rPr>
        <w:t>، فهذا أفضل</w:t>
      </w:r>
      <w:r w:rsidRPr="00AA6FBD">
        <w:rPr>
          <w:rFonts w:ascii="Sakkal Majalla" w:eastAsiaTheme="minorEastAsia" w:hAnsi="Sakkal Majalla"/>
          <w:kern w:val="2"/>
          <w:sz w:val="34"/>
          <w:lang w:bidi="ar-SY"/>
        </w:rPr>
        <w:t>.</w:t>
      </w:r>
    </w:p>
    <w:p w14:paraId="42CAA595" w14:textId="77777777" w:rsidR="007168AD" w:rsidRPr="00AA6FBD" w:rsidRDefault="007168AD" w:rsidP="007168AD">
      <w:pPr>
        <w:spacing w:line="278" w:lineRule="auto"/>
        <w:rPr>
          <w:rFonts w:ascii="Sakkal Majalla" w:eastAsiaTheme="minorEastAsia" w:hAnsi="Sakkal Majalla"/>
          <w:kern w:val="2"/>
          <w:sz w:val="34"/>
          <w:rtl/>
          <w:lang w:bidi="ar-SY"/>
        </w:rPr>
      </w:pPr>
    </w:p>
    <w:p w14:paraId="733F2124"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كيفية إنشاء التقارير</w:t>
      </w:r>
      <w:r w:rsidRPr="00AA6FBD">
        <w:rPr>
          <w:rFonts w:ascii="Sakkal Majalla" w:eastAsiaTheme="minorEastAsia" w:hAnsi="Sakkal Majalla" w:hint="cs"/>
          <w:b/>
          <w:bCs/>
          <w:color w:val="FF0000"/>
          <w:kern w:val="2"/>
          <w:sz w:val="34"/>
          <w:rtl/>
          <w:lang w:bidi="ar-SY"/>
        </w:rPr>
        <w:t>:</w:t>
      </w:r>
    </w:p>
    <w:p w14:paraId="57E7550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بعد استيراد بيانات المصنف، يتم إنشاء مجموعة بيانات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وستظهر ضمن </w:t>
      </w:r>
      <w:r w:rsidRPr="00AA6FBD">
        <w:rPr>
          <w:rFonts w:ascii="Sakkal Majalla" w:eastAsiaTheme="minorEastAsia" w:hAnsi="Sakkal Majalla"/>
          <w:kern w:val="2"/>
          <w:sz w:val="34"/>
          <w:lang w:bidi="ar-SY"/>
        </w:rPr>
        <w:t>Datasets</w:t>
      </w:r>
      <w:r w:rsidRPr="00AA6FBD">
        <w:rPr>
          <w:rFonts w:ascii="Sakkal Majalla" w:eastAsiaTheme="minorEastAsia" w:hAnsi="Sakkal Majalla" w:hint="cs"/>
          <w:kern w:val="2"/>
          <w:sz w:val="34"/>
          <w:rtl/>
          <w:lang w:bidi="ar-SY"/>
        </w:rPr>
        <w:t>.</w:t>
      </w:r>
    </w:p>
    <w:p w14:paraId="60B56CD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30F281E9" wp14:editId="1307B409">
            <wp:extent cx="5731510" cy="5397500"/>
            <wp:effectExtent l="0" t="0" r="2540" b="0"/>
            <wp:docPr id="607362712" name="Picture 16" descr="لقطة شاشة من نافذة مساحة العمل، مجموعات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لقطة شاشة من نافذة مساحة العمل، مجموعات البيانات."/>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31510" cy="5397500"/>
                    </a:xfrm>
                    <a:prstGeom prst="rect">
                      <a:avLst/>
                    </a:prstGeom>
                    <a:noFill/>
                    <a:ln>
                      <a:noFill/>
                    </a:ln>
                  </pic:spPr>
                </pic:pic>
              </a:graphicData>
            </a:graphic>
          </wp:inline>
        </w:drawing>
      </w:r>
    </w:p>
    <w:p w14:paraId="2B1E6880"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الآن، يمكنك البدء في استكشاف بياناتك من خلال إنشاء تقارير ولوحات معلومات. حدد أيقونة (...) الموجودة بجوار مجموعة البيانات، ثم حدد إنشاء تقرير. تظهر لوحة تقرير فارغة جديدة. على الجانب الأيمن، ضمن </w:t>
      </w:r>
      <w:r w:rsidRPr="00AA6FBD">
        <w:rPr>
          <w:rFonts w:ascii="Sakkal Majalla" w:eastAsiaTheme="minorEastAsia" w:hAnsi="Sakkal Majalla"/>
          <w:kern w:val="2"/>
          <w:sz w:val="34"/>
          <w:lang w:bidi="ar-SY"/>
        </w:rPr>
        <w:t>Fields</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هي الجداول والأعمدة. حدد الحقول التي تريد إنشاء مرئيات جديدة لها على اللوحة.</w:t>
      </w:r>
    </w:p>
    <w:p w14:paraId="489BC6E6"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45814E65" wp14:editId="0CA96351">
            <wp:extent cx="5731510" cy="4556760"/>
            <wp:effectExtent l="0" t="0" r="2540" b="0"/>
            <wp:docPr id="2001798430" name="Picture 17" descr="لقطة شاشة لجزء «Fields» ولوحة عرض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لقطة شاشة لجزء «Fields» ولوحة عرض «Report»."/>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31510" cy="4556760"/>
                    </a:xfrm>
                    <a:prstGeom prst="rect">
                      <a:avLst/>
                    </a:prstGeom>
                    <a:noFill/>
                    <a:ln>
                      <a:noFill/>
                    </a:ln>
                  </pic:spPr>
                </pic:pic>
              </a:graphicData>
            </a:graphic>
          </wp:inline>
        </w:drawing>
      </w:r>
    </w:p>
    <w:p w14:paraId="1B2A3B9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يمكنك تغيير نوع المرئيات وتطبيق عوامل التصفية والخصائص الأخرى ضمن</w:t>
      </w:r>
      <w:r w:rsidRPr="00AA6FBD">
        <w:rPr>
          <w:rFonts w:ascii="Sakkal Majalla" w:eastAsiaTheme="minorEastAsia" w:hAnsi="Sakkal Majalla"/>
          <w:kern w:val="2"/>
          <w:sz w:val="34"/>
          <w:lang w:bidi="ar-SY"/>
        </w:rPr>
        <w:t xml:space="preserve"> Visualizations</w:t>
      </w:r>
    </w:p>
    <w:p w14:paraId="2821CBC1" w14:textId="657C001F" w:rsidR="007168A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إذا كنت تستخدم أيًا من ميزات ثنائية متقدمة من</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مثل</w:t>
      </w:r>
      <w:r w:rsidRPr="00AA6FBD">
        <w:rPr>
          <w:rFonts w:ascii="Sakkal Majalla" w:eastAsiaTheme="minorEastAsia" w:hAnsi="Sakkal Majalla"/>
          <w:kern w:val="2"/>
          <w:sz w:val="34"/>
          <w:lang w:bidi="ar-SY"/>
        </w:rPr>
        <w:t xml:space="preserve"> Power Query</w:t>
      </w:r>
      <w:r w:rsidRPr="00AA6FBD">
        <w:rPr>
          <w:rFonts w:ascii="Sakkal Majalla" w:eastAsiaTheme="minorEastAsia" w:hAnsi="Sakkal Majalla"/>
          <w:kern w:val="2"/>
          <w:sz w:val="34"/>
          <w:rtl/>
          <w:lang w:bidi="ar-SY"/>
        </w:rPr>
        <w:t>أو</w:t>
      </w:r>
      <w:r w:rsidRPr="00AA6FBD">
        <w:rPr>
          <w:rFonts w:ascii="Sakkal Majalla" w:eastAsiaTheme="minorEastAsia" w:hAnsi="Sakkal Majalla"/>
          <w:kern w:val="2"/>
          <w:sz w:val="34"/>
          <w:lang w:bidi="ar-SY"/>
        </w:rPr>
        <w:t xml:space="preserve"> Power Pivot</w:t>
      </w:r>
      <w:r w:rsidRPr="00AA6FBD">
        <w:rPr>
          <w:rFonts w:ascii="Sakkal Majalla" w:eastAsiaTheme="minorEastAsia" w:hAnsi="Sakkal Majalla"/>
          <w:kern w:val="2"/>
          <w:sz w:val="34"/>
          <w:rtl/>
          <w:lang w:bidi="ar-SY"/>
        </w:rPr>
        <w:t>أو</w:t>
      </w:r>
      <w:r w:rsidRPr="00AA6FBD">
        <w:rPr>
          <w:rFonts w:ascii="Sakkal Majalla" w:eastAsiaTheme="minorEastAsia" w:hAnsi="Sakkal Majalla"/>
          <w:kern w:val="2"/>
          <w:sz w:val="34"/>
          <w:lang w:bidi="ar-SY"/>
        </w:rPr>
        <w:t xml:space="preserve"> Power View</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فإنه يمكنك استيراد تلك البيانات 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أيضًا</w:t>
      </w:r>
      <w:r w:rsidRPr="00AA6FBD">
        <w:rPr>
          <w:rFonts w:ascii="Sakkal Majalla" w:eastAsiaTheme="minorEastAsia" w:hAnsi="Sakkal Majalla"/>
          <w:kern w:val="2"/>
          <w:sz w:val="34"/>
          <w:lang w:bidi="ar-SY"/>
        </w:rPr>
        <w:t>.</w:t>
      </w:r>
    </w:p>
    <w:p w14:paraId="445CB1B6" w14:textId="77777777" w:rsidR="00AA6FBD" w:rsidRPr="00AA6FBD" w:rsidRDefault="00AA6FBD" w:rsidP="00AA6FBD">
      <w:pPr>
        <w:spacing w:line="278" w:lineRule="auto"/>
        <w:rPr>
          <w:rFonts w:ascii="Sakkal Majalla" w:eastAsiaTheme="minorEastAsia" w:hAnsi="Sakkal Majalla"/>
          <w:kern w:val="2"/>
          <w:sz w:val="34"/>
          <w:rtl/>
          <w:lang w:bidi="ar-SY"/>
        </w:rPr>
      </w:pPr>
    </w:p>
    <w:p w14:paraId="3392663C"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تحويل البيانات لتضمينها في تقرير</w:t>
      </w:r>
      <w:r w:rsidRPr="00AA6FBD">
        <w:rPr>
          <w:rFonts w:ascii="Sakkal Majalla" w:eastAsiaTheme="minorEastAsia" w:hAnsi="Sakkal Majalla" w:hint="cs"/>
          <w:b/>
          <w:bCs/>
          <w:color w:val="FF0000"/>
          <w:kern w:val="2"/>
          <w:sz w:val="34"/>
          <w:rtl/>
          <w:lang w:bidi="ar-SY"/>
        </w:rPr>
        <w:t>:</w:t>
      </w:r>
    </w:p>
    <w:p w14:paraId="1268CB57"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في بعض الأحيان، قد تحتوي البيانات على بيانات إضافية أو تحتوي على بيانات بتنسيق غير صحيح. يتضمن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أداة </w:t>
      </w:r>
      <w:r w:rsidRPr="00AA6FBD">
        <w:rPr>
          <w:rFonts w:ascii="Sakkal Majalla" w:eastAsiaTheme="minorEastAsia" w:hAnsi="Sakkal Majalla"/>
          <w:kern w:val="2"/>
          <w:sz w:val="34"/>
          <w:lang w:bidi="ar-SY"/>
        </w:rPr>
        <w:t xml:space="preserve">Power Query Editor </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والتي يمكن أن تساعدك في تشكيل البيانات وتحويلها بحيث تكون جاهزة للنماذج والمرئيات</w:t>
      </w:r>
      <w:r w:rsidRPr="00AA6FBD">
        <w:rPr>
          <w:rFonts w:ascii="Sakkal Majalla" w:eastAsiaTheme="minorEastAsia" w:hAnsi="Sakkal Majalla" w:hint="cs"/>
          <w:kern w:val="2"/>
          <w:sz w:val="34"/>
          <w:rtl/>
          <w:lang w:bidi="ar-SY"/>
        </w:rPr>
        <w:t>.</w:t>
      </w:r>
    </w:p>
    <w:p w14:paraId="594D7D47"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5953E01C" wp14:editId="01C9692B">
            <wp:extent cx="5731510" cy="2317750"/>
            <wp:effectExtent l="0" t="0" r="2540" b="6350"/>
            <wp:docPr id="1290014963" name="Picture 18" descr="تناقش هذه الصفحة &quot;تحويل البيانات مع محرر الاستعلام&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تناقش هذه الصفحة &quot;تحويل البيانات مع محرر الاستعلام&quot;."/>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31510" cy="2317750"/>
                    </a:xfrm>
                    <a:prstGeom prst="rect">
                      <a:avLst/>
                    </a:prstGeom>
                    <a:noFill/>
                    <a:ln>
                      <a:noFill/>
                    </a:ln>
                  </pic:spPr>
                </pic:pic>
              </a:graphicData>
            </a:graphic>
          </wp:inline>
        </w:drawing>
      </w:r>
    </w:p>
    <w:p w14:paraId="0CCC013C"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تشغيل محرر استعلام الطاقة</w:t>
      </w:r>
      <w:r w:rsidRPr="00AA6FBD">
        <w:rPr>
          <w:rFonts w:ascii="Sakkal Majalla" w:eastAsiaTheme="minorEastAsia" w:hAnsi="Sakkal Majalla" w:hint="cs"/>
          <w:b/>
          <w:bCs/>
          <w:color w:val="FF0000"/>
          <w:kern w:val="2"/>
          <w:sz w:val="34"/>
          <w:rtl/>
          <w:lang w:bidi="ar-SY"/>
        </w:rPr>
        <w:t>:</w:t>
      </w:r>
    </w:p>
    <w:p w14:paraId="0958189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للبدء، اختر تحويل البيانات من نافذة المتصفح لتشغيل محرر </w:t>
      </w:r>
      <w:r w:rsidRPr="00AA6FBD">
        <w:rPr>
          <w:rFonts w:ascii="Sakkal Majalla" w:eastAsiaTheme="minorEastAsia" w:hAnsi="Sakkal Majalla"/>
          <w:kern w:val="2"/>
          <w:sz w:val="34"/>
          <w:lang w:bidi="ar-SY"/>
        </w:rPr>
        <w:t>Power Query</w:t>
      </w:r>
      <w:r w:rsidRPr="00AA6FBD">
        <w:rPr>
          <w:rFonts w:ascii="Sakkal Majalla" w:eastAsiaTheme="minorEastAsia" w:hAnsi="Sakkal Majalla"/>
          <w:kern w:val="2"/>
          <w:sz w:val="34"/>
          <w:rtl/>
          <w:lang w:bidi="ar-SY"/>
        </w:rPr>
        <w:t xml:space="preserve">. يمكنك أيضًا تشغيل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مباشرة من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باستخدام الزر </w:t>
      </w:r>
      <w:r w:rsidRPr="00AA6FBD">
        <w:rPr>
          <w:rFonts w:ascii="Sakkal Majalla" w:eastAsiaTheme="minorEastAsia" w:hAnsi="Sakkal Majalla"/>
          <w:kern w:val="2"/>
          <w:sz w:val="34"/>
          <w:lang w:bidi="ar-SY"/>
        </w:rPr>
        <w:t>Transform data</w:t>
      </w:r>
      <w:r w:rsidRPr="00AA6FBD">
        <w:rPr>
          <w:rFonts w:ascii="Sakkal Majalla" w:eastAsiaTheme="minorEastAsia" w:hAnsi="Sakkal Majalla"/>
          <w:kern w:val="2"/>
          <w:sz w:val="34"/>
          <w:rtl/>
          <w:lang w:bidi="ar-SY"/>
        </w:rPr>
        <w:t>على شريط «</w:t>
      </w:r>
      <w:r w:rsidRPr="00AA6FBD">
        <w:rPr>
          <w:rFonts w:ascii="Sakkal Majalla" w:eastAsiaTheme="minorEastAsia" w:hAnsi="Sakkal Majalla"/>
          <w:kern w:val="2"/>
          <w:sz w:val="34"/>
          <w:lang w:bidi="ar-SY"/>
        </w:rPr>
        <w:t>Home</w:t>
      </w:r>
      <w:r w:rsidRPr="00AA6FBD">
        <w:rPr>
          <w:rFonts w:ascii="Sakkal Majalla" w:eastAsiaTheme="minorEastAsia" w:hAnsi="Sakkal Majalla"/>
          <w:kern w:val="2"/>
          <w:sz w:val="34"/>
          <w:rtl/>
          <w:lang w:bidi="ar-SY"/>
        </w:rPr>
        <w:t>».</w:t>
      </w:r>
    </w:p>
    <w:p w14:paraId="13B51342"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26D445AE" wp14:editId="3881DA63">
            <wp:extent cx="5731510" cy="1358900"/>
            <wp:effectExtent l="0" t="0" r="2540" b="0"/>
            <wp:docPr id="1604961940" name="Picture 19" descr="لقطة شاشة لزر «تحويل البيان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لقطة شاشة لزر «تحويل البيانات»."/>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31510" cy="1358900"/>
                    </a:xfrm>
                    <a:prstGeom prst="rect">
                      <a:avLst/>
                    </a:prstGeom>
                    <a:noFill/>
                    <a:ln>
                      <a:noFill/>
                    </a:ln>
                  </pic:spPr>
                </pic:pic>
              </a:graphicData>
            </a:graphic>
          </wp:inline>
        </w:drawing>
      </w:r>
    </w:p>
    <w:p w14:paraId="24B084C0"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بعد تحميل البيانات إلى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سترى الشاشة التالية.</w:t>
      </w:r>
    </w:p>
    <w:p w14:paraId="22E16EF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68A3DEF4" wp14:editId="02BD6168">
            <wp:extent cx="5731510" cy="2967355"/>
            <wp:effectExtent l="0" t="0" r="2540" b="4445"/>
            <wp:docPr id="859033539" name="Picture 20" descr="المناطق الأربع من الشاشة Power Query Ed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المناطق الأربع من الشاشة Power Query Editor"/>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731510" cy="2967355"/>
                    </a:xfrm>
                    <a:prstGeom prst="rect">
                      <a:avLst/>
                    </a:prstGeom>
                    <a:noFill/>
                    <a:ln>
                      <a:noFill/>
                    </a:ln>
                  </pic:spPr>
                </pic:pic>
              </a:graphicData>
            </a:graphic>
          </wp:inline>
        </w:drawing>
      </w:r>
    </w:p>
    <w:p w14:paraId="3D6A38C5"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الشريط، تتيح لك الأزرار النشطة إمكانية التفاعل مع البيانات الموجودة في الاستعلام</w:t>
      </w:r>
      <w:r w:rsidRPr="00AA6FBD">
        <w:rPr>
          <w:rFonts w:ascii="Sakkal Majalla" w:eastAsiaTheme="minorEastAsia" w:hAnsi="Sakkal Majalla"/>
          <w:kern w:val="2"/>
          <w:sz w:val="34"/>
          <w:lang w:bidi="ar-SY"/>
        </w:rPr>
        <w:t>.</w:t>
      </w:r>
    </w:p>
    <w:p w14:paraId="2F10A4E6"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lastRenderedPageBreak/>
        <w:t>في الجزء الأيمن، يتم سرد الاستعلامات (واحد لكل جدول أو كيان) وهي متوفرة لتحديد وعرض وتشكيل</w:t>
      </w:r>
      <w:r w:rsidRPr="00AA6FBD">
        <w:rPr>
          <w:rFonts w:ascii="Sakkal Majalla" w:eastAsiaTheme="minorEastAsia" w:hAnsi="Sakkal Majalla"/>
          <w:kern w:val="2"/>
          <w:sz w:val="34"/>
          <w:lang w:bidi="ar-SY"/>
        </w:rPr>
        <w:t>.</w:t>
      </w:r>
    </w:p>
    <w:p w14:paraId="2C92E266"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جزء المركز، يتم عرض البيانات من الاستعلام المحدد وهي متوفرة للتشكل</w:t>
      </w:r>
      <w:r w:rsidRPr="00AA6FBD">
        <w:rPr>
          <w:rFonts w:ascii="Sakkal Majalla" w:eastAsiaTheme="minorEastAsia" w:hAnsi="Sakkal Majalla"/>
          <w:kern w:val="2"/>
          <w:sz w:val="34"/>
          <w:lang w:bidi="ar-SY"/>
        </w:rPr>
        <w:t>.</w:t>
      </w:r>
    </w:p>
    <w:p w14:paraId="1A042A8A" w14:textId="77777777" w:rsidR="007168AD" w:rsidRPr="00AA6FBD" w:rsidRDefault="007168AD">
      <w:pPr>
        <w:numPr>
          <w:ilvl w:val="0"/>
          <w:numId w:val="82"/>
        </w:numPr>
        <w:spacing w:after="160" w:line="278" w:lineRule="auto"/>
        <w:contextualSpacing/>
        <w:jc w:val="left"/>
        <w:rPr>
          <w:rFonts w:ascii="Sakkal Majalla" w:eastAsiaTheme="minorEastAsia" w:hAnsi="Sakkal Majalla"/>
          <w:kern w:val="2"/>
          <w:sz w:val="34"/>
          <w:lang w:bidi="ar-SY"/>
        </w:rPr>
      </w:pPr>
      <w:r w:rsidRPr="00AA6FBD">
        <w:rPr>
          <w:rFonts w:ascii="Sakkal Majalla" w:eastAsiaTheme="minorEastAsia" w:hAnsi="Sakkal Majalla"/>
          <w:kern w:val="2"/>
          <w:sz w:val="34"/>
          <w:rtl/>
          <w:lang w:bidi="ar-SY"/>
        </w:rPr>
        <w:t>تسرد النافذة إعدادات طلب البحث خصائص الاستعلام والخطوات المطبقة</w:t>
      </w:r>
      <w:r w:rsidRPr="00AA6FBD">
        <w:rPr>
          <w:rFonts w:ascii="Sakkal Majalla" w:eastAsiaTheme="minorEastAsia" w:hAnsi="Sakkal Majalla" w:hint="cs"/>
          <w:kern w:val="2"/>
          <w:sz w:val="34"/>
          <w:rtl/>
          <w:lang w:bidi="ar-SY"/>
        </w:rPr>
        <w:t>.</w:t>
      </w:r>
    </w:p>
    <w:p w14:paraId="2CE0AE8D" w14:textId="77777777" w:rsidR="007168AD" w:rsidRPr="00AA6FBD" w:rsidRDefault="007168AD" w:rsidP="007168AD">
      <w:pPr>
        <w:spacing w:line="278" w:lineRule="auto"/>
        <w:rPr>
          <w:rFonts w:ascii="Sakkal Majalla" w:eastAsiaTheme="minorEastAsia" w:hAnsi="Sakkal Majalla"/>
          <w:kern w:val="2"/>
          <w:sz w:val="34"/>
          <w:rtl/>
          <w:lang w:bidi="ar-SY"/>
        </w:rPr>
      </w:pPr>
    </w:p>
    <w:p w14:paraId="42951676"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تحويل البيانات</w:t>
      </w:r>
      <w:r w:rsidRPr="00AA6FBD">
        <w:rPr>
          <w:rFonts w:ascii="Sakkal Majalla" w:eastAsiaTheme="minorEastAsia" w:hAnsi="Sakkal Majalla" w:hint="cs"/>
          <w:b/>
          <w:bCs/>
          <w:color w:val="FF0000"/>
          <w:kern w:val="2"/>
          <w:sz w:val="34"/>
          <w:rtl/>
          <w:lang w:bidi="ar-SY"/>
        </w:rPr>
        <w:t>:</w:t>
      </w:r>
    </w:p>
    <w:p w14:paraId="417C0B40" w14:textId="331A6D2F" w:rsidR="007168AD" w:rsidRPr="00AA6FBD" w:rsidRDefault="007168AD" w:rsidP="00AA6FB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الجزء الأوسط، يؤدي النقر بزر الماوس الأيمن فوق عمود إلى عرض التحويلات المتوفرة. تتضمن أمثلة التحويلات المتوفرة إزالة عمود من الجدول، تكرار العمود تحت اسم جديد، أو استبدال القيم. من هذه القائمة، يمكنك أيضًا تقسيم أعمدة النص إلى مضاعفات بواسطة محددات مشتركة.</w:t>
      </w:r>
    </w:p>
    <w:p w14:paraId="4EC8791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1C7435C6" wp14:editId="313FACFF">
            <wp:extent cx="5731510" cy="5185410"/>
            <wp:effectExtent l="0" t="0" r="2540" b="0"/>
            <wp:docPr id="214706461" name="Picture 21" descr="لقطة شاشة لقائمة &quot;نوع التغيي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لقطة شاشة لقائمة &quot;نوع التغيير&quot;."/>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31510" cy="5185410"/>
                    </a:xfrm>
                    <a:prstGeom prst="rect">
                      <a:avLst/>
                    </a:prstGeom>
                    <a:noFill/>
                    <a:ln>
                      <a:noFill/>
                    </a:ln>
                  </pic:spPr>
                </pic:pic>
              </a:graphicData>
            </a:graphic>
          </wp:inline>
        </w:drawing>
      </w:r>
    </w:p>
    <w:p w14:paraId="7BD9E481" w14:textId="77777777" w:rsidR="007168AD" w:rsidRPr="00AA6FBD" w:rsidRDefault="007168AD" w:rsidP="007168AD">
      <w:pPr>
        <w:spacing w:line="278" w:lineRule="auto"/>
        <w:rPr>
          <w:rFonts w:ascii="Sakkal Majalla" w:eastAsiaTheme="minorEastAsia" w:hAnsi="Sakkal Majalla"/>
          <w:kern w:val="2"/>
          <w:sz w:val="34"/>
          <w:rtl/>
          <w:lang w:bidi="ar-SY"/>
        </w:rPr>
      </w:pPr>
    </w:p>
    <w:p w14:paraId="71202CC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lastRenderedPageBreak/>
        <w:t>يحتوي الشريط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على أدوات إضافية يمكن أن تساعدك في تغيير نوع البيانات للأعمدة أو إضافة رمز علمي أو استخراج عناصر من التواريخ مثل يوم الأسبوع.</w:t>
      </w:r>
    </w:p>
    <w:p w14:paraId="7A63FC74" w14:textId="77777777" w:rsidR="007168AD" w:rsidRPr="00AA6FBD" w:rsidRDefault="007168AD" w:rsidP="007168AD">
      <w:pPr>
        <w:spacing w:line="278" w:lineRule="auto"/>
        <w:rPr>
          <w:rFonts w:ascii="Sakkal Majalla" w:eastAsiaTheme="minorEastAsia" w:hAnsi="Sakkal Majalla"/>
          <w:kern w:val="2"/>
          <w:sz w:val="34"/>
          <w:rtl/>
          <w:lang w:bidi="ar-SY"/>
        </w:rPr>
      </w:pPr>
    </w:p>
    <w:p w14:paraId="68D8E6B3" w14:textId="77777777"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تلميح</w:t>
      </w:r>
    </w:p>
    <w:p w14:paraId="641744E8" w14:textId="23BD5BF6" w:rsidR="007168AD" w:rsidRPr="00AA6FBD" w:rsidRDefault="007168AD" w:rsidP="007168AD">
      <w:pPr>
        <w:shd w:val="clear" w:color="auto" w:fill="E2EFD9" w:themeFill="accent6"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إذا ارتكبت خطأ، يمكنك التراجع عن أي خطوة من قائمة</w:t>
      </w:r>
      <w:r w:rsidRPr="00AA6FBD">
        <w:rPr>
          <w:rFonts w:ascii="Sakkal Majalla" w:eastAsiaTheme="minorEastAsia" w:hAnsi="Sakkal Majalla"/>
          <w:kern w:val="2"/>
          <w:sz w:val="34"/>
          <w:lang w:bidi="ar-SY"/>
        </w:rPr>
        <w:t xml:space="preserve"> </w:t>
      </w:r>
      <w:r w:rsidRPr="00AA6FBD">
        <w:rPr>
          <w:rFonts w:ascii="Sakkal Majalla" w:eastAsiaTheme="minorEastAsia" w:hAnsi="Sakkal Majalla"/>
          <w:kern w:val="2"/>
          <w:sz w:val="34"/>
          <w:rtl/>
          <w:lang w:bidi="ar-SY"/>
        </w:rPr>
        <w:t xml:space="preserve">الخطوات </w:t>
      </w:r>
      <w:r w:rsidR="00AA6FBD" w:rsidRPr="00AA6FBD">
        <w:rPr>
          <w:rFonts w:ascii="Sakkal Majalla" w:eastAsiaTheme="minorEastAsia" w:hAnsi="Sakkal Majalla" w:hint="cs"/>
          <w:kern w:val="2"/>
          <w:sz w:val="34"/>
          <w:rtl/>
          <w:lang w:bidi="ar-SY"/>
        </w:rPr>
        <w:t>المطبقة</w:t>
      </w:r>
      <w:r w:rsidR="00AA6FBD" w:rsidRPr="00AA6FBD">
        <w:rPr>
          <w:rFonts w:ascii="Sakkal Majalla" w:eastAsiaTheme="minorEastAsia" w:hAnsi="Sakkal Majalla"/>
          <w:kern w:val="2"/>
          <w:sz w:val="34"/>
          <w:lang w:bidi="ar-SY"/>
        </w:rPr>
        <w:t>.</w:t>
      </w:r>
    </w:p>
    <w:p w14:paraId="6BBB56FD"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أثناء تطبيق عمليات التحويل، تظهر كل خطوة في قائمة الخطوات المطبقة في جزء إعدادات الاستعلام يمكنك استخدام هذه القائمة للتراجع عن تغييرات معينة أو مراجعتها، أو حتى تغيير اسم الخطوة. لحفظ تحويلاتك، حدد إغلاق وتطبيق في علامة التبويب الصفحة الرئيسية</w:t>
      </w:r>
      <w:r w:rsidRPr="00AA6FBD">
        <w:rPr>
          <w:rFonts w:ascii="Sakkal Majalla" w:eastAsiaTheme="minorEastAsia" w:hAnsi="Sakkal Majalla" w:hint="cs"/>
          <w:kern w:val="2"/>
          <w:sz w:val="34"/>
          <w:rtl/>
          <w:lang w:bidi="ar-SY"/>
        </w:rPr>
        <w:t>.</w:t>
      </w:r>
    </w:p>
    <w:p w14:paraId="0D051888" w14:textId="77777777" w:rsidR="007168AD" w:rsidRPr="00AA6FBD" w:rsidRDefault="007168AD" w:rsidP="007168AD">
      <w:pPr>
        <w:spacing w:line="278" w:lineRule="auto"/>
        <w:jc w:val="center"/>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72DC71B9" wp14:editId="0E03C42A">
            <wp:extent cx="3810000" cy="3867150"/>
            <wp:effectExtent l="0" t="0" r="0" b="0"/>
            <wp:docPr id="1931585861" name="Picture 22" descr="لقطة شاشة من مربع الحوار إعدادات الاستعلا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لقطة شاشة من مربع الحوار إعدادات الاستعلام."/>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810000" cy="3867150"/>
                    </a:xfrm>
                    <a:prstGeom prst="rect">
                      <a:avLst/>
                    </a:prstGeom>
                    <a:noFill/>
                    <a:ln>
                      <a:noFill/>
                    </a:ln>
                  </pic:spPr>
                </pic:pic>
              </a:graphicData>
            </a:graphic>
          </wp:inline>
        </w:drawing>
      </w:r>
    </w:p>
    <w:p w14:paraId="178ACD2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بعد تحديد إغلاق وتطبيق</w:t>
      </w:r>
      <w:r w:rsidRPr="00AA6FBD">
        <w:rPr>
          <w:rFonts w:eastAsiaTheme="minorEastAsia" w:cs="Times New Roman" w:hint="cs"/>
          <w:kern w:val="2"/>
          <w:sz w:val="34"/>
          <w:rtl/>
          <w:lang w:bidi="ar-SY"/>
        </w:rPr>
        <w:t xml:space="preserve"> </w:t>
      </w:r>
      <w:r w:rsidRPr="00AA6FBD">
        <w:rPr>
          <w:rFonts w:ascii="Sakkal Majalla" w:eastAsiaTheme="minorEastAsia" w:hAnsi="Sakkal Majalla"/>
          <w:kern w:val="2"/>
          <w:sz w:val="34"/>
          <w:rtl/>
          <w:lang w:bidi="ar-SY"/>
        </w:rPr>
        <w:t>يطبق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تغييرات الاستعلام ويطبقها على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w:t>
      </w:r>
    </w:p>
    <w:p w14:paraId="42EE4B42" w14:textId="77777777" w:rsidR="007168AD" w:rsidRPr="00AA6FBD" w:rsidRDefault="007168AD" w:rsidP="00AA6FBD">
      <w:pPr>
        <w:keepNext/>
        <w:pageBreakBefore/>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lastRenderedPageBreak/>
        <w:t>دمج البيانات من مصادر متعددة</w:t>
      </w:r>
      <w:r w:rsidRPr="00AA6FBD">
        <w:rPr>
          <w:rFonts w:ascii="Sakkal Majalla" w:eastAsiaTheme="minorEastAsia" w:hAnsi="Sakkal Majalla" w:hint="cs"/>
          <w:b/>
          <w:bCs/>
          <w:color w:val="FF0000"/>
          <w:kern w:val="2"/>
          <w:sz w:val="34"/>
          <w:rtl/>
          <w:lang w:bidi="ar-SY"/>
        </w:rPr>
        <w:t>:</w:t>
      </w:r>
    </w:p>
    <w:p w14:paraId="4AC9EBE2"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باستخدام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يمكنك استخدام أداة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لدمج البيانات من مصادر متعددة في تقرير واحد.</w:t>
      </w:r>
    </w:p>
    <w:p w14:paraId="3F6B0CD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41893FC5" wp14:editId="49605177">
            <wp:extent cx="5731510" cy="2344420"/>
            <wp:effectExtent l="0" t="0" r="2540" b="0"/>
            <wp:docPr id="1381568839" name="Picture 23" descr="هذه الصفحة تغطي &quot;الجمع بين البيانات من مصادر مختلفة مع محرر الاستعلام&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هذه الصفحة تغطي &quot;الجمع بين البيانات من مصادر مختلفة مع محرر الاستعلام&quot;."/>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1510" cy="2344420"/>
                    </a:xfrm>
                    <a:prstGeom prst="rect">
                      <a:avLst/>
                    </a:prstGeom>
                    <a:noFill/>
                    <a:ln>
                      <a:noFill/>
                    </a:ln>
                  </pic:spPr>
                </pic:pic>
              </a:graphicData>
            </a:graphic>
          </wp:inline>
        </w:drawing>
      </w:r>
    </w:p>
    <w:p w14:paraId="08D7DEAF"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p>
    <w:p w14:paraId="5C86A5DB"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إضافة المزيد من مصادر البيانات</w:t>
      </w:r>
      <w:r w:rsidRPr="00AA6FBD">
        <w:rPr>
          <w:rFonts w:ascii="Sakkal Majalla" w:eastAsiaTheme="minorEastAsia" w:hAnsi="Sakkal Majalla" w:hint="cs"/>
          <w:b/>
          <w:bCs/>
          <w:color w:val="FF0000"/>
          <w:kern w:val="2"/>
          <w:sz w:val="34"/>
          <w:rtl/>
          <w:lang w:bidi="ar-SY"/>
        </w:rPr>
        <w:t>:</w:t>
      </w:r>
    </w:p>
    <w:p w14:paraId="3495AAE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لإضافة المزيد من المصادر إلى تقرير موجود، من شريط</w:t>
      </w:r>
      <w:r w:rsidRPr="00AA6FBD">
        <w:rPr>
          <w:rFonts w:ascii="Sakkal Majalla" w:eastAsiaTheme="minorEastAsia" w:hAnsi="Sakkal Majalla"/>
          <w:kern w:val="2"/>
          <w:sz w:val="34"/>
          <w:lang w:bidi="ar-SY"/>
        </w:rPr>
        <w:t xml:space="preserve"> «Home»</w:t>
      </w:r>
      <w:r w:rsidRPr="00AA6FBD">
        <w:rPr>
          <w:rFonts w:ascii="Sakkal Majalla" w:eastAsiaTheme="minorEastAsia" w:hAnsi="Sakkal Majalla"/>
          <w:kern w:val="2"/>
          <w:sz w:val="34"/>
          <w:rtl/>
          <w:lang w:bidi="ar-SY"/>
        </w:rPr>
        <w:t>، حدد</w:t>
      </w:r>
      <w:r w:rsidRPr="00AA6FBD">
        <w:rPr>
          <w:rFonts w:ascii="Sakkal Majalla" w:eastAsiaTheme="minorEastAsia" w:hAnsi="Sakkal Majalla"/>
          <w:kern w:val="2"/>
          <w:sz w:val="34"/>
          <w:lang w:bidi="ar-SY"/>
        </w:rPr>
        <w:t xml:space="preserve"> Transform Data</w:t>
      </w:r>
      <w:r w:rsidRPr="00AA6FBD">
        <w:rPr>
          <w:rFonts w:ascii="Sakkal Majalla" w:eastAsiaTheme="minorEastAsia" w:hAnsi="Sakkal Majalla"/>
          <w:kern w:val="2"/>
          <w:sz w:val="34"/>
          <w:rtl/>
          <w:lang w:bidi="ar-SY"/>
        </w:rPr>
        <w:t>ثم حدد</w:t>
      </w:r>
      <w:r w:rsidRPr="00AA6FBD">
        <w:rPr>
          <w:rFonts w:ascii="Sakkal Majalla" w:eastAsiaTheme="minorEastAsia" w:hAnsi="Sakkal Majalla"/>
          <w:kern w:val="2"/>
          <w:sz w:val="34"/>
          <w:lang w:bidi="ar-SY"/>
        </w:rPr>
        <w:t xml:space="preserve"> New Source</w:t>
      </w:r>
      <w:r w:rsidRPr="00AA6FBD">
        <w:rPr>
          <w:rFonts w:ascii="Sakkal Majalla" w:eastAsiaTheme="minorEastAsia" w:hAnsi="Sakkal Majalla"/>
          <w:kern w:val="2"/>
          <w:sz w:val="34"/>
          <w:rtl/>
          <w:lang w:bidi="ar-SY"/>
        </w:rPr>
        <w:t>يمكنك استخدام العديد من مصادر البيانات المحتملة في</w:t>
      </w:r>
      <w:r w:rsidRPr="00AA6FBD">
        <w:rPr>
          <w:rFonts w:ascii="Sakkal Majalla" w:eastAsiaTheme="minorEastAsia" w:hAnsi="Sakkal Majalla"/>
          <w:kern w:val="2"/>
          <w:sz w:val="34"/>
          <w:lang w:bidi="ar-SY"/>
        </w:rPr>
        <w:t xml:space="preserve"> Power BI Desktop</w:t>
      </w:r>
      <w:r w:rsidRPr="00AA6FBD">
        <w:rPr>
          <w:rFonts w:ascii="Sakkal Majalla" w:eastAsiaTheme="minorEastAsia" w:hAnsi="Sakkal Majalla"/>
          <w:kern w:val="2"/>
          <w:sz w:val="34"/>
          <w:rtl/>
          <w:lang w:bidi="ar-SY"/>
        </w:rPr>
        <w:t>، بما في ذلك المجلدات. من خلال الاتصال بمجلد، يمكنك استيراد البيانات من ملفات</w:t>
      </w:r>
      <w:r w:rsidRPr="00AA6FBD">
        <w:rPr>
          <w:rFonts w:ascii="Sakkal Majalla" w:eastAsiaTheme="minorEastAsia" w:hAnsi="Sakkal Majalla"/>
          <w:kern w:val="2"/>
          <w:sz w:val="34"/>
          <w:lang w:bidi="ar-SY"/>
        </w:rPr>
        <w:t xml:space="preserve"> Excel </w:t>
      </w:r>
      <w:r w:rsidRPr="00AA6FBD">
        <w:rPr>
          <w:rFonts w:ascii="Sakkal Majalla" w:eastAsiaTheme="minorEastAsia" w:hAnsi="Sakkal Majalla"/>
          <w:kern w:val="2"/>
          <w:sz w:val="34"/>
          <w:rtl/>
          <w:lang w:bidi="ar-SY"/>
        </w:rPr>
        <w:t>أو</w:t>
      </w:r>
      <w:r w:rsidRPr="00AA6FBD">
        <w:rPr>
          <w:rFonts w:ascii="Sakkal Majalla" w:eastAsiaTheme="minorEastAsia" w:hAnsi="Sakkal Majalla"/>
          <w:kern w:val="2"/>
          <w:sz w:val="34"/>
          <w:lang w:bidi="ar-SY"/>
        </w:rPr>
        <w:t xml:space="preserve"> CSV </w:t>
      </w:r>
      <w:r w:rsidRPr="00AA6FBD">
        <w:rPr>
          <w:rFonts w:ascii="Sakkal Majalla" w:eastAsiaTheme="minorEastAsia" w:hAnsi="Sakkal Majalla"/>
          <w:kern w:val="2"/>
          <w:sz w:val="34"/>
          <w:rtl/>
          <w:lang w:bidi="ar-SY"/>
        </w:rPr>
        <w:t>متعددة في وقت واحد</w:t>
      </w:r>
      <w:r w:rsidRPr="00AA6FBD">
        <w:rPr>
          <w:rFonts w:ascii="Sakkal Majalla" w:eastAsiaTheme="minorEastAsia" w:hAnsi="Sakkal Majalla"/>
          <w:kern w:val="2"/>
          <w:sz w:val="34"/>
          <w:lang w:bidi="ar-SY"/>
        </w:rPr>
        <w:t>.</w:t>
      </w:r>
    </w:p>
    <w:p w14:paraId="6CCB6DA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lang w:bidi="ar-SY"/>
        </w:rPr>
        <w:t xml:space="preserve">Power Query Editor </w:t>
      </w:r>
      <w:r w:rsidRPr="00AA6FBD">
        <w:rPr>
          <w:rFonts w:ascii="Sakkal Majalla" w:eastAsiaTheme="minorEastAsia" w:hAnsi="Sakkal Majalla" w:hint="cs"/>
          <w:kern w:val="2"/>
          <w:sz w:val="34"/>
          <w:rtl/>
          <w:lang w:bidi="ar-SY"/>
        </w:rPr>
        <w:t xml:space="preserve"> </w:t>
      </w:r>
      <w:r w:rsidRPr="00AA6FBD">
        <w:rPr>
          <w:rFonts w:ascii="Sakkal Majalla" w:eastAsiaTheme="minorEastAsia" w:hAnsi="Sakkal Majalla"/>
          <w:kern w:val="2"/>
          <w:sz w:val="34"/>
          <w:rtl/>
          <w:lang w:bidi="ar-SY"/>
        </w:rPr>
        <w:t>يسمح لك بتطبيق عوامل التصفية على البيانات. على سبيل المثال، يؤدي تحديد السهم المنسدل إلى جانب عمود إلى فتح قائمة اختيار من عوامل تصفية النص. يسمح لك عامل تصفية بإمكانية إزالة القيم من النموذج لديك قبل تحميل البيانات إلى</w:t>
      </w:r>
      <w:r w:rsidRPr="00AA6FBD">
        <w:rPr>
          <w:rFonts w:ascii="Sakkal Majalla" w:eastAsiaTheme="minorEastAsia" w:hAnsi="Sakkal Majalla"/>
          <w:kern w:val="2"/>
          <w:sz w:val="34"/>
          <w:lang w:bidi="ar-SY"/>
        </w:rPr>
        <w:t xml:space="preserve"> Power BI.</w:t>
      </w:r>
      <w:r w:rsidRPr="00AA6FBD">
        <w:rPr>
          <w:rFonts w:ascii="Sakkal Majalla" w:eastAsiaTheme="minorEastAsia" w:hAnsi="Sakkal Majalla" w:hint="cs"/>
          <w:kern w:val="2"/>
          <w:sz w:val="34"/>
          <w:rtl/>
          <w:lang w:bidi="ar-SY"/>
        </w:rPr>
        <w:t>.</w:t>
      </w:r>
    </w:p>
    <w:p w14:paraId="5339E5BF"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lastRenderedPageBreak/>
        <w:drawing>
          <wp:inline distT="0" distB="0" distL="0" distR="0" wp14:anchorId="0F222776" wp14:editId="2C509C8E">
            <wp:extent cx="5731510" cy="7482840"/>
            <wp:effectExtent l="0" t="0" r="2540" b="3810"/>
            <wp:docPr id="534538415" name="Picture 24" descr="لقطة شاشة من خيار &quot;Remove Empty&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لقطة شاشة من خيار &quot;Remove Empty&quot;."/>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31510" cy="7482840"/>
                    </a:xfrm>
                    <a:prstGeom prst="rect">
                      <a:avLst/>
                    </a:prstGeom>
                    <a:noFill/>
                    <a:ln>
                      <a:noFill/>
                    </a:ln>
                  </pic:spPr>
                </pic:pic>
              </a:graphicData>
            </a:graphic>
          </wp:inline>
        </w:drawing>
      </w:r>
    </w:p>
    <w:p w14:paraId="6F2FC100" w14:textId="77777777" w:rsidR="007168AD" w:rsidRPr="00AA6FBD" w:rsidRDefault="007168AD" w:rsidP="007168AD">
      <w:pPr>
        <w:spacing w:line="278" w:lineRule="auto"/>
        <w:rPr>
          <w:rFonts w:ascii="Sakkal Majalla" w:eastAsiaTheme="minorEastAsia" w:hAnsi="Sakkal Majalla"/>
          <w:kern w:val="2"/>
          <w:sz w:val="34"/>
          <w:rtl/>
          <w:lang w:bidi="ar-SY"/>
        </w:rPr>
      </w:pPr>
    </w:p>
    <w:p w14:paraId="160C1D6E" w14:textId="77777777" w:rsidR="007168AD" w:rsidRPr="00AA6FBD" w:rsidRDefault="007168AD" w:rsidP="007168AD">
      <w:pPr>
        <w:spacing w:line="278" w:lineRule="auto"/>
        <w:rPr>
          <w:rFonts w:ascii="Sakkal Majalla" w:eastAsiaTheme="minorEastAsia" w:hAnsi="Sakkal Majalla"/>
          <w:kern w:val="2"/>
          <w:sz w:val="34"/>
          <w:rtl/>
          <w:lang w:bidi="ar-SY"/>
        </w:rPr>
      </w:pPr>
    </w:p>
    <w:p w14:paraId="69D1C552" w14:textId="77777777" w:rsidR="007168AD" w:rsidRPr="00AA6FBD" w:rsidRDefault="007168AD" w:rsidP="007168AD">
      <w:pPr>
        <w:spacing w:line="278" w:lineRule="auto"/>
        <w:rPr>
          <w:rFonts w:ascii="Sakkal Majalla" w:eastAsiaTheme="minorEastAsia" w:hAnsi="Sakkal Majalla"/>
          <w:kern w:val="2"/>
          <w:sz w:val="34"/>
          <w:rtl/>
          <w:lang w:bidi="ar-SY"/>
        </w:rPr>
      </w:pPr>
    </w:p>
    <w:p w14:paraId="2F8BDC1E"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hint="cs"/>
          <w:kern w:val="2"/>
          <w:sz w:val="34"/>
          <w:rtl/>
          <w:lang w:bidi="ar-SY"/>
        </w:rPr>
        <w:lastRenderedPageBreak/>
        <w:t>ملاحظة:</w:t>
      </w:r>
    </w:p>
    <w:p w14:paraId="23883202"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تقوم التصفية في</w:t>
      </w:r>
      <w:r w:rsidRPr="00AA6FBD">
        <w:rPr>
          <w:rFonts w:ascii="Sakkal Majalla" w:eastAsiaTheme="minorEastAsia" w:hAnsi="Sakkal Majalla"/>
          <w:kern w:val="2"/>
          <w:sz w:val="34"/>
          <w:lang w:bidi="ar-SY"/>
        </w:rPr>
        <w:t xml:space="preserve"> Power Query Editor </w:t>
      </w:r>
      <w:r w:rsidRPr="00AA6FBD">
        <w:rPr>
          <w:rFonts w:ascii="Sakkal Majalla" w:eastAsiaTheme="minorEastAsia" w:hAnsi="Sakkal Majalla"/>
          <w:kern w:val="2"/>
          <w:sz w:val="34"/>
          <w:rtl/>
          <w:lang w:bidi="ar-SY"/>
        </w:rPr>
        <w:t>بتغيير البيانات التي يتم تحميلها إلى</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فيما بعد، عند تطبيق عوامل التصفية في طريقة عرض</w:t>
      </w:r>
      <w:r w:rsidRPr="00AA6FBD">
        <w:rPr>
          <w:rFonts w:ascii="Sakkal Majalla" w:eastAsiaTheme="minorEastAsia" w:hAnsi="Sakkal Majalla"/>
          <w:kern w:val="2"/>
          <w:sz w:val="34"/>
          <w:lang w:bidi="ar-SY"/>
        </w:rPr>
        <w:t xml:space="preserve"> «Data» </w:t>
      </w:r>
      <w:r w:rsidRPr="00AA6FBD">
        <w:rPr>
          <w:rFonts w:ascii="Sakkal Majalla" w:eastAsiaTheme="minorEastAsia" w:hAnsi="Sakkal Majalla"/>
          <w:kern w:val="2"/>
          <w:sz w:val="34"/>
          <w:rtl/>
          <w:lang w:bidi="ar-SY"/>
        </w:rPr>
        <w:t>أو عرض</w:t>
      </w:r>
      <w:r w:rsidRPr="00AA6FBD">
        <w:rPr>
          <w:rFonts w:ascii="Sakkal Majalla" w:eastAsiaTheme="minorEastAsia" w:hAnsi="Sakkal Majalla"/>
          <w:kern w:val="2"/>
          <w:sz w:val="34"/>
          <w:lang w:bidi="ar-SY"/>
        </w:rPr>
        <w:t xml:space="preserve"> «Report»</w:t>
      </w:r>
      <w:r w:rsidRPr="00AA6FBD">
        <w:rPr>
          <w:rFonts w:ascii="Sakkal Majalla" w:eastAsiaTheme="minorEastAsia" w:hAnsi="Sakkal Majalla"/>
          <w:kern w:val="2"/>
          <w:sz w:val="34"/>
          <w:rtl/>
          <w:lang w:bidi="ar-SY"/>
        </w:rPr>
        <w:t>، تنطبق عوامل التصفية هذه فقط على ما تراه في المرئيات ولكن لا تقم بتغيير مجموعة البيانات الأساسية</w:t>
      </w:r>
      <w:r w:rsidRPr="00AA6FBD">
        <w:rPr>
          <w:rFonts w:ascii="Sakkal Majalla" w:eastAsiaTheme="minorEastAsia" w:hAnsi="Sakkal Majalla"/>
          <w:kern w:val="2"/>
          <w:sz w:val="34"/>
          <w:lang w:bidi="ar-SY"/>
        </w:rPr>
        <w:t>.</w:t>
      </w:r>
    </w:p>
    <w:p w14:paraId="3AF338AA"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t>دمج الاستعلامات وإلحاقها</w:t>
      </w:r>
      <w:r w:rsidRPr="00AA6FBD">
        <w:rPr>
          <w:rFonts w:ascii="Sakkal Majalla" w:eastAsiaTheme="minorEastAsia" w:hAnsi="Sakkal Majalla" w:hint="cs"/>
          <w:b/>
          <w:bCs/>
          <w:color w:val="FF0000"/>
          <w:kern w:val="2"/>
          <w:sz w:val="34"/>
          <w:rtl/>
          <w:lang w:bidi="ar-SY"/>
        </w:rPr>
        <w:t>:</w:t>
      </w:r>
    </w:p>
    <w:p w14:paraId="1FD1A59B"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يمكنك أيضًا دمج الاستعلامات وإلحاقها. بمعنى آخر، يسحب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xml:space="preserve"> البيانات التي تحددها من جداول متعددة أو ملفات متعددة في جدول واحد. استخدم أداة "</w:t>
      </w:r>
      <w:r w:rsidRPr="00AA6FBD">
        <w:rPr>
          <w:rFonts w:ascii="Sakkal Majalla" w:eastAsiaTheme="minorEastAsia" w:hAnsi="Sakkal Majalla"/>
          <w:kern w:val="2"/>
          <w:sz w:val="34"/>
          <w:lang w:bidi="ar-SY"/>
        </w:rPr>
        <w:t>Append Queries</w:t>
      </w:r>
      <w:r w:rsidRPr="00AA6FBD">
        <w:rPr>
          <w:rFonts w:ascii="Sakkal Majalla" w:eastAsiaTheme="minorEastAsia" w:hAnsi="Sakkal Majalla"/>
          <w:kern w:val="2"/>
          <w:sz w:val="34"/>
          <w:rtl/>
          <w:lang w:bidi="ar-SY"/>
        </w:rPr>
        <w:t xml:space="preserve">" لإضافة البيانات من جدول جديد إلى استعلام موجود. يحاول </w:t>
      </w:r>
      <w:r w:rsidRPr="00AA6FBD">
        <w:rPr>
          <w:rFonts w:ascii="Sakkal Majalla" w:eastAsiaTheme="minorEastAsia" w:hAnsi="Sakkal Majalla"/>
          <w:kern w:val="2"/>
          <w:sz w:val="34"/>
          <w:lang w:bidi="ar-SY"/>
        </w:rPr>
        <w:t>Power BI Desktop</w:t>
      </w:r>
      <w:r w:rsidRPr="00AA6FBD">
        <w:rPr>
          <w:rFonts w:ascii="Sakkal Majalla" w:eastAsiaTheme="minorEastAsia" w:hAnsi="Sakkal Majalla"/>
          <w:kern w:val="2"/>
          <w:sz w:val="34"/>
          <w:rtl/>
          <w:lang w:bidi="ar-SY"/>
        </w:rPr>
        <w:t xml:space="preserve"> مطابقة الأعمدة في الاستعلامات، والتي يمكنك ضبطها عند الضرورة في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w:t>
      </w:r>
    </w:p>
    <w:p w14:paraId="48CAE89A"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2B92C064" wp14:editId="37EB76C6">
            <wp:extent cx="5731510" cy="2986405"/>
            <wp:effectExtent l="0" t="0" r="2540" b="4445"/>
            <wp:docPr id="637849689" name="Picture 25" descr="لقطة شاشة للزر ومربع حوار &quot;Append Queri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لقطة شاشة للزر ومربع حوار &quot;Append Queries&quot;."/>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1510" cy="2986405"/>
                    </a:xfrm>
                    <a:prstGeom prst="rect">
                      <a:avLst/>
                    </a:prstGeom>
                    <a:noFill/>
                    <a:ln>
                      <a:noFill/>
                    </a:ln>
                  </pic:spPr>
                </pic:pic>
              </a:graphicData>
            </a:graphic>
          </wp:inline>
        </w:drawing>
      </w:r>
    </w:p>
    <w:p w14:paraId="2B4A25C0" w14:textId="77777777" w:rsidR="007168AD" w:rsidRPr="00AA6FBD" w:rsidRDefault="007168AD" w:rsidP="00AA6FBD">
      <w:pPr>
        <w:keepNext/>
        <w:pageBreakBefore/>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lastRenderedPageBreak/>
        <w:t>كتابة استعلامات مخصصة</w:t>
      </w:r>
      <w:r w:rsidRPr="00AA6FBD">
        <w:rPr>
          <w:rFonts w:ascii="Sakkal Majalla" w:eastAsiaTheme="minorEastAsia" w:hAnsi="Sakkal Majalla" w:hint="cs"/>
          <w:b/>
          <w:bCs/>
          <w:color w:val="FF0000"/>
          <w:kern w:val="2"/>
          <w:sz w:val="34"/>
          <w:rtl/>
          <w:lang w:bidi="ar-SY"/>
        </w:rPr>
        <w:t>:</w:t>
      </w:r>
    </w:p>
    <w:p w14:paraId="56970D5E"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يمكنك استخدام أداة إضافة عمود مخصص لكتابة تعبيرات استعلام مخصصة جديدة باستخدام لغة </w:t>
      </w:r>
      <w:r w:rsidRPr="00AA6FBD">
        <w:rPr>
          <w:rFonts w:ascii="Sakkal Majalla" w:eastAsiaTheme="minorEastAsia" w:hAnsi="Sakkal Majalla"/>
          <w:kern w:val="2"/>
          <w:sz w:val="34"/>
          <w:lang w:bidi="ar-SY"/>
        </w:rPr>
        <w:t>M</w:t>
      </w:r>
      <w:r w:rsidRPr="00AA6FBD">
        <w:rPr>
          <w:rFonts w:ascii="Sakkal Majalla" w:eastAsiaTheme="minorEastAsia" w:hAnsi="Sakkal Majalla"/>
          <w:kern w:val="2"/>
          <w:sz w:val="34"/>
          <w:rtl/>
          <w:lang w:bidi="ar-SY"/>
        </w:rPr>
        <w:t xml:space="preserve"> القوية.</w:t>
      </w:r>
    </w:p>
    <w:p w14:paraId="7BE8A816"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eastAsiaTheme="minorEastAsia"/>
          <w:noProof/>
          <w:kern w:val="2"/>
          <w:sz w:val="34"/>
        </w:rPr>
        <w:drawing>
          <wp:inline distT="0" distB="0" distL="0" distR="0" wp14:anchorId="5F38577B" wp14:editId="0F80E373">
            <wp:extent cx="5731510" cy="5062855"/>
            <wp:effectExtent l="0" t="0" r="2540" b="4445"/>
            <wp:docPr id="1990923413" name="Picture 26" descr="لقطة شاشة للزر العمود المخصص ومربع الحوا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لقطة شاشة للزر العمود المخصص ومربع الحوار."/>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31510" cy="5062855"/>
                    </a:xfrm>
                    <a:prstGeom prst="rect">
                      <a:avLst/>
                    </a:prstGeom>
                    <a:noFill/>
                    <a:ln>
                      <a:noFill/>
                    </a:ln>
                  </pic:spPr>
                </pic:pic>
              </a:graphicData>
            </a:graphic>
          </wp:inline>
        </w:drawing>
      </w:r>
    </w:p>
    <w:p w14:paraId="27854523" w14:textId="77777777" w:rsidR="007168AD" w:rsidRPr="00AA6FBD" w:rsidRDefault="007168AD" w:rsidP="00AA6FBD">
      <w:pPr>
        <w:keepNext/>
        <w:pageBreakBefore/>
        <w:spacing w:line="278" w:lineRule="auto"/>
        <w:rPr>
          <w:rFonts w:ascii="Sakkal Majalla" w:eastAsiaTheme="minorEastAsia" w:hAnsi="Sakkal Majalla"/>
          <w:b/>
          <w:bCs/>
          <w:color w:val="FF0000"/>
          <w:kern w:val="2"/>
          <w:sz w:val="34"/>
          <w:rtl/>
          <w:lang w:bidi="ar-SY"/>
        </w:rPr>
      </w:pPr>
      <w:r w:rsidRPr="00AA6FBD">
        <w:rPr>
          <w:rFonts w:ascii="Sakkal Majalla" w:eastAsiaTheme="minorEastAsia" w:hAnsi="Sakkal Majalla"/>
          <w:b/>
          <w:bCs/>
          <w:color w:val="FF0000"/>
          <w:kern w:val="2"/>
          <w:sz w:val="34"/>
          <w:rtl/>
          <w:lang w:bidi="ar-SY"/>
        </w:rPr>
        <w:lastRenderedPageBreak/>
        <w:t>تنظيف البيانات التي سيتم تضمينها في تقرير</w:t>
      </w:r>
    </w:p>
    <w:p w14:paraId="3EBA0DFB"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في حين أن</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يمكن استيراد البيانات الخاصة بك من أي مصدر تقريبا، وأدوات النمذجة تعمل بشكل أفضل مع بيانات الأعمدة. في بعض الأحيان، لن يتم تنسيق بياناتك في أعمدة بسيطة، وهو ما يحدث غالبًا مع جداول بيانات</w:t>
      </w:r>
      <w:r w:rsidRPr="00AA6FBD">
        <w:rPr>
          <w:rFonts w:ascii="Sakkal Majalla" w:eastAsiaTheme="minorEastAsia" w:hAnsi="Sakkal Majalla"/>
          <w:kern w:val="2"/>
          <w:sz w:val="34"/>
          <w:lang w:bidi="ar-SY"/>
        </w:rPr>
        <w:t xml:space="preserve"> Excel.</w:t>
      </w:r>
    </w:p>
    <w:p w14:paraId="02B72DDB" w14:textId="77777777" w:rsidR="007168AD" w:rsidRPr="00AA6FBD" w:rsidRDefault="007168AD" w:rsidP="007168AD">
      <w:pPr>
        <w:spacing w:line="278" w:lineRule="auto"/>
        <w:rPr>
          <w:rFonts w:ascii="Sakkal Majalla" w:eastAsiaTheme="minorEastAsia" w:hAnsi="Sakkal Majalla"/>
          <w:b/>
          <w:bCs/>
          <w:color w:val="FF0000"/>
          <w:kern w:val="2"/>
          <w:sz w:val="34"/>
          <w:rtl/>
          <w:lang w:bidi="ar-SY"/>
        </w:rPr>
      </w:pPr>
      <w:r w:rsidRPr="00AA6FBD">
        <w:rPr>
          <w:rFonts w:eastAsiaTheme="minorEastAsia"/>
          <w:noProof/>
          <w:kern w:val="2"/>
          <w:sz w:val="34"/>
        </w:rPr>
        <w:drawing>
          <wp:inline distT="0" distB="0" distL="0" distR="0" wp14:anchorId="5EA27D7B" wp14:editId="1AB4B532">
            <wp:extent cx="5731510" cy="2320290"/>
            <wp:effectExtent l="0" t="0" r="2540" b="3810"/>
            <wp:docPr id="1068685716" name="Picture 1" descr="تناقش هذه الصفحة &quot;مسح البيانات العمودية&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ناقش هذه الصفحة &quot;مسح البيانات العمودية&quot;."/>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1510" cy="2320290"/>
                    </a:xfrm>
                    <a:prstGeom prst="rect">
                      <a:avLst/>
                    </a:prstGeom>
                    <a:noFill/>
                    <a:ln>
                      <a:noFill/>
                    </a:ln>
                  </pic:spPr>
                </pic:pic>
              </a:graphicData>
            </a:graphic>
          </wp:inline>
        </w:drawing>
      </w:r>
    </w:p>
    <w:p w14:paraId="4866CB9A"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قد لا يكون تخطيط الجدول الذي يبدو جيدًا للعين البشرية مثاليًا للاستعلامات التلقائية. على سبيل المثال، يحتوي جدول البيانات التالي على رؤوس تمتد على أعمدة متعددة.</w:t>
      </w:r>
    </w:p>
    <w:p w14:paraId="2A9DB0C2"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21980D04" wp14:editId="613821BA">
            <wp:extent cx="5731510" cy="2644140"/>
            <wp:effectExtent l="0" t="0" r="2540" b="3810"/>
            <wp:docPr id="885768164" name="Picture 2" descr="جدول بيانات Excel مع رؤوس تمتد على أعمدة متعدد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جدول بيانات Excel مع رؤوس تمتد على أعمدة متعددة."/>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1510" cy="2644140"/>
                    </a:xfrm>
                    <a:prstGeom prst="rect">
                      <a:avLst/>
                    </a:prstGeom>
                    <a:noFill/>
                    <a:ln>
                      <a:noFill/>
                    </a:ln>
                  </pic:spPr>
                </pic:pic>
              </a:graphicData>
            </a:graphic>
          </wp:inline>
        </w:drawing>
      </w:r>
    </w:p>
    <w:p w14:paraId="632F0031" w14:textId="77777777" w:rsidR="007168AD" w:rsidRPr="00AA6FBD" w:rsidRDefault="007168AD" w:rsidP="00AA6FBD">
      <w:pPr>
        <w:keepNext/>
        <w:pageBreakBefore/>
        <w:spacing w:line="278" w:lineRule="auto"/>
        <w:rPr>
          <w:rFonts w:ascii="Sakkal Majalla" w:eastAsiaTheme="minorEastAsia" w:hAnsi="Sakkal Majalla"/>
          <w:b/>
          <w:bCs/>
          <w:color w:val="0070C0"/>
          <w:kern w:val="2"/>
          <w:sz w:val="34"/>
          <w:rtl/>
          <w:lang w:bidi="ar-SY"/>
        </w:rPr>
      </w:pPr>
      <w:r w:rsidRPr="00AA6FBD">
        <w:rPr>
          <w:rFonts w:ascii="Sakkal Majalla" w:eastAsiaTheme="minorEastAsia" w:hAnsi="Sakkal Majalla"/>
          <w:b/>
          <w:bCs/>
          <w:color w:val="0070C0"/>
          <w:kern w:val="2"/>
          <w:sz w:val="34"/>
          <w:rtl/>
          <w:lang w:bidi="ar-SY"/>
        </w:rPr>
        <w:lastRenderedPageBreak/>
        <w:t>بيانات نظيفة</w:t>
      </w:r>
    </w:p>
    <w:p w14:paraId="1D273AC9"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لحسن الحظ، يحتوي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على أدوات تساعدك على تحويل جداول الأعمدة المتعددة بسرعة إلى مجموعات بيانات يمكنك استخدامها.</w:t>
      </w:r>
    </w:p>
    <w:p w14:paraId="0506E27A" w14:textId="77777777" w:rsidR="007168AD" w:rsidRPr="00AA6FBD" w:rsidRDefault="007168AD" w:rsidP="007168AD">
      <w:pPr>
        <w:spacing w:line="278" w:lineRule="auto"/>
        <w:rPr>
          <w:rFonts w:ascii="Sakkal Majalla" w:eastAsiaTheme="minorEastAsia" w:hAnsi="Sakkal Majalla"/>
          <w:b/>
          <w:bCs/>
          <w:color w:val="0070C0"/>
          <w:kern w:val="2"/>
          <w:sz w:val="34"/>
          <w:rtl/>
          <w:lang w:bidi="ar-SY"/>
        </w:rPr>
      </w:pPr>
      <w:r w:rsidRPr="00AA6FBD">
        <w:rPr>
          <w:rFonts w:ascii="Sakkal Majalla" w:eastAsiaTheme="minorEastAsia" w:hAnsi="Sakkal Majalla"/>
          <w:b/>
          <w:bCs/>
          <w:color w:val="0070C0"/>
          <w:kern w:val="2"/>
          <w:sz w:val="34"/>
          <w:rtl/>
          <w:lang w:bidi="ar-SY"/>
        </w:rPr>
        <w:t>تبديل البيانات</w:t>
      </w:r>
    </w:p>
    <w:p w14:paraId="742B114C"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باستخدام تبديل في محرر </w:t>
      </w:r>
      <w:r w:rsidRPr="00AA6FBD">
        <w:rPr>
          <w:rFonts w:ascii="Sakkal Majalla" w:eastAsiaTheme="minorEastAsia" w:hAnsi="Sakkal Majalla"/>
          <w:kern w:val="2"/>
          <w:sz w:val="34"/>
          <w:lang w:bidi="ar-SY"/>
        </w:rPr>
        <w:t>Power Query</w:t>
      </w:r>
      <w:r w:rsidRPr="00AA6FBD">
        <w:rPr>
          <w:rFonts w:ascii="Sakkal Majalla" w:eastAsiaTheme="minorEastAsia" w:hAnsi="Sakkal Majalla"/>
          <w:kern w:val="2"/>
          <w:sz w:val="34"/>
          <w:rtl/>
          <w:lang w:bidi="ar-SY"/>
        </w:rPr>
        <w:t>، يمكنك تبديل الصفوف إلى أعمدة لتنسيق البيانات بشكل أفضل.</w:t>
      </w:r>
    </w:p>
    <w:p w14:paraId="33438C8B"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eastAsiaTheme="minorEastAsia"/>
          <w:noProof/>
          <w:kern w:val="2"/>
          <w:sz w:val="34"/>
        </w:rPr>
        <w:drawing>
          <wp:inline distT="0" distB="0" distL="0" distR="0" wp14:anchorId="4172BD27" wp14:editId="69CF602D">
            <wp:extent cx="5731510" cy="1466215"/>
            <wp:effectExtent l="0" t="0" r="2540" b="635"/>
            <wp:docPr id="1577768953" name="Picture 3" descr="لقطة شاشة للزر تبد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لقطة شاشة للزر تبديل"/>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1510" cy="1466215"/>
                    </a:xfrm>
                    <a:prstGeom prst="rect">
                      <a:avLst/>
                    </a:prstGeom>
                    <a:noFill/>
                    <a:ln>
                      <a:noFill/>
                    </a:ln>
                  </pic:spPr>
                </pic:pic>
              </a:graphicData>
            </a:graphic>
          </wp:inline>
        </w:drawing>
      </w:r>
    </w:p>
    <w:p w14:paraId="417374C2" w14:textId="77777777" w:rsidR="007168AD" w:rsidRPr="00AA6FBD" w:rsidRDefault="007168AD" w:rsidP="007168AD">
      <w:pPr>
        <w:spacing w:line="278" w:lineRule="auto"/>
        <w:rPr>
          <w:rFonts w:ascii="Sakkal Majalla" w:eastAsiaTheme="minorEastAsia" w:hAnsi="Sakkal Majalla"/>
          <w:b/>
          <w:bCs/>
          <w:color w:val="0070C0"/>
          <w:kern w:val="2"/>
          <w:sz w:val="34"/>
          <w:rtl/>
          <w:lang w:bidi="ar-SY"/>
        </w:rPr>
      </w:pPr>
      <w:r w:rsidRPr="00AA6FBD">
        <w:rPr>
          <w:rFonts w:ascii="Sakkal Majalla" w:eastAsiaTheme="minorEastAsia" w:hAnsi="Sakkal Majalla"/>
          <w:b/>
          <w:bCs/>
          <w:color w:val="0070C0"/>
          <w:kern w:val="2"/>
          <w:sz w:val="34"/>
          <w:rtl/>
          <w:lang w:bidi="ar-SY"/>
        </w:rPr>
        <w:t>تنسيق البيانات</w:t>
      </w:r>
    </w:p>
    <w:p w14:paraId="0552FC2A"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قد تحتاج إلى تنسيق البيانات بحيث يمكن لـ</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تصنيف هذه البيانات وتحديدها بشكل صحيح. مع بعض التحويلات، ستقوم بتطهير البيانات في مجموعة بيانات يمكنك استخدامها في</w:t>
      </w:r>
      <w:r w:rsidRPr="00AA6FBD">
        <w:rPr>
          <w:rFonts w:ascii="Sakkal Majalla" w:eastAsiaTheme="minorEastAsia" w:hAnsi="Sakkal Majalla"/>
          <w:kern w:val="2"/>
          <w:sz w:val="34"/>
          <w:lang w:bidi="ar-SY"/>
        </w:rPr>
        <w:t xml:space="preserve"> Power BI. </w:t>
      </w:r>
      <w:r w:rsidRPr="00AA6FBD">
        <w:rPr>
          <w:rFonts w:ascii="Sakkal Majalla" w:eastAsiaTheme="minorEastAsia" w:hAnsi="Sakkal Majalla"/>
          <w:kern w:val="2"/>
          <w:sz w:val="34"/>
          <w:rtl/>
          <w:lang w:bidi="ar-SY"/>
        </w:rPr>
        <w:t>تتضمن أمثلة التحويلات القوية ترقية الصفوف إلى رؤوس، واستخدام</w:t>
      </w:r>
      <w:r w:rsidRPr="00AA6FBD">
        <w:rPr>
          <w:rFonts w:ascii="Sakkal Majalla" w:eastAsiaTheme="minorEastAsia" w:hAnsi="Sakkal Majalla"/>
          <w:kern w:val="2"/>
          <w:sz w:val="34"/>
          <w:lang w:bidi="ar-SY"/>
        </w:rPr>
        <w:t xml:space="preserve"> Fill </w:t>
      </w:r>
      <w:r w:rsidRPr="00AA6FBD">
        <w:rPr>
          <w:rFonts w:ascii="Sakkal Majalla" w:eastAsiaTheme="minorEastAsia" w:hAnsi="Sakkal Majalla"/>
          <w:kern w:val="2"/>
          <w:sz w:val="34"/>
          <w:rtl/>
          <w:lang w:bidi="ar-SY"/>
        </w:rPr>
        <w:t>لاستبدال القيم</w:t>
      </w:r>
      <w:r w:rsidRPr="00AA6FBD">
        <w:rPr>
          <w:rFonts w:ascii="Sakkal Majalla" w:eastAsiaTheme="minorEastAsia" w:hAnsi="Sakkal Majalla"/>
          <w:kern w:val="2"/>
          <w:sz w:val="34"/>
          <w:lang w:bidi="ar-SY"/>
        </w:rPr>
        <w:t xml:space="preserve"> null </w:t>
      </w:r>
      <w:r w:rsidRPr="00AA6FBD">
        <w:rPr>
          <w:rFonts w:ascii="Sakkal Majalla" w:eastAsiaTheme="minorEastAsia" w:hAnsi="Sakkal Majalla"/>
          <w:kern w:val="2"/>
          <w:sz w:val="34"/>
          <w:rtl/>
          <w:lang w:bidi="ar-SY"/>
        </w:rPr>
        <w:t>و</w:t>
      </w:r>
      <w:r w:rsidRPr="00AA6FBD">
        <w:rPr>
          <w:rFonts w:ascii="Sakkal Majalla" w:eastAsiaTheme="minorEastAsia" w:hAnsi="Sakkal Majalla"/>
          <w:kern w:val="2"/>
          <w:sz w:val="34"/>
          <w:lang w:bidi="ar-SY"/>
        </w:rPr>
        <w:t xml:space="preserve"> Unpivot Columns </w:t>
      </w:r>
    </w:p>
    <w:p w14:paraId="5BA087E3"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باستخدام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 يمكنك تجربة التحويلات وتحديد أيها يحول بياناتك إلى تنسيق عمودي قابل للاستخدام. تذكر أن قسم الخطوات المطبقةفي "</w:t>
      </w:r>
      <w:r w:rsidRPr="00AA6FBD">
        <w:rPr>
          <w:rFonts w:ascii="Sakkal Majalla" w:eastAsiaTheme="minorEastAsia" w:hAnsi="Sakkal Majalla"/>
          <w:kern w:val="2"/>
          <w:sz w:val="34"/>
          <w:lang w:bidi="ar-SY"/>
        </w:rPr>
        <w:t>Power Query Editor</w:t>
      </w:r>
      <w:r w:rsidRPr="00AA6FBD">
        <w:rPr>
          <w:rFonts w:ascii="Sakkal Majalla" w:eastAsiaTheme="minorEastAsia" w:hAnsi="Sakkal Majalla"/>
          <w:kern w:val="2"/>
          <w:sz w:val="34"/>
          <w:rtl/>
          <w:lang w:bidi="ar-SY"/>
        </w:rPr>
        <w:t xml:space="preserve">" يسجل جميع إجراءاتك. إذا لم يعمل التحويل بالطريقة التي قصدتها، فحدد </w:t>
      </w:r>
      <w:r w:rsidRPr="00AA6FBD">
        <w:rPr>
          <w:rFonts w:ascii="Sakkal Majalla" w:eastAsiaTheme="minorEastAsia" w:hAnsi="Sakkal Majalla"/>
          <w:kern w:val="2"/>
          <w:sz w:val="34"/>
          <w:lang w:bidi="ar-SY"/>
        </w:rPr>
        <w:t>X</w:t>
      </w:r>
      <w:r w:rsidRPr="00AA6FBD">
        <w:rPr>
          <w:rFonts w:ascii="Sakkal Majalla" w:eastAsiaTheme="minorEastAsia" w:hAnsi="Sakkal Majalla"/>
          <w:kern w:val="2"/>
          <w:sz w:val="34"/>
          <w:rtl/>
          <w:lang w:bidi="ar-SY"/>
        </w:rPr>
        <w:t xml:space="preserve"> بجوار الخطوة، ثم تراجع عنه.</w:t>
      </w:r>
    </w:p>
    <w:p w14:paraId="3889E4E2" w14:textId="77777777" w:rsidR="007168AD" w:rsidRPr="00AA6FBD" w:rsidRDefault="007168AD" w:rsidP="007168AD">
      <w:pPr>
        <w:spacing w:line="278" w:lineRule="auto"/>
        <w:jc w:val="center"/>
        <w:rPr>
          <w:rFonts w:ascii="Sakkal Majalla" w:eastAsiaTheme="minorEastAsia" w:hAnsi="Sakkal Majalla"/>
          <w:color w:val="0070C0"/>
          <w:kern w:val="2"/>
          <w:sz w:val="34"/>
          <w:rtl/>
          <w:lang w:bidi="ar-SY"/>
        </w:rPr>
      </w:pPr>
      <w:r w:rsidRPr="00AA6FBD">
        <w:rPr>
          <w:rFonts w:eastAsiaTheme="minorEastAsia"/>
          <w:noProof/>
          <w:kern w:val="2"/>
          <w:sz w:val="34"/>
        </w:rPr>
        <w:lastRenderedPageBreak/>
        <w:drawing>
          <wp:inline distT="0" distB="0" distL="0" distR="0" wp14:anchorId="53A98479" wp14:editId="294C05E7">
            <wp:extent cx="3689350" cy="4032250"/>
            <wp:effectExtent l="0" t="0" r="6350" b="6350"/>
            <wp:docPr id="2011585752" name="Picture 4" descr="لقطة شاشة لكيفية إزالة الخطوات من قسم الخطوات المطبق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لقطة شاشة لكيفية إزالة الخطوات من قسم الخطوات المطبقة."/>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689350" cy="4032250"/>
                    </a:xfrm>
                    <a:prstGeom prst="rect">
                      <a:avLst/>
                    </a:prstGeom>
                    <a:noFill/>
                    <a:ln>
                      <a:noFill/>
                    </a:ln>
                  </pic:spPr>
                </pic:pic>
              </a:graphicData>
            </a:graphic>
          </wp:inline>
        </w:drawing>
      </w:r>
    </w:p>
    <w:p w14:paraId="1D1E8EA4" w14:textId="77777777" w:rsidR="007168AD" w:rsidRPr="00AA6FBD" w:rsidRDefault="007168AD" w:rsidP="007168AD">
      <w:pPr>
        <w:spacing w:line="278" w:lineRule="auto"/>
        <w:rPr>
          <w:rFonts w:ascii="Sakkal Majalla" w:eastAsiaTheme="minorEastAsia" w:hAnsi="Sakkal Majalla"/>
          <w:kern w:val="2"/>
          <w:sz w:val="34"/>
          <w:rtl/>
          <w:lang w:bidi="ar-SY"/>
        </w:rPr>
      </w:pPr>
      <w:r w:rsidRPr="00AA6FBD">
        <w:rPr>
          <w:rFonts w:ascii="Sakkal Majalla" w:eastAsiaTheme="minorEastAsia" w:hAnsi="Sakkal Majalla"/>
          <w:kern w:val="2"/>
          <w:sz w:val="34"/>
          <w:rtl/>
          <w:lang w:bidi="ar-SY"/>
        </w:rPr>
        <w:t xml:space="preserve">بعد تنظيف بياناتك في تنسيق قابل للاستخدام، يمكنك البدء في إنشاء صور قوية في </w:t>
      </w:r>
      <w:r w:rsidRPr="00AA6FBD">
        <w:rPr>
          <w:rFonts w:ascii="Sakkal Majalla" w:eastAsiaTheme="minorEastAsia" w:hAnsi="Sakkal Majalla"/>
          <w:kern w:val="2"/>
          <w:sz w:val="34"/>
          <w:lang w:bidi="ar-SY"/>
        </w:rPr>
        <w:t>Power BI</w:t>
      </w:r>
      <w:r w:rsidRPr="00AA6FBD">
        <w:rPr>
          <w:rFonts w:ascii="Sakkal Majalla" w:eastAsiaTheme="minorEastAsia" w:hAnsi="Sakkal Majalla"/>
          <w:kern w:val="2"/>
          <w:sz w:val="34"/>
          <w:rtl/>
          <w:lang w:bidi="ar-SY"/>
        </w:rPr>
        <w:t>.</w:t>
      </w:r>
    </w:p>
    <w:p w14:paraId="3852E991" w14:textId="77777777" w:rsidR="007168AD" w:rsidRPr="00AA6FBD" w:rsidRDefault="007168AD" w:rsidP="007168AD">
      <w:pPr>
        <w:spacing w:line="278" w:lineRule="auto"/>
        <w:rPr>
          <w:rFonts w:ascii="Sakkal Majalla" w:eastAsiaTheme="minorEastAsia" w:hAnsi="Sakkal Majalla"/>
          <w:kern w:val="2"/>
          <w:sz w:val="34"/>
          <w:lang w:bidi="ar-SY"/>
        </w:rPr>
      </w:pPr>
    </w:p>
    <w:p w14:paraId="5FD73E29" w14:textId="77777777" w:rsidR="007168AD" w:rsidRPr="00AA6FBD" w:rsidRDefault="007168AD" w:rsidP="000D7AAA">
      <w:pPr>
        <w:keepNext/>
        <w:numPr>
          <w:ilvl w:val="0"/>
          <w:numId w:val="79"/>
        </w:numPr>
        <w:spacing w:after="160" w:line="278" w:lineRule="auto"/>
        <w:ind w:left="714" w:hanging="357"/>
        <w:contextualSpacing/>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لطرح أسئلة حول بياناتك باستخدام اللغة العادية</w:t>
      </w:r>
      <w:r w:rsidRPr="00AA6FBD">
        <w:rPr>
          <w:rFonts w:ascii="Sakkal Majalla" w:eastAsiaTheme="minorEastAsia" w:hAnsi="Sakkal Majalla" w:hint="cs"/>
          <w:b/>
          <w:bCs/>
          <w:color w:val="FF0000"/>
          <w:kern w:val="2"/>
          <w:sz w:val="34"/>
          <w:rtl/>
        </w:rPr>
        <w:t>:</w:t>
      </w:r>
    </w:p>
    <w:p w14:paraId="5F78869B" w14:textId="77777777" w:rsidR="007168AD" w:rsidRPr="00AA6FBD" w:rsidRDefault="007168AD" w:rsidP="007168AD">
      <w:pPr>
        <w:spacing w:line="278" w:lineRule="auto"/>
        <w:rPr>
          <w:rFonts w:ascii="Sakkal Majalla" w:eastAsiaTheme="minorEastAsia" w:hAnsi="Sakkal Majalla"/>
          <w:kern w:val="2"/>
          <w:sz w:val="34"/>
          <w:rtl/>
        </w:rPr>
      </w:pPr>
      <w:r w:rsidRPr="00AA6FBD">
        <w:rPr>
          <w:rFonts w:ascii="Sakkal Majalla" w:eastAsiaTheme="minorEastAsia" w:hAnsi="Sakkal Majalla"/>
          <w:kern w:val="2"/>
          <w:sz w:val="34"/>
          <w:rtl/>
        </w:rPr>
        <w:t xml:space="preserve">في بعض الأحيان، تكون أسرع طريقة للحصول على إجابات حول بياناتك هي طرح الأسئلة ميزة سؤال وجواب لتطبيق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w:t>
      </w:r>
    </w:p>
    <w:p w14:paraId="2DD0CEBD"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b/>
          <w:bCs/>
          <w:kern w:val="2"/>
          <w:sz w:val="34"/>
        </w:rPr>
      </w:pPr>
      <w:r w:rsidRPr="00AA6FBD">
        <w:rPr>
          <w:rFonts w:ascii="Sakkal Majalla" w:eastAsiaTheme="minorEastAsia" w:hAnsi="Sakkal Majalla"/>
          <w:b/>
          <w:bCs/>
          <w:kern w:val="2"/>
          <w:sz w:val="34"/>
          <w:rtl/>
        </w:rPr>
        <w:t>ملاحظة</w:t>
      </w:r>
    </w:p>
    <w:p w14:paraId="3E97E7C0" w14:textId="77777777" w:rsidR="007168AD" w:rsidRPr="00AA6FBD" w:rsidRDefault="007168AD" w:rsidP="007168AD">
      <w:pPr>
        <w:shd w:val="clear" w:color="auto" w:fill="FBE4D5" w:themeFill="accent2" w:themeFillTint="33"/>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 xml:space="preserve">حاليًا، </w:t>
      </w:r>
      <w:r w:rsidRPr="00AA6FBD">
        <w:rPr>
          <w:rFonts w:ascii="Sakkal Majalla" w:eastAsiaTheme="minorEastAsia" w:hAnsi="Sakkal Majalla"/>
          <w:kern w:val="2"/>
          <w:sz w:val="34"/>
        </w:rPr>
        <w:t>Power BI Q&amp;ِA</w:t>
      </w:r>
      <w:r w:rsidRPr="00AA6FBD">
        <w:rPr>
          <w:rFonts w:ascii="Sakkal Majalla" w:eastAsiaTheme="minorEastAsia" w:hAnsi="Sakkal Majalla"/>
          <w:kern w:val="2"/>
          <w:sz w:val="34"/>
          <w:rtl/>
        </w:rPr>
        <w:t xml:space="preserve"> يدعم فقط الإجابة عن الاستعلامات التي يتم طلبها باللغة الإنجليزية؛ ومع ذلك، تتوفر معاينة باللغة الإسبانية التي يمكن تمكينها من قبل مسؤول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w:t>
      </w:r>
    </w:p>
    <w:p w14:paraId="64A28857" w14:textId="77777777" w:rsidR="007168AD" w:rsidRPr="00AA6FBD" w:rsidRDefault="007168AD" w:rsidP="007168AD">
      <w:pPr>
        <w:spacing w:line="278" w:lineRule="auto"/>
        <w:rPr>
          <w:rFonts w:ascii="Sakkal Majalla" w:eastAsiaTheme="minorEastAsia" w:hAnsi="Sakkal Majalla"/>
          <w:kern w:val="2"/>
          <w:sz w:val="34"/>
          <w:rtl/>
        </w:rPr>
      </w:pPr>
    </w:p>
    <w:p w14:paraId="4A555868" w14:textId="77777777" w:rsidR="007168AD" w:rsidRPr="00AA6FBD" w:rsidRDefault="007168AD" w:rsidP="007168AD">
      <w:pPr>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استكشاف ميزة سؤال وجواب</w:t>
      </w:r>
      <w:r w:rsidRPr="00AA6FBD">
        <w:rPr>
          <w:rFonts w:ascii="Sakkal Majalla" w:eastAsiaTheme="minorEastAsia" w:hAnsi="Sakkal Majalla"/>
          <w:b/>
          <w:bCs/>
          <w:color w:val="FF0000"/>
          <w:kern w:val="2"/>
          <w:sz w:val="34"/>
        </w:rPr>
        <w:t xml:space="preserve"> Q&amp;A</w:t>
      </w:r>
    </w:p>
    <w:p w14:paraId="472D6FB6"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يمكنك استخدام</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لاستكشاف بياناتك باستخدام إمكانيات اللغة العادية البديهية لـ</w:t>
      </w:r>
      <w:r w:rsidRPr="00AA6FBD">
        <w:rPr>
          <w:rFonts w:ascii="Sakkal Majalla" w:eastAsiaTheme="minorEastAsia" w:hAnsi="Sakkal Majalla"/>
          <w:kern w:val="2"/>
          <w:sz w:val="34"/>
        </w:rPr>
        <w:t xml:space="preserve"> Power BI </w:t>
      </w:r>
      <w:r w:rsidRPr="00AA6FBD">
        <w:rPr>
          <w:rFonts w:ascii="Sakkal Majalla" w:eastAsiaTheme="minorEastAsia" w:hAnsi="Sakkal Majalla"/>
          <w:kern w:val="2"/>
          <w:sz w:val="34"/>
          <w:rtl/>
        </w:rPr>
        <w:t>وتلقي الإجابات في شكل مخططات ورسومات بيانية</w:t>
      </w:r>
      <w:r w:rsidRPr="00AA6FBD">
        <w:rPr>
          <w:rFonts w:ascii="Sakkal Majalla" w:eastAsiaTheme="minorEastAsia" w:hAnsi="Sakkal Majalla"/>
          <w:kern w:val="2"/>
          <w:sz w:val="34"/>
        </w:rPr>
        <w:t>.</w:t>
      </w:r>
    </w:p>
    <w:p w14:paraId="35238278" w14:textId="77777777" w:rsidR="007168AD" w:rsidRPr="00AA6FBD" w:rsidRDefault="007168AD" w:rsidP="000D7AAA">
      <w:pPr>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lastRenderedPageBreak/>
        <w:drawing>
          <wp:inline distT="0" distB="0" distL="0" distR="0" wp14:anchorId="648B30A1" wp14:editId="27F09E7A">
            <wp:extent cx="4982210" cy="3684495"/>
            <wp:effectExtent l="0" t="0" r="8890" b="0"/>
            <wp:docPr id="154230033" name="Picture 10" descr="لقطة شاشة من حقل Q&amp;A يعرض طرح سؤال حول بيانات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لقطة شاشة من حقل Q&amp;A يعرض طرح سؤال حول بياناتك."/>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990986" cy="3690985"/>
                    </a:xfrm>
                    <a:prstGeom prst="rect">
                      <a:avLst/>
                    </a:prstGeom>
                    <a:noFill/>
                    <a:ln>
                      <a:noFill/>
                    </a:ln>
                  </pic:spPr>
                </pic:pic>
              </a:graphicData>
            </a:graphic>
          </wp:inline>
        </w:drawing>
      </w:r>
    </w:p>
    <w:p w14:paraId="2E50F7E8" w14:textId="77777777" w:rsidR="007168AD" w:rsidRPr="00AA6FBD" w:rsidRDefault="007168AD" w:rsidP="000D7AAA">
      <w:pPr>
        <w:keepNext/>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طرح سؤال</w:t>
      </w:r>
    </w:p>
    <w:p w14:paraId="73434F9A"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اطرح سؤالاً حول بياناتك في</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باستخدام لغة طبيعية. تشير اللغة الطبيعية إلى اللغة العادية التي يستخدمها البشر للتواصل مع بعضهم كل يوم. مثال على ذلك، "ما هي الوحدات الإجمالية حسب المنطقة؟</w:t>
      </w:r>
      <w:r w:rsidRPr="00AA6FBD">
        <w:rPr>
          <w:rFonts w:ascii="Sakkal Majalla" w:eastAsiaTheme="minorEastAsia" w:hAnsi="Sakkal Majalla"/>
          <w:kern w:val="2"/>
          <w:sz w:val="34"/>
        </w:rPr>
        <w:t>"</w:t>
      </w:r>
    </w:p>
    <w:p w14:paraId="7851BC5B" w14:textId="77777777" w:rsidR="007168AD" w:rsidRPr="00AA6FBD" w:rsidRDefault="007168AD" w:rsidP="000D7AAA">
      <w:pPr>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7A14B666" wp14:editId="78C332EB">
            <wp:extent cx="4764786" cy="3054350"/>
            <wp:effectExtent l="0" t="0" r="0" b="0"/>
            <wp:docPr id="12037336" name="Picture 9" descr="لقطة شاشة لميزة سؤال وجواب مثال: &quot;ما هي الوحدات الإجمالية حسب المنطقة؟&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لقطة شاشة لميزة سؤال وجواب مثال: &quot;ما هي الوحدات الإجمالية حسب المنطقة؟&quot;"/>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68539" cy="3056756"/>
                    </a:xfrm>
                    <a:prstGeom prst="rect">
                      <a:avLst/>
                    </a:prstGeom>
                    <a:noFill/>
                    <a:ln>
                      <a:noFill/>
                    </a:ln>
                  </pic:spPr>
                </pic:pic>
              </a:graphicData>
            </a:graphic>
          </wp:inline>
        </w:drawing>
      </w:r>
    </w:p>
    <w:p w14:paraId="72B3E12C" w14:textId="377797DB" w:rsidR="007168AD" w:rsidRPr="00AA6FBD" w:rsidRDefault="007168AD" w:rsidP="003E272E">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Pr>
        <w:lastRenderedPageBreak/>
        <w:t xml:space="preserve">Q&amp;A </w:t>
      </w:r>
      <w:r w:rsidRPr="00AA6FBD">
        <w:rPr>
          <w:rFonts w:ascii="Sakkal Majalla" w:eastAsiaTheme="minorEastAsia" w:hAnsi="Sakkal Majalla"/>
          <w:kern w:val="2"/>
          <w:sz w:val="34"/>
          <w:rtl/>
        </w:rPr>
        <w:t>متوفر على لوحات المعلومات والتقارير في</w:t>
      </w:r>
      <w:r w:rsidRPr="00AA6FBD">
        <w:rPr>
          <w:rFonts w:ascii="Sakkal Majalla" w:eastAsiaTheme="minorEastAsia" w:hAnsi="Sakkal Majalla"/>
          <w:kern w:val="2"/>
          <w:sz w:val="34"/>
        </w:rPr>
        <w:t xml:space="preserve"> Power BI</w:t>
      </w:r>
      <w:r w:rsidR="003E272E">
        <w:rPr>
          <w:rFonts w:ascii="Sakkal Majalla" w:eastAsiaTheme="minorEastAsia" w:hAnsi="Sakkal Majalla" w:hint="cs"/>
          <w:kern w:val="2"/>
          <w:sz w:val="34"/>
          <w:rtl/>
        </w:rPr>
        <w:t>.</w:t>
      </w:r>
      <w:r w:rsidRPr="00AA6FBD">
        <w:rPr>
          <w:rFonts w:ascii="Sakkal Majalla" w:eastAsiaTheme="minorEastAsia" w:hAnsi="Sakkal Majalla"/>
          <w:kern w:val="2"/>
          <w:sz w:val="34"/>
          <w:rtl/>
        </w:rPr>
        <w:t>انتقل إلى لوحة المعلومات ووضع المؤشر في مربع السؤال لفتح الشاشة</w:t>
      </w:r>
      <w:r w:rsidRPr="00AA6FBD">
        <w:rPr>
          <w:rFonts w:ascii="Sakkal Majalla" w:eastAsiaTheme="minorEastAsia" w:hAnsi="Sakkal Majalla"/>
          <w:kern w:val="2"/>
          <w:sz w:val="34"/>
        </w:rPr>
        <w:t xml:space="preserve"> Q&amp;A.</w:t>
      </w:r>
    </w:p>
    <w:p w14:paraId="79D24766"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1341DE6B" wp14:editId="60FE6079">
            <wp:extent cx="5731510" cy="3515360"/>
            <wp:effectExtent l="0" t="0" r="2540" b="8890"/>
            <wp:docPr id="1602510318" name="Picture 8" descr="لقطة شاشة لشاشة Q&amp;ِِA مع أسئلة لتبد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لقطة شاشة لشاشة Q&amp;ِِA مع أسئلة لتبدأ."/>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1510" cy="3515360"/>
                    </a:xfrm>
                    <a:prstGeom prst="rect">
                      <a:avLst/>
                    </a:prstGeom>
                    <a:noFill/>
                    <a:ln>
                      <a:noFill/>
                    </a:ln>
                  </pic:spPr>
                </pic:pic>
              </a:graphicData>
            </a:graphic>
          </wp:inline>
        </w:drawing>
      </w:r>
    </w:p>
    <w:p w14:paraId="5F05B5D6" w14:textId="77777777" w:rsidR="000D7AAA" w:rsidRDefault="000D7AAA" w:rsidP="007168AD">
      <w:pPr>
        <w:spacing w:line="278" w:lineRule="auto"/>
        <w:rPr>
          <w:rFonts w:ascii="Sakkal Majalla" w:eastAsiaTheme="minorEastAsia" w:hAnsi="Sakkal Majalla"/>
          <w:kern w:val="2"/>
          <w:sz w:val="34"/>
          <w:rtl/>
        </w:rPr>
      </w:pPr>
    </w:p>
    <w:p w14:paraId="1309FBFC" w14:textId="738561CC"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إذا كانت تسميات وقيم محور المرئيات تتضمن الكلمات </w:t>
      </w:r>
      <w:r w:rsidRPr="00AA6FBD">
        <w:rPr>
          <w:rFonts w:ascii="Sakkal Majalla" w:eastAsiaTheme="minorEastAsia" w:hAnsi="Sakkal Majalla"/>
          <w:i/>
          <w:iCs/>
          <w:kern w:val="2"/>
          <w:sz w:val="34"/>
          <w:rtl/>
        </w:rPr>
        <w:t>المبيعات</w:t>
      </w:r>
      <w:r w:rsidRPr="00AA6FBD">
        <w:rPr>
          <w:rFonts w:ascii="Sakkal Majalla" w:eastAsiaTheme="minorEastAsia" w:hAnsi="Sakkal Majalla"/>
          <w:kern w:val="2"/>
          <w:sz w:val="34"/>
          <w:rtl/>
        </w:rPr>
        <w:t> </w:t>
      </w:r>
      <w:r w:rsidR="003E272E" w:rsidRPr="00AA6FBD">
        <w:rPr>
          <w:rFonts w:ascii="Sakkal Majalla" w:eastAsiaTheme="minorEastAsia" w:hAnsi="Sakkal Majalla" w:hint="cs"/>
          <w:kern w:val="2"/>
          <w:sz w:val="34"/>
          <w:rtl/>
        </w:rPr>
        <w:t>والحساب</w:t>
      </w:r>
      <w:r w:rsidRPr="00AA6FBD">
        <w:rPr>
          <w:rFonts w:ascii="Sakkal Majalla" w:eastAsiaTheme="minorEastAsia" w:hAnsi="Sakkal Majalla"/>
          <w:kern w:val="2"/>
          <w:sz w:val="34"/>
          <w:rtl/>
        </w:rPr>
        <w:t> </w:t>
      </w:r>
      <w:r w:rsidR="003E272E" w:rsidRPr="00AA6FBD">
        <w:rPr>
          <w:rFonts w:ascii="Sakkal Majalla" w:eastAsiaTheme="minorEastAsia" w:hAnsi="Sakkal Majalla" w:hint="cs"/>
          <w:kern w:val="2"/>
          <w:sz w:val="34"/>
          <w:rtl/>
        </w:rPr>
        <w:t>والشهر</w:t>
      </w:r>
      <w:r w:rsidRPr="00AA6FBD">
        <w:rPr>
          <w:rFonts w:ascii="Sakkal Majalla" w:eastAsiaTheme="minorEastAsia" w:hAnsi="Sakkal Majalla"/>
          <w:kern w:val="2"/>
          <w:sz w:val="34"/>
          <w:rtl/>
        </w:rPr>
        <w:t> </w:t>
      </w:r>
      <w:r w:rsidR="003E272E" w:rsidRPr="00AA6FBD">
        <w:rPr>
          <w:rFonts w:ascii="Sakkal Majalla" w:eastAsiaTheme="minorEastAsia" w:hAnsi="Sakkal Majalla" w:hint="cs"/>
          <w:kern w:val="2"/>
          <w:sz w:val="34"/>
          <w:rtl/>
        </w:rPr>
        <w:t>والفرص</w:t>
      </w:r>
      <w:r w:rsidRPr="00AA6FBD">
        <w:rPr>
          <w:rFonts w:ascii="Sakkal Majalla" w:eastAsiaTheme="minorEastAsia" w:hAnsi="Sakkal Majalla"/>
          <w:kern w:val="2"/>
          <w:sz w:val="34"/>
          <w:rtl/>
        </w:rPr>
        <w:t>، فإنه يمكنك طرح الأسئلة بثقة. على سبيل المثال، "أي حساب لديه أعلى فرصة" أو "إظهار المبيعات حسب الشهر كمخطط شريطي</w:t>
      </w:r>
      <w:r w:rsidRPr="00AA6FBD">
        <w:rPr>
          <w:rFonts w:ascii="Sakkal Majalla" w:eastAsiaTheme="minorEastAsia" w:hAnsi="Sakkal Majalla"/>
          <w:kern w:val="2"/>
          <w:sz w:val="34"/>
        </w:rPr>
        <w:t>."</w:t>
      </w:r>
    </w:p>
    <w:p w14:paraId="0114A3A1"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تتوفر عناصر مفيدة أخرى على جانب الشاشة. بالنسبة إلى كل مجموعة بيانات، يعرض لك</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الكلمات الرئيسية ويعرض لك بعض الأسئلة أو الأسئلة المقترحة. حدد أيًا من هذه الملاحظات لإضافتها إلى مربع السؤال</w:t>
      </w:r>
      <w:r w:rsidRPr="00AA6FBD">
        <w:rPr>
          <w:rFonts w:ascii="Sakkal Majalla" w:eastAsiaTheme="minorEastAsia" w:hAnsi="Sakkal Majalla"/>
          <w:kern w:val="2"/>
          <w:sz w:val="34"/>
        </w:rPr>
        <w:t>.</w:t>
      </w:r>
    </w:p>
    <w:p w14:paraId="0FD609FE"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طريقة أخرى تساعدك بها</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في طرح الأسئلة مع المطالبات والإكمال التلقائي والإشارات المرئية</w:t>
      </w:r>
      <w:r w:rsidRPr="00AA6FBD">
        <w:rPr>
          <w:rFonts w:ascii="Sakkal Majalla" w:eastAsiaTheme="minorEastAsia" w:hAnsi="Sakkal Majalla"/>
          <w:kern w:val="2"/>
          <w:sz w:val="34"/>
        </w:rPr>
        <w:t>.</w:t>
      </w:r>
    </w:p>
    <w:p w14:paraId="214A1916"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noProof/>
          <w:kern w:val="2"/>
          <w:sz w:val="34"/>
        </w:rPr>
        <mc:AlternateContent>
          <mc:Choice Requires="wps">
            <w:drawing>
              <wp:inline distT="0" distB="0" distL="0" distR="0" wp14:anchorId="19C7E53D" wp14:editId="24B2227D">
                <wp:extent cx="304800" cy="304800"/>
                <wp:effectExtent l="0" t="0" r="0" b="0"/>
                <wp:docPr id="790451257" name="Rectangle 7" descr="لقطة شاشة متحركة لـ Power BI تجيب عن أسئلة Q&amp;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973637" id="Rectangle 7" o:spid="_x0000_s1026" alt="لقطة شاشة متحركة لـ Power BI تجيب عن أسئلة Q&amp;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2B12EBB" w14:textId="75A2FA97" w:rsidR="007168AD" w:rsidRPr="00AA6FBD" w:rsidRDefault="00260F88" w:rsidP="00D80E94">
      <w:pPr>
        <w:keepNext/>
        <w:pageBreakBefore/>
        <w:spacing w:line="278" w:lineRule="auto"/>
        <w:rPr>
          <w:rFonts w:ascii="Sakkal Majalla" w:eastAsiaTheme="minorEastAsia" w:hAnsi="Sakkal Majalla"/>
          <w:b/>
          <w:bCs/>
          <w:color w:val="FF0000"/>
          <w:kern w:val="2"/>
          <w:sz w:val="34"/>
        </w:rPr>
      </w:pPr>
      <w:r w:rsidRPr="002A078C">
        <w:rPr>
          <w:rFonts w:ascii="Sakkal Majalla" w:hAnsi="Sakkal Majalla"/>
          <w:noProof/>
          <w:color w:val="002060"/>
          <w:sz w:val="34"/>
          <w:lang w:bidi="ar-SY"/>
        </w:rPr>
        <w:lastRenderedPageBreak/>
        <mc:AlternateContent>
          <mc:Choice Requires="wpg">
            <w:drawing>
              <wp:inline distT="0" distB="0" distL="0" distR="0" wp14:anchorId="14D6F429" wp14:editId="23A4C244">
                <wp:extent cx="5890375" cy="895350"/>
                <wp:effectExtent l="0" t="0" r="15240" b="19050"/>
                <wp:docPr id="1908972840" name="مجموعة 11"/>
                <wp:cNvGraphicFramePr/>
                <a:graphic xmlns:a="http://schemas.openxmlformats.org/drawingml/2006/main">
                  <a:graphicData uri="http://schemas.microsoft.com/office/word/2010/wordprocessingGroup">
                    <wpg:wgp>
                      <wpg:cNvGrpSpPr/>
                      <wpg:grpSpPr>
                        <a:xfrm>
                          <a:off x="0" y="0"/>
                          <a:ext cx="5890375" cy="895350"/>
                          <a:chOff x="-158865" y="0"/>
                          <a:chExt cx="5890375" cy="895350"/>
                        </a:xfrm>
                      </wpg:grpSpPr>
                      <pic:pic xmlns:pic="http://schemas.openxmlformats.org/drawingml/2006/picture">
                        <pic:nvPicPr>
                          <pic:cNvPr id="1032133205"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98948522" name="مجموعة 39"/>
                        <wpg:cNvGrpSpPr/>
                        <wpg:grpSpPr>
                          <a:xfrm>
                            <a:off x="-158865" y="0"/>
                            <a:ext cx="5890375" cy="895350"/>
                            <a:chOff x="-162931" y="0"/>
                            <a:chExt cx="6041127" cy="918845"/>
                          </a:xfrm>
                        </wpg:grpSpPr>
                        <wpg:grpSp>
                          <wpg:cNvPr id="358078067" name="مجموعة 40"/>
                          <wpg:cNvGrpSpPr/>
                          <wpg:grpSpPr>
                            <a:xfrm>
                              <a:off x="0" y="0"/>
                              <a:ext cx="5878196" cy="918845"/>
                              <a:chOff x="0" y="0"/>
                              <a:chExt cx="6240348" cy="919070"/>
                            </a:xfrm>
                          </wpg:grpSpPr>
                          <wpg:grpSp>
                            <wpg:cNvPr id="1868716077" name="مجموعة 41"/>
                            <wpg:cNvGrpSpPr/>
                            <wpg:grpSpPr>
                              <a:xfrm>
                                <a:off x="0" y="169208"/>
                                <a:ext cx="5433072" cy="580613"/>
                                <a:chOff x="0" y="169208"/>
                                <a:chExt cx="5433072" cy="580613"/>
                              </a:xfrm>
                            </wpg:grpSpPr>
                            <wps:wsp>
                              <wps:cNvPr id="155724178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771023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0110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4283772" name="مربع نص 41"/>
                          <wps:cNvSpPr txBox="1"/>
                          <wps:spPr>
                            <a:xfrm>
                              <a:off x="-162931" y="245774"/>
                              <a:ext cx="5111673" cy="407289"/>
                            </a:xfrm>
                            <a:prstGeom prst="rect">
                              <a:avLst/>
                            </a:prstGeom>
                            <a:noFill/>
                          </wps:spPr>
                          <wps:txbx>
                            <w:txbxContent>
                              <w:p w14:paraId="4121461D" w14:textId="45E006B2"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إضافة عناصر مدعومة بالذكاء الاصطناعي (</w:t>
                                </w:r>
                                <w:r w:rsidRPr="00260F88">
                                  <w:rPr>
                                    <w:rFonts w:eastAsia="Calibri" w:hAnsi="Adobe Arabic" w:cs="Adobe Arabic"/>
                                    <w:b/>
                                    <w:bCs/>
                                    <w:color w:val="FFFFFF"/>
                                    <w:kern w:val="24"/>
                                    <w:sz w:val="32"/>
                                    <w:szCs w:val="32"/>
                                    <w:lang w:bidi="ar-EG"/>
                                  </w:rPr>
                                  <w:t>Q&amp;A</w:t>
                                </w:r>
                                <w:r w:rsidRPr="00260F88">
                                  <w:rPr>
                                    <w:rFonts w:eastAsia="Calibri" w:hAnsi="Adobe Arabic" w:cs="Adobe Arabic"/>
                                    <w:b/>
                                    <w:bCs/>
                                    <w:color w:val="FFFFFF"/>
                                    <w:kern w:val="24"/>
                                    <w:sz w:val="32"/>
                                    <w:szCs w:val="32"/>
                                    <w:rtl/>
                                    <w:lang w:bidi="ar-EG"/>
                                  </w:rPr>
                                  <w:t xml:space="preserve"> و </w:t>
                                </w:r>
                                <w:r w:rsidRPr="00260F88">
                                  <w:rPr>
                                    <w:rFonts w:eastAsia="Calibri" w:hAnsi="Adobe Arabic" w:cs="Adobe Arabic"/>
                                    <w:b/>
                                    <w:bCs/>
                                    <w:color w:val="FFFFFF"/>
                                    <w:kern w:val="24"/>
                                    <w:sz w:val="32"/>
                                    <w:szCs w:val="32"/>
                                    <w:lang w:bidi="ar-EG"/>
                                  </w:rPr>
                                  <w:t>Smart Narrative</w:t>
                                </w:r>
                                <w:r w:rsidRPr="00260F88">
                                  <w:rPr>
                                    <w:rFonts w:eastAsia="Calibri" w:hAnsi="Adobe Arabic" w:cs="Adobe Arabic"/>
                                    <w:b/>
                                    <w:bCs/>
                                    <w:color w:val="FFFFFF"/>
                                    <w:kern w:val="24"/>
                                    <w:sz w:val="36"/>
                                    <w:szCs w:val="36"/>
                                    <w:rtl/>
                                    <w:lang w:bidi="ar-EG"/>
                                  </w:rPr>
                                  <w:t>)</w:t>
                                </w:r>
                              </w:p>
                            </w:txbxContent>
                          </wps:txbx>
                          <wps:bodyPr wrap="square" rtlCol="1">
                            <a:spAutoFit/>
                          </wps:bodyPr>
                        </wps:wsp>
                      </wpg:grpSp>
                    </wpg:wgp>
                  </a:graphicData>
                </a:graphic>
              </wp:inline>
            </w:drawing>
          </mc:Choice>
          <mc:Fallback>
            <w:pict>
              <v:group w14:anchorId="14D6F429" id="_x0000_s1750" style="width:463.8pt;height:70.5pt;mso-position-horizontal-relative:char;mso-position-vertical-relative:line" coordorigin="-1588" coordsize="5890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">
                <v:shape id="صورة 38" o:spid="_x0000_s175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">
                  <v:imagedata r:id="rId85" o:title=""/>
                </v:shape>
                <v:group id="مجموعة 39" o:spid="_x0000_s1752" style="position:absolute;left:-1588;width:58903;height:8953" coordorigin="-1629" coordsize="6041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">
                  <v:group id="مجموعة 40" o:spid="_x0000_s17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">
                    <v:group id="مجموعة 41" o:spid="_x0000_s17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">
                      <v:shape id="شكل حر 42" o:spid="_x0000_s17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" fillcolor="#168489" stroked="f" strokeweight="1pt">
                        <v:stroke joinstyle="miter"/>
                      </v:roundrect>
                    </v:group>
                    <v:oval id="شكل بيضاوي 44" o:spid="_x0000_s17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" filled="f" strokecolor="#a5a5a5 [2092]" strokeweight="1pt">
                      <v:stroke joinstyle="miter"/>
                    </v:oval>
                  </v:group>
                  <v:shape id="مربع نص 41" o:spid="_x0000_s1758" type="#_x0000_t202" style="position:absolute;left:-1629;top:2457;width:51116;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" filled="f" stroked="f">
                    <v:textbox style="mso-fit-shape-to-text:t">
                      <w:txbxContent>
                        <w:p w14:paraId="4121461D" w14:textId="45E006B2" w:rsidR="00260F88" w:rsidRDefault="00260F88" w:rsidP="00260F88">
                          <w:pPr>
                            <w:rPr>
                              <w:rFonts w:eastAsia="Calibri" w:hAnsi="Adobe Arabic" w:cs="Adobe Arabic"/>
                              <w:b/>
                              <w:bCs/>
                              <w:color w:val="FFFFFF"/>
                              <w:kern w:val="24"/>
                              <w:sz w:val="36"/>
                              <w:szCs w:val="36"/>
                              <w:lang w:bidi="ar-EG"/>
                            </w:rPr>
                          </w:pPr>
                          <w:r w:rsidRPr="00260F88">
                            <w:rPr>
                              <w:rFonts w:eastAsia="Calibri" w:hAnsi="Adobe Arabic" w:cs="Adobe Arabic"/>
                              <w:b/>
                              <w:bCs/>
                              <w:color w:val="FFFFFF"/>
                              <w:kern w:val="24"/>
                              <w:sz w:val="36"/>
                              <w:szCs w:val="36"/>
                              <w:rtl/>
                              <w:lang w:bidi="ar-EG"/>
                            </w:rPr>
                            <w:t>إضافة عناصر مدعومة بالذكاء الاصطناعي (</w:t>
                          </w:r>
                          <w:r w:rsidRPr="00260F88">
                            <w:rPr>
                              <w:rFonts w:eastAsia="Calibri" w:hAnsi="Adobe Arabic" w:cs="Adobe Arabic"/>
                              <w:b/>
                              <w:bCs/>
                              <w:color w:val="FFFFFF"/>
                              <w:kern w:val="24"/>
                              <w:sz w:val="32"/>
                              <w:szCs w:val="32"/>
                              <w:lang w:bidi="ar-EG"/>
                            </w:rPr>
                            <w:t>Q&amp;A</w:t>
                          </w:r>
                          <w:r w:rsidRPr="00260F88">
                            <w:rPr>
                              <w:rFonts w:eastAsia="Calibri" w:hAnsi="Adobe Arabic" w:cs="Adobe Arabic"/>
                              <w:b/>
                              <w:bCs/>
                              <w:color w:val="FFFFFF"/>
                              <w:kern w:val="24"/>
                              <w:sz w:val="32"/>
                              <w:szCs w:val="32"/>
                              <w:rtl/>
                              <w:lang w:bidi="ar-EG"/>
                            </w:rPr>
                            <w:t xml:space="preserve"> و </w:t>
                          </w:r>
                          <w:r w:rsidRPr="00260F88">
                            <w:rPr>
                              <w:rFonts w:eastAsia="Calibri" w:hAnsi="Adobe Arabic" w:cs="Adobe Arabic"/>
                              <w:b/>
                              <w:bCs/>
                              <w:color w:val="FFFFFF"/>
                              <w:kern w:val="24"/>
                              <w:sz w:val="32"/>
                              <w:szCs w:val="32"/>
                              <w:lang w:bidi="ar-EG"/>
                            </w:rPr>
                            <w:t>Smart Narrative</w:t>
                          </w:r>
                          <w:r w:rsidRPr="00260F88">
                            <w:rPr>
                              <w:rFonts w:eastAsia="Calibri" w:hAnsi="Adobe Arabic" w:cs="Adobe Arabic"/>
                              <w:b/>
                              <w:bCs/>
                              <w:color w:val="FFFFFF"/>
                              <w:kern w:val="24"/>
                              <w:sz w:val="36"/>
                              <w:szCs w:val="36"/>
                              <w:rtl/>
                              <w:lang w:bidi="ar-EG"/>
                            </w:rPr>
                            <w:t>)</w:t>
                          </w:r>
                        </w:p>
                      </w:txbxContent>
                    </v:textbox>
                  </v:shape>
                </v:group>
                <w10:anchorlock/>
              </v:group>
            </w:pict>
          </mc:Fallback>
        </mc:AlternateContent>
      </w:r>
    </w:p>
    <w:p w14:paraId="525A93F0"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Pr>
        <w:t xml:space="preserve">Q&amp;A </w:t>
      </w:r>
      <w:r w:rsidRPr="00AA6FBD">
        <w:rPr>
          <w:rFonts w:ascii="Sakkal Majalla" w:eastAsiaTheme="minorEastAsia" w:hAnsi="Sakkal Majalla"/>
          <w:kern w:val="2"/>
          <w:sz w:val="34"/>
          <w:rtl/>
        </w:rPr>
        <w:t>يختار أفضل المرئيات استنادًا إلى البيانات التي يتم عرضها. على سبيل المثال، قد يتم عرض الأرقام كمخطط خطي بينما المدن أكثر احتمالاً لعرضها كخريطة</w:t>
      </w:r>
      <w:r w:rsidRPr="00AA6FBD">
        <w:rPr>
          <w:rFonts w:ascii="Sakkal Majalla" w:eastAsiaTheme="minorEastAsia" w:hAnsi="Sakkal Majalla"/>
          <w:kern w:val="2"/>
          <w:sz w:val="34"/>
        </w:rPr>
        <w:t>.</w:t>
      </w:r>
    </w:p>
    <w:p w14:paraId="77EA31C4"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يمكنك أيضًا تحديد نوع مرئي معين لـ</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للاستخدام بإضافته إلى سؤالك. ستطالبك ميزة</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بقائمة من الأنواع المرئية القابلة للتطبيق. باستخدام المثال السابق، يمكنك أن تسأل، "ما هي إجمالي الوحدات حسب المنطقة حسب المخطط الدائري؟</w:t>
      </w:r>
      <w:r w:rsidRPr="00AA6FBD">
        <w:rPr>
          <w:rFonts w:ascii="Sakkal Majalla" w:eastAsiaTheme="minorEastAsia" w:hAnsi="Sakkal Majalla"/>
          <w:kern w:val="2"/>
          <w:sz w:val="34"/>
        </w:rPr>
        <w:t>"</w:t>
      </w:r>
    </w:p>
    <w:p w14:paraId="6E8430F9" w14:textId="77777777" w:rsidR="007168AD" w:rsidRPr="00AA6FBD" w:rsidRDefault="007168AD" w:rsidP="000D7AAA">
      <w:pPr>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60E1DA44" wp14:editId="645D40BC">
            <wp:extent cx="4667250" cy="2974383"/>
            <wp:effectExtent l="0" t="0" r="0" b="0"/>
            <wp:docPr id="1639939625" name="Picture 6" descr="لقطة شاشة لـ Q&amp;A ولكن مع إضافة إجابة &quot;حسب المخطط الدائري&quot; إلى السؤ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لقطة شاشة لـ Q&amp;A ولكن مع إضافة إجابة &quot;حسب المخطط الدائري&quot; إلى السؤال."/>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676816" cy="2980479"/>
                    </a:xfrm>
                    <a:prstGeom prst="rect">
                      <a:avLst/>
                    </a:prstGeom>
                    <a:noFill/>
                    <a:ln>
                      <a:noFill/>
                    </a:ln>
                  </pic:spPr>
                </pic:pic>
              </a:graphicData>
            </a:graphic>
          </wp:inline>
        </w:drawing>
      </w:r>
    </w:p>
    <w:p w14:paraId="6057BB90" w14:textId="77777777" w:rsidR="007168AD" w:rsidRPr="00AA6FBD" w:rsidRDefault="007168AD" w:rsidP="007168AD">
      <w:pPr>
        <w:spacing w:line="278" w:lineRule="auto"/>
        <w:rPr>
          <w:rFonts w:ascii="Sakkal Majalla" w:eastAsiaTheme="minorEastAsia" w:hAnsi="Sakkal Majalla"/>
          <w:kern w:val="2"/>
          <w:sz w:val="34"/>
          <w:rtl/>
        </w:rPr>
      </w:pPr>
    </w:p>
    <w:p w14:paraId="20C36DF0" w14:textId="77777777" w:rsidR="007168AD" w:rsidRPr="00AA6FBD" w:rsidRDefault="007168AD" w:rsidP="000D7AAA">
      <w:pPr>
        <w:keepNext/>
        <w:spacing w:line="278" w:lineRule="auto"/>
        <w:rPr>
          <w:rFonts w:ascii="Sakkal Majalla" w:eastAsiaTheme="minorEastAsia" w:hAnsi="Sakkal Majalla"/>
          <w:b/>
          <w:bCs/>
          <w:color w:val="FF0000"/>
          <w:kern w:val="2"/>
          <w:sz w:val="34"/>
          <w:rtl/>
        </w:rPr>
      </w:pPr>
      <w:r w:rsidRPr="00AA6FBD">
        <w:rPr>
          <w:rFonts w:ascii="Sakkal Majalla" w:eastAsiaTheme="minorEastAsia" w:hAnsi="Sakkal Majalla"/>
          <w:b/>
          <w:bCs/>
          <w:color w:val="FF0000"/>
          <w:kern w:val="2"/>
          <w:sz w:val="34"/>
          <w:rtl/>
        </w:rPr>
        <w:t>إنشاء تخصيص أسئلة وأجوبة مقترحة</w:t>
      </w:r>
      <w:r w:rsidRPr="00AA6FBD">
        <w:rPr>
          <w:rFonts w:ascii="Sakkal Majalla" w:eastAsiaTheme="minorEastAsia" w:hAnsi="Sakkal Majalla" w:hint="cs"/>
          <w:b/>
          <w:bCs/>
          <w:color w:val="FF0000"/>
          <w:kern w:val="2"/>
          <w:sz w:val="34"/>
          <w:rtl/>
        </w:rPr>
        <w:t>:</w:t>
      </w:r>
    </w:p>
    <w:p w14:paraId="045D55E0"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 xml:space="preserve">باستخدام </w:t>
      </w:r>
      <w:r w:rsidRPr="00AA6FBD">
        <w:rPr>
          <w:rFonts w:ascii="Sakkal Majalla" w:eastAsiaTheme="minorEastAsia" w:hAnsi="Sakkal Majalla"/>
          <w:kern w:val="2"/>
          <w:sz w:val="34"/>
        </w:rPr>
        <w:t>Power BI</w:t>
      </w:r>
      <w:r w:rsidRPr="00AA6FBD">
        <w:rPr>
          <w:rFonts w:ascii="Sakkal Majalla" w:eastAsiaTheme="minorEastAsia" w:hAnsi="Sakkal Majalla"/>
          <w:kern w:val="2"/>
          <w:sz w:val="34"/>
          <w:rtl/>
        </w:rPr>
        <w:t>، يمكنك إضافة الأسئلة المقترحة الخاصة بك للآخرين الذين يستخدمون مربع استعلام اللغة الطبيعية.</w:t>
      </w:r>
    </w:p>
    <w:p w14:paraId="0BB42302" w14:textId="77777777" w:rsidR="007168AD" w:rsidRPr="00AA6FBD" w:rsidRDefault="007168AD" w:rsidP="007168AD">
      <w:pPr>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color w:val="FF0000"/>
          <w:kern w:val="2"/>
          <w:sz w:val="34"/>
          <w:rtl/>
        </w:rPr>
        <w:t>سيرى المستخدمون أسئلتكم المقترحة عندما يطرحون سؤالاً</w:t>
      </w:r>
      <w:r w:rsidRPr="00AA6FBD">
        <w:rPr>
          <w:rFonts w:ascii="Sakkal Majalla" w:eastAsiaTheme="minorEastAsia" w:hAnsi="Sakkal Majalla"/>
          <w:b/>
          <w:bCs/>
          <w:color w:val="FF0000"/>
          <w:kern w:val="2"/>
          <w:sz w:val="34"/>
        </w:rPr>
        <w:t>.</w:t>
      </w:r>
    </w:p>
    <w:p w14:paraId="18AFB2C9" w14:textId="77777777" w:rsidR="007168AD" w:rsidRPr="00AA6FBD" w:rsidRDefault="007168AD" w:rsidP="007168AD">
      <w:pPr>
        <w:spacing w:line="278" w:lineRule="auto"/>
        <w:rPr>
          <w:rFonts w:ascii="Sakkal Majalla" w:eastAsiaTheme="minorEastAsia" w:hAnsi="Sakkal Majalla"/>
          <w:b/>
          <w:bCs/>
          <w:color w:val="FF0000"/>
          <w:kern w:val="2"/>
          <w:sz w:val="34"/>
        </w:rPr>
      </w:pPr>
      <w:r w:rsidRPr="00AA6FBD">
        <w:rPr>
          <w:rFonts w:ascii="Sakkal Majalla" w:eastAsiaTheme="minorEastAsia" w:hAnsi="Sakkal Majalla"/>
          <w:b/>
          <w:bCs/>
          <w:noProof/>
          <w:color w:val="FF0000"/>
          <w:kern w:val="2"/>
          <w:sz w:val="34"/>
        </w:rPr>
        <w:drawing>
          <wp:inline distT="0" distB="0" distL="0" distR="0" wp14:anchorId="5897D4BD" wp14:editId="53C92F13">
            <wp:extent cx="5731510" cy="1344930"/>
            <wp:effectExtent l="0" t="0" r="2540" b="7620"/>
            <wp:docPr id="1721295015" name="Picture 16" descr="لقطة شاشة من حقل &quot;اسأل سؤالاً حول بياناتك&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لقطة شاشة من حقل &quot;اسأل سؤالاً حول بياناتك&quot;."/>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31510" cy="1344930"/>
                    </a:xfrm>
                    <a:prstGeom prst="rect">
                      <a:avLst/>
                    </a:prstGeom>
                    <a:noFill/>
                    <a:ln>
                      <a:noFill/>
                    </a:ln>
                  </pic:spPr>
                </pic:pic>
              </a:graphicData>
            </a:graphic>
          </wp:inline>
        </w:drawing>
      </w:r>
    </w:p>
    <w:p w14:paraId="276A7F32"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lastRenderedPageBreak/>
        <w:t>لإضافة الأسئلة الخاصة بك، حدد علامة الحذف بجوار لوحة المعلومات التي تريد استخدامها. حدد الإعدادات من القائمة. يمكنك تعطيل</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بشكل كامل من مربع إدخال بحث من قسم لوحات المعلومات في صفحة الإعدادات</w:t>
      </w:r>
      <w:r w:rsidRPr="00AA6FBD">
        <w:rPr>
          <w:rFonts w:ascii="Sakkal Majalla" w:eastAsiaTheme="minorEastAsia" w:hAnsi="Sakkal Majalla"/>
          <w:kern w:val="2"/>
          <w:sz w:val="34"/>
        </w:rPr>
        <w:t>.</w:t>
      </w:r>
    </w:p>
    <w:p w14:paraId="3B9E6127" w14:textId="77777777" w:rsidR="007168AD" w:rsidRPr="00AA6FBD" w:rsidRDefault="007168AD" w:rsidP="00D80E94">
      <w:pPr>
        <w:bidi w:val="0"/>
        <w:spacing w:line="278" w:lineRule="auto"/>
        <w:jc w:val="center"/>
        <w:rPr>
          <w:rFonts w:ascii="Sakkal Majalla" w:eastAsiaTheme="minorEastAsia" w:hAnsi="Sakkal Majalla"/>
          <w:kern w:val="2"/>
          <w:sz w:val="34"/>
        </w:rPr>
      </w:pPr>
      <w:r w:rsidRPr="00AA6FBD">
        <w:rPr>
          <w:rFonts w:ascii="Sakkal Majalla" w:eastAsiaTheme="minorEastAsia" w:hAnsi="Sakkal Majalla"/>
          <w:noProof/>
          <w:kern w:val="2"/>
          <w:sz w:val="34"/>
        </w:rPr>
        <w:drawing>
          <wp:inline distT="0" distB="0" distL="0" distR="0" wp14:anchorId="681FD2A0" wp14:editId="73F44A90">
            <wp:extent cx="5502910" cy="3900170"/>
            <wp:effectExtent l="0" t="0" r="2540" b="5080"/>
            <wp:docPr id="403461232" name="Picture 15" descr="لقطة شاشة لـ &quot;مساحات العمل الخاصة بي&quot;، &quot;الإعدادات&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لقطة شاشة لـ &quot;مساحات العمل الخاصة بي&quot;، &quot;الإعدادات&quot;."/>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503343" cy="3900477"/>
                    </a:xfrm>
                    <a:prstGeom prst="rect">
                      <a:avLst/>
                    </a:prstGeom>
                    <a:noFill/>
                    <a:ln>
                      <a:noFill/>
                    </a:ln>
                  </pic:spPr>
                </pic:pic>
              </a:graphicData>
            </a:graphic>
          </wp:inline>
        </w:drawing>
      </w:r>
    </w:p>
    <w:p w14:paraId="59D67D38" w14:textId="77777777" w:rsidR="000D7AAA" w:rsidRDefault="000D7AAA" w:rsidP="007168AD">
      <w:pPr>
        <w:spacing w:line="278" w:lineRule="auto"/>
        <w:rPr>
          <w:rFonts w:ascii="Sakkal Majalla" w:eastAsiaTheme="minorEastAsia" w:hAnsi="Sakkal Majalla"/>
          <w:kern w:val="2"/>
          <w:sz w:val="34"/>
          <w:rtl/>
        </w:rPr>
      </w:pPr>
    </w:p>
    <w:p w14:paraId="4601F3A7" w14:textId="435CCAA2"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لإضافة أسئلة، حدد قسم مجموعات البيانات</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يتم عرض كافة مجموعات البيانات المقترنة بلوحة المعلومات. حدد مجموعة البيانات المرتبطة بلوحة المعلومات من القائمة، وحدد أسئلة</w:t>
      </w:r>
      <w:r w:rsidRPr="00AA6FBD">
        <w:rPr>
          <w:rFonts w:ascii="Sakkal Majalla" w:eastAsiaTheme="minorEastAsia" w:hAnsi="Sakkal Majalla"/>
          <w:kern w:val="2"/>
          <w:sz w:val="34"/>
        </w:rPr>
        <w:t xml:space="preserve"> Q&amp;A </w:t>
      </w:r>
      <w:r w:rsidRPr="00AA6FBD">
        <w:rPr>
          <w:rFonts w:ascii="Sakkal Majalla" w:eastAsiaTheme="minorEastAsia" w:hAnsi="Sakkal Majalla"/>
          <w:kern w:val="2"/>
          <w:sz w:val="34"/>
          <w:rtl/>
        </w:rPr>
        <w:t>البارزة، ثم حدد الارتباط إضافة سؤال</w:t>
      </w:r>
      <w:r w:rsidRPr="00AA6FBD">
        <w:rPr>
          <w:rFonts w:ascii="Sakkal Majalla" w:eastAsiaTheme="minorEastAsia" w:hAnsi="Sakkal Majalla"/>
          <w:kern w:val="2"/>
          <w:sz w:val="34"/>
        </w:rPr>
        <w:t xml:space="preserve">. </w:t>
      </w:r>
      <w:r w:rsidRPr="00AA6FBD">
        <w:rPr>
          <w:rFonts w:ascii="Sakkal Majalla" w:eastAsiaTheme="minorEastAsia" w:hAnsi="Sakkal Majalla"/>
          <w:kern w:val="2"/>
          <w:sz w:val="34"/>
          <w:rtl/>
        </w:rPr>
        <w:t>أدخل سؤالك أو المطالبة في مربع الإدخال ثم حدد تطبيق</w:t>
      </w:r>
      <w:r w:rsidRPr="00AA6FBD">
        <w:rPr>
          <w:rFonts w:ascii="Sakkal Majalla" w:eastAsiaTheme="minorEastAsia" w:hAnsi="Sakkal Majalla"/>
          <w:kern w:val="2"/>
          <w:sz w:val="34"/>
        </w:rPr>
        <w:t>.</w:t>
      </w:r>
    </w:p>
    <w:p w14:paraId="53ED2961" w14:textId="77777777"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noProof/>
          <w:kern w:val="2"/>
          <w:sz w:val="34"/>
        </w:rPr>
        <w:lastRenderedPageBreak/>
        <w:drawing>
          <wp:inline distT="0" distB="0" distL="0" distR="0" wp14:anchorId="61D53A3F" wp14:editId="4C286B30">
            <wp:extent cx="5731510" cy="4943475"/>
            <wp:effectExtent l="0" t="0" r="2540" b="9525"/>
            <wp:docPr id="675314473" name="Picture 14" descr="لقطة شاشة لخيار مجموعات البيانات لإضافة &quot;أسئلة Q&amp;A البارزة&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لقطة شاشة لخيار مجموعات البيانات لإضافة &quot;أسئلة Q&amp;A البارزة&quot;."/>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31510" cy="4943475"/>
                    </a:xfrm>
                    <a:prstGeom prst="rect">
                      <a:avLst/>
                    </a:prstGeom>
                    <a:noFill/>
                    <a:ln>
                      <a:noFill/>
                    </a:ln>
                  </pic:spPr>
                </pic:pic>
              </a:graphicData>
            </a:graphic>
          </wp:inline>
        </w:drawing>
      </w:r>
    </w:p>
    <w:p w14:paraId="42B8A4D4" w14:textId="77777777" w:rsidR="000D7AAA" w:rsidRDefault="000D7AAA" w:rsidP="007168AD">
      <w:pPr>
        <w:spacing w:line="278" w:lineRule="auto"/>
        <w:rPr>
          <w:rFonts w:ascii="Sakkal Majalla" w:eastAsiaTheme="minorEastAsia" w:hAnsi="Sakkal Majalla"/>
          <w:kern w:val="2"/>
          <w:sz w:val="34"/>
          <w:rtl/>
        </w:rPr>
      </w:pPr>
    </w:p>
    <w:p w14:paraId="4C5954AA" w14:textId="148EBB6B" w:rsidR="007168AD" w:rsidRPr="00AA6FBD" w:rsidRDefault="007168AD" w:rsidP="007168AD">
      <w:pPr>
        <w:spacing w:line="278" w:lineRule="auto"/>
        <w:rPr>
          <w:rFonts w:ascii="Sakkal Majalla" w:eastAsiaTheme="minorEastAsia" w:hAnsi="Sakkal Majalla"/>
          <w:kern w:val="2"/>
          <w:sz w:val="34"/>
        </w:rPr>
      </w:pPr>
      <w:r w:rsidRPr="00AA6FBD">
        <w:rPr>
          <w:rFonts w:ascii="Sakkal Majalla" w:eastAsiaTheme="minorEastAsia" w:hAnsi="Sakkal Majalla"/>
          <w:kern w:val="2"/>
          <w:sz w:val="34"/>
          <w:rtl/>
        </w:rPr>
        <w:t>عندما يحدد أي شخص مربع إدخال البحث، سيرى الإدخالات المقترحة في أعلى قائمة المطالبات. تعد الأسئلة المخصصة طريقة قيمة لجعل مستخدمي لوحة المعلومات يفكرون في نوع البيانات المتوفرة وكيفية استخدامها على أفضل نحو</w:t>
      </w:r>
      <w:r w:rsidRPr="00AA6FBD">
        <w:rPr>
          <w:rFonts w:ascii="Sakkal Majalla" w:eastAsiaTheme="minorEastAsia" w:hAnsi="Sakkal Majalla"/>
          <w:kern w:val="2"/>
          <w:sz w:val="34"/>
        </w:rPr>
        <w:t>.</w:t>
      </w:r>
    </w:p>
    <w:p w14:paraId="1A363326" w14:textId="20840BC7" w:rsidR="00AA0F2A" w:rsidRDefault="003F41BB" w:rsidP="007168AD">
      <w:pPr>
        <w:spacing w:after="160" w:line="259" w:lineRule="auto"/>
        <w:jc w:val="left"/>
        <w:rPr>
          <w:rtl/>
        </w:rPr>
        <w:sectPr w:rsidR="00AA0F2A" w:rsidSect="00AA22C9">
          <w:pgSz w:w="11906" w:h="16838" w:code="9"/>
          <w:pgMar w:top="1440" w:right="1440" w:bottom="1440" w:left="1440" w:header="113" w:footer="0" w:gutter="0"/>
          <w:cols w:space="720"/>
          <w:titlePg/>
          <w:docGrid w:linePitch="381"/>
        </w:sectPr>
      </w:pPr>
      <w:r>
        <w:rPr>
          <w:rtl/>
        </w:rPr>
        <w:br w:type="page"/>
      </w: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5040"/>
        <w:gridCol w:w="3146"/>
        <w:gridCol w:w="1072"/>
      </w:tblGrid>
      <w:tr w:rsidR="00F01FA2" w:rsidRPr="00707A32" w14:paraId="50471FD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2C54E7A3"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005E615" w14:textId="77777777" w:rsidTr="00EC17B4">
        <w:tc>
          <w:tcPr>
            <w:tcW w:w="2722" w:type="pct"/>
            <w:tcBorders>
              <w:left w:val="single" w:sz="4" w:space="0" w:color="168489"/>
              <w:right w:val="single" w:sz="4" w:space="0" w:color="168489"/>
            </w:tcBorders>
          </w:tcPr>
          <w:p w14:paraId="539D942F" w14:textId="77777777" w:rsidR="00F01FA2" w:rsidRDefault="00F01FA2" w:rsidP="00E220AB">
            <w:pPr>
              <w:pStyle w:val="bold"/>
              <w:jc w:val="center"/>
              <w:rPr>
                <w:color w:val="168489"/>
                <w:sz w:val="40"/>
                <w:szCs w:val="40"/>
                <w:rtl/>
                <w:lang w:bidi="ar-EG"/>
              </w:rPr>
            </w:pPr>
            <w:r>
              <w:rPr>
                <w:noProof/>
              </w:rPr>
              <w:drawing>
                <wp:inline distT="0" distB="0" distL="0" distR="0" wp14:anchorId="7BAD9BC9" wp14:editId="4E3E5891">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F4AAC6F"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699" w:type="pct"/>
            <w:tcBorders>
              <w:left w:val="single" w:sz="4" w:space="0" w:color="168489"/>
              <w:right w:val="single" w:sz="4" w:space="0" w:color="168489"/>
            </w:tcBorders>
          </w:tcPr>
          <w:p w14:paraId="4EC6049A" w14:textId="77777777" w:rsidR="00F01FA2" w:rsidRDefault="00F01FA2" w:rsidP="00E220AB">
            <w:pPr>
              <w:pStyle w:val="bold"/>
              <w:jc w:val="center"/>
              <w:rPr>
                <w:color w:val="168489"/>
                <w:sz w:val="40"/>
                <w:szCs w:val="40"/>
                <w:rtl/>
                <w:lang w:bidi="ar-EG"/>
              </w:rPr>
            </w:pPr>
            <w:r>
              <w:rPr>
                <w:noProof/>
              </w:rPr>
              <w:drawing>
                <wp:inline distT="0" distB="0" distL="0" distR="0" wp14:anchorId="48D897E7" wp14:editId="384861F8">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DAB5F77"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527A11B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BE333E5" wp14:editId="664AB8FF">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2FC81487" w14:textId="77777777" w:rsidTr="00EC17B4">
        <w:tc>
          <w:tcPr>
            <w:tcW w:w="2722" w:type="pct"/>
            <w:tcBorders>
              <w:left w:val="single" w:sz="4" w:space="0" w:color="168489"/>
              <w:right w:val="single" w:sz="4" w:space="0" w:color="168489"/>
            </w:tcBorders>
            <w:vAlign w:val="center"/>
          </w:tcPr>
          <w:p w14:paraId="24B087B9" w14:textId="77777777" w:rsidR="00EC17B4" w:rsidRPr="00EC17B4" w:rsidRDefault="00EC17B4">
            <w:pPr>
              <w:pStyle w:val="a5"/>
              <w:numPr>
                <w:ilvl w:val="0"/>
                <w:numId w:val="3"/>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التعرف على واجهة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الأساسية.</w:t>
            </w:r>
          </w:p>
          <w:p w14:paraId="15095AF3" w14:textId="77777777" w:rsidR="00EC17B4" w:rsidRPr="00EC17B4" w:rsidRDefault="00EC17B4">
            <w:pPr>
              <w:pStyle w:val="a5"/>
              <w:numPr>
                <w:ilvl w:val="0"/>
                <w:numId w:val="3"/>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ربط البيانات وتحليلها عبر واجهة السحب والإفلات.</w:t>
            </w:r>
          </w:p>
          <w:p w14:paraId="4DB6236D" w14:textId="77777777" w:rsidR="00EC17B4" w:rsidRPr="00EC17B4" w:rsidRDefault="00EC17B4">
            <w:pPr>
              <w:pStyle w:val="a5"/>
              <w:numPr>
                <w:ilvl w:val="0"/>
                <w:numId w:val="3"/>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بناء تقارير ذكية تعتمد على الذكاء الاصطناعي.</w:t>
            </w:r>
          </w:p>
          <w:p w14:paraId="2AC9293A" w14:textId="66CD3D58" w:rsidR="00F01FA2" w:rsidRPr="00EC17B4" w:rsidRDefault="00EC17B4">
            <w:pPr>
              <w:pStyle w:val="a5"/>
              <w:numPr>
                <w:ilvl w:val="0"/>
                <w:numId w:val="3"/>
              </w:numPr>
              <w:spacing w:line="276" w:lineRule="auto"/>
              <w:rPr>
                <w:rFonts w:ascii="Adobe Arabic" w:eastAsia="GE Dinar One" w:hAnsi="Adobe Arabic" w:cs="Adobe Arabic"/>
                <w:color w:val="000000"/>
                <w:kern w:val="24"/>
                <w:sz w:val="28"/>
                <w:szCs w:val="28"/>
                <w:rtl/>
                <w:lang w:bidi="ar-SY"/>
              </w:rPr>
            </w:pPr>
            <w:r w:rsidRPr="00EC17B4">
              <w:rPr>
                <w:rFonts w:ascii="Adobe Arabic" w:eastAsia="GE Dinar One" w:hAnsi="Adobe Arabic" w:cs="Adobe Arabic"/>
                <w:color w:val="000000"/>
                <w:kern w:val="24"/>
                <w:sz w:val="32"/>
                <w:szCs w:val="32"/>
                <w:rtl/>
                <w:lang w:bidi="ar-SY"/>
              </w:rPr>
              <w:t xml:space="preserve">مقارنة قدرات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و</w:t>
            </w:r>
            <w:r w:rsidRPr="00EC17B4">
              <w:rPr>
                <w:rFonts w:ascii="Adobe Arabic" w:eastAsia="GE Dinar One" w:hAnsi="Adobe Arabic" w:cs="Adobe Arabic"/>
                <w:color w:val="000000"/>
                <w:kern w:val="24"/>
                <w:sz w:val="32"/>
                <w:szCs w:val="32"/>
                <w:lang w:bidi="ar-SY"/>
              </w:rPr>
              <w:t>Power BI</w:t>
            </w:r>
            <w:r w:rsidRPr="00EC17B4">
              <w:rPr>
                <w:rFonts w:ascii="Adobe Arabic" w:eastAsia="GE Dinar One" w:hAnsi="Adobe Arabic" w:cs="Adobe Arabic"/>
                <w:color w:val="000000"/>
                <w:kern w:val="24"/>
                <w:sz w:val="32"/>
                <w:szCs w:val="32"/>
                <w:rtl/>
                <w:lang w:bidi="ar-SY"/>
              </w:rPr>
              <w:t xml:space="preserve"> في التحليل الذكي.</w:t>
            </w:r>
          </w:p>
        </w:tc>
        <w:tc>
          <w:tcPr>
            <w:tcW w:w="1699" w:type="pct"/>
            <w:tcBorders>
              <w:left w:val="single" w:sz="4" w:space="0" w:color="168489"/>
              <w:right w:val="single" w:sz="4" w:space="0" w:color="168489"/>
            </w:tcBorders>
            <w:vAlign w:val="center"/>
          </w:tcPr>
          <w:p w14:paraId="04938F93"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71B1E5DF"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C4C7D92"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CE3525" w14:textId="77777777" w:rsidR="00EC17B4" w:rsidRPr="00162D45" w:rsidRDefault="00EC17B4">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75425E15" w14:textId="77777777" w:rsidR="00EC17B4" w:rsidRPr="00EC17B4" w:rsidRDefault="00EC17B4">
            <w:pPr>
              <w:pStyle w:val="a5"/>
              <w:numPr>
                <w:ilvl w:val="0"/>
                <w:numId w:val="3"/>
              </w:numPr>
              <w:spacing w:after="0" w:line="240" w:lineRule="auto"/>
              <w:jc w:val="lowKashida"/>
              <w:rPr>
                <w:rFonts w:ascii="Adobe Arabic" w:eastAsia="Calibri" w:hAnsi="Adobe Arabic" w:cs="Adobe Arabic"/>
                <w:color w:val="0D0D0D" w:themeColor="text1" w:themeTint="F2"/>
                <w:sz w:val="36"/>
                <w:szCs w:val="36"/>
                <w:lang w:bidi="ar-EG"/>
              </w:rPr>
            </w:pPr>
            <w:r w:rsidRPr="00162D45">
              <w:rPr>
                <w:rFonts w:ascii="Adobe Arabic" w:eastAsia="Calibri" w:hAnsi="Adobe Arabic" w:cs="Adobe Arabic"/>
                <w:color w:val="0D0D0D" w:themeColor="text1" w:themeTint="F2"/>
                <w:sz w:val="32"/>
                <w:szCs w:val="32"/>
                <w:rtl/>
                <w:lang w:bidi="ar-EG"/>
              </w:rPr>
              <w:t>تنفيذ أنشطة تعاونيّة.</w:t>
            </w:r>
          </w:p>
          <w:p w14:paraId="17E5DABD" w14:textId="5BD5BE71" w:rsidR="00F01FA2" w:rsidRPr="00781A2F" w:rsidRDefault="00677558">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677558">
              <w:rPr>
                <w:rFonts w:ascii="Adobe Arabic" w:eastAsia="Calibri" w:hAnsi="Adobe Arabic" w:cs="Adobe Arabic"/>
                <w:color w:val="0D0D0D" w:themeColor="text1" w:themeTint="F2"/>
                <w:sz w:val="32"/>
                <w:szCs w:val="32"/>
                <w:rtl/>
                <w:lang w:bidi="ar-EG"/>
              </w:rPr>
              <w:tab/>
              <w:t>تنفيذ أنشطة تعاونيّة.</w:t>
            </w:r>
          </w:p>
        </w:tc>
        <w:tc>
          <w:tcPr>
            <w:tcW w:w="579" w:type="pct"/>
            <w:tcBorders>
              <w:left w:val="single" w:sz="4" w:space="0" w:color="168489"/>
              <w:right w:val="single" w:sz="4" w:space="0" w:color="168489"/>
            </w:tcBorders>
            <w:vAlign w:val="center"/>
          </w:tcPr>
          <w:p w14:paraId="6805562E"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9C8558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9520" behindDoc="0" locked="0" layoutInCell="1" allowOverlap="1" wp14:anchorId="5BA8028D" wp14:editId="29CCCE44">
                <wp:simplePos x="0" y="0"/>
                <wp:positionH relativeFrom="column">
                  <wp:posOffset>127000</wp:posOffset>
                </wp:positionH>
                <wp:positionV relativeFrom="paragraph">
                  <wp:posOffset>-463550</wp:posOffset>
                </wp:positionV>
                <wp:extent cx="6352560" cy="6990445"/>
                <wp:effectExtent l="0" t="0" r="0" b="1270"/>
                <wp:wrapNone/>
                <wp:docPr id="1451488623" name="Group 1451488623"/>
                <wp:cNvGraphicFramePr/>
                <a:graphic xmlns:a="http://schemas.openxmlformats.org/drawingml/2006/main">
                  <a:graphicData uri="http://schemas.microsoft.com/office/word/2010/wordprocessingGroup">
                    <wpg:wgp>
                      <wpg:cNvGrpSpPr/>
                      <wpg:grpSpPr>
                        <a:xfrm>
                          <a:off x="0" y="0"/>
                          <a:ext cx="6352560" cy="6990445"/>
                          <a:chOff x="0" y="0"/>
                          <a:chExt cx="6352560" cy="6990444"/>
                        </a:xfrm>
                      </wpg:grpSpPr>
                      <wpg:grpSp>
                        <wpg:cNvPr id="1451488624" name="Group 1451488624"/>
                        <wpg:cNvGrpSpPr/>
                        <wpg:grpSpPr>
                          <a:xfrm>
                            <a:off x="25400" y="2571750"/>
                            <a:ext cx="5790854" cy="4418694"/>
                            <a:chOff x="-136529" y="0"/>
                            <a:chExt cx="5790931" cy="4419007"/>
                          </a:xfrm>
                        </wpg:grpSpPr>
                        <wpg:grpSp>
                          <wpg:cNvPr id="1451488625" name="Group 25"/>
                          <wpg:cNvGrpSpPr/>
                          <wpg:grpSpPr>
                            <a:xfrm>
                              <a:off x="3130302" y="0"/>
                              <a:ext cx="2262067" cy="515506"/>
                              <a:chOff x="3849928" y="0"/>
                              <a:chExt cx="2262067" cy="515506"/>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53" cstate="print">
                                  <a:lum bright="70000" contrast="-70000"/>
                                  <a:extLst>
                                    <a:ext uri="{BEBA8EAE-BF5A-486C-A8C5-ECC9F3942E4B}">
                                      <a14:imgProps xmlns:a14="http://schemas.microsoft.com/office/drawing/2010/main">
                                        <a14:imgLayer r:embed="rId5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928" y="69934"/>
                                <a:ext cx="1755152" cy="441349"/>
                              </a:xfrm>
                              <a:prstGeom prst="rect">
                                <a:avLst/>
                              </a:prstGeom>
                              <a:noFill/>
                            </wps:spPr>
                            <wps:txbx>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30" name="Group 26"/>
                          <wpg:cNvGrpSpPr/>
                          <wpg:grpSpPr>
                            <a:xfrm>
                              <a:off x="-2" y="9939"/>
                              <a:ext cx="2261237" cy="514985"/>
                              <a:chOff x="-2" y="0"/>
                              <a:chExt cx="2261545" cy="515506"/>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 y="69936"/>
                                <a:ext cx="1756026" cy="441796"/>
                              </a:xfrm>
                              <a:prstGeom prst="rect">
                                <a:avLst/>
                              </a:prstGeom>
                              <a:noFill/>
                            </wps:spPr>
                            <wps:txbx>
                              <w:txbxContent>
                                <w:p w14:paraId="62ADBEBA" w14:textId="37065A77" w:rsidR="00F01FA2" w:rsidRPr="00BC6FB1" w:rsidRDefault="00EC17B4" w:rsidP="00F01FA2">
                                  <w:pPr>
                                    <w:bidi w:val="0"/>
                                    <w:jc w:val="center"/>
                                    <w:rPr>
                                      <w:rFonts w:ascii="Adobe Arabic" w:eastAsia="GE Dinar One" w:hAnsi="Adobe Arabic" w:cs="Adobe Arabic"/>
                                      <w:b/>
                                      <w:bCs/>
                                      <w:color w:val="000000"/>
                                      <w:kern w:val="24"/>
                                      <w:sz w:val="44"/>
                                      <w:szCs w:val="44"/>
                                      <w:lang w:bidi="ar-SY"/>
                                    </w:rPr>
                                  </w:pPr>
                                  <w:r w:rsidRPr="00EC17B4">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154560" y="511282"/>
                              <a:ext cx="3499842" cy="3907725"/>
                            </a:xfrm>
                            <a:prstGeom prst="rect">
                              <a:avLst/>
                            </a:prstGeom>
                            <a:noFill/>
                            <a:ln w="6350">
                              <a:noFill/>
                            </a:ln>
                          </wps:spPr>
                          <wps:txbx>
                            <w:txbxContent>
                              <w:p w14:paraId="7DD1EFF7"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Sakkal Majalla" w:hAnsi="Sakkal Majalla" w:cs="Sakkal Majalla"/>
                                    <w:b/>
                                    <w:color w:val="auto"/>
                                    <w:sz w:val="30"/>
                                    <w:szCs w:val="30"/>
                                    <w:rtl/>
                                  </w:rPr>
                                  <w:t>بنهاية هذه الجلسة، سيكون المتدرّب قادراً على:</w:t>
                                </w:r>
                              </w:p>
                              <w:p w14:paraId="1BE8B44A"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التعرّف على بيئة العمل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ومكوّناتها الأساسية.</w:t>
                                </w:r>
                              </w:p>
                              <w:p w14:paraId="060E10AA" w14:textId="77777777"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ربط البيانات من مصادر متعدّدة باستخدام واجهة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البديهية.</w:t>
                                </w:r>
                              </w:p>
                              <w:p w14:paraId="7AC0F40F" w14:textId="5CC23D2E" w:rsidR="00F01FA2"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إنشاء تصوّرات بصرية تفاعلية باستخدام تقنية السحب والإفلات.</w:t>
                                </w:r>
                              </w:p>
                              <w:p w14:paraId="22654BD9" w14:textId="59A9B9C5"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بناء لوحات معلومات وقصص بيانات (</w:t>
                                </w:r>
                                <w:r w:rsidRPr="00EC17B4">
                                  <w:rPr>
                                    <w:rFonts w:ascii="Adobe Arabic" w:eastAsia="GE Dinar One" w:hAnsi="Adobe Arabic" w:cs="Adobe Arabic"/>
                                    <w:color w:val="000000"/>
                                    <w:kern w:val="24"/>
                                    <w:sz w:val="30"/>
                                    <w:szCs w:val="30"/>
                                    <w:lang w:bidi="ar-SY"/>
                                  </w:rPr>
                                  <w:t>Data Stories</w:t>
                                </w:r>
                                <w:r w:rsidRPr="00EC17B4">
                                  <w:rPr>
                                    <w:rFonts w:ascii="Adobe Arabic" w:eastAsia="GE Dinar One" w:hAnsi="Adobe Arabic" w:cs="Adobe Arabic"/>
                                    <w:color w:val="000000"/>
                                    <w:kern w:val="24"/>
                                    <w:sz w:val="30"/>
                                    <w:szCs w:val="30"/>
                                    <w:rtl/>
                                    <w:lang w:bidi="ar-SY"/>
                                  </w:rPr>
                                  <w:t>) احترافية.</w:t>
                                </w:r>
                              </w:p>
                              <w:p w14:paraId="005DB558" w14:textId="1EF3EB10"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1EF96F76" w14:textId="6DEA242B"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42DDAACD" w14:textId="7EEB2CDF" w:rsidR="00EC17B4" w:rsidRPr="00EC17B4" w:rsidRDefault="00EC17B4">
                                <w:pPr>
                                  <w:pStyle w:val="a5"/>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المقارنة بين قدرات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w:t>
                                </w:r>
                                <w:r w:rsidRPr="00EC17B4">
                                  <w:rPr>
                                    <w:rFonts w:ascii="Adobe Arabic" w:eastAsia="GE Dinar One" w:hAnsi="Adobe Arabic" w:cs="Adobe Arabic"/>
                                    <w:color w:val="000000"/>
                                    <w:kern w:val="24"/>
                                    <w:sz w:val="30"/>
                                    <w:szCs w:val="30"/>
                                    <w:lang w:bidi="ar-SY"/>
                                  </w:rPr>
                                  <w:t>Power BI</w:t>
                                </w:r>
                                <w:r w:rsidRPr="00EC17B4">
                                  <w:rPr>
                                    <w:rFonts w:ascii="Adobe Arabic" w:eastAsia="GE Dinar One" w:hAnsi="Adobe Arabic" w:cs="Adobe Arabic"/>
                                    <w:color w:val="000000"/>
                                    <w:kern w:val="24"/>
                                    <w:sz w:val="30"/>
                                    <w:szCs w:val="30"/>
                                    <w:rtl/>
                                    <w:lang w:bidi="ar-SY"/>
                                  </w:rPr>
                                  <w:t xml:space="preserve"> واختيار الأداة المناسبة حسب الحاجة.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136529" y="874444"/>
                              <a:ext cx="2392573" cy="3002325"/>
                            </a:xfrm>
                            <a:prstGeom prst="rect">
                              <a:avLst/>
                            </a:prstGeom>
                            <a:noFill/>
                            <a:ln w="6350">
                              <a:noFill/>
                            </a:ln>
                          </wps:spPr>
                          <wps:txbx>
                            <w:txbxContent>
                              <w:p w14:paraId="1A6EF400"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مقدمة الجلسة.</w:t>
                                </w:r>
                              </w:p>
                              <w:p w14:paraId="2D935155"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التعرف على واجهة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الأساسية.</w:t>
                                </w:r>
                              </w:p>
                              <w:p w14:paraId="07A3FF9A"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ربط البيانات وتحليلها عبر واجهة السحب والإفلات.</w:t>
                                </w:r>
                              </w:p>
                              <w:p w14:paraId="399162A1" w14:textId="77777777" w:rsidR="00EC17B4" w:rsidRPr="00EC17B4" w:rsidRDefault="00EC17B4">
                                <w:pPr>
                                  <w:pStyle w:val="a5"/>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بناء تقارير ذكية تعتمد على الذكاء الاصطناعي.</w:t>
                                </w:r>
                              </w:p>
                              <w:p w14:paraId="03000821" w14:textId="1981905C" w:rsidR="00F01FA2" w:rsidRPr="00EC17B4" w:rsidRDefault="00EC17B4">
                                <w:pPr>
                                  <w:pStyle w:val="a5"/>
                                  <w:numPr>
                                    <w:ilvl w:val="0"/>
                                    <w:numId w:val="2"/>
                                  </w:numPr>
                                  <w:spacing w:line="276" w:lineRule="auto"/>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مقارنة قدرات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و</w:t>
                                </w:r>
                                <w:r w:rsidRPr="00EC17B4">
                                  <w:rPr>
                                    <w:rFonts w:ascii="Adobe Arabic" w:eastAsia="GE Dinar One" w:hAnsi="Adobe Arabic" w:cs="Adobe Arabic"/>
                                    <w:color w:val="000000"/>
                                    <w:kern w:val="24"/>
                                    <w:sz w:val="32"/>
                                    <w:szCs w:val="32"/>
                                    <w:lang w:bidi="ar-SY"/>
                                  </w:rPr>
                                  <w:t>Power BI</w:t>
                                </w:r>
                                <w:r w:rsidRPr="00EC17B4">
                                  <w:rPr>
                                    <w:rFonts w:ascii="Adobe Arabic" w:eastAsia="GE Dinar One" w:hAnsi="Adobe Arabic" w:cs="Adobe Arabic"/>
                                    <w:color w:val="000000"/>
                                    <w:kern w:val="24"/>
                                    <w:sz w:val="32"/>
                                    <w:szCs w:val="32"/>
                                    <w:rtl/>
                                    <w:lang w:bidi="ar-SY"/>
                                  </w:rPr>
                                  <w:t xml:space="preserve"> في التحليل الذكي.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0" y="0"/>
                            <a:ext cx="6352560" cy="2053908"/>
                            <a:chOff x="0" y="0"/>
                            <a:chExt cx="6352560" cy="2053908"/>
                          </a:xfrm>
                        </wpg:grpSpPr>
                        <pic:pic xmlns:pic="http://schemas.openxmlformats.org/drawingml/2006/picture">
                          <pic:nvPicPr>
                            <pic:cNvPr id="1451488637" name="Picture 1451488637" descr="Calendar "/>
                            <pic:cNvPicPr>
                              <a:picLocks noChangeAspect="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355" y="1072198"/>
                              <a:ext cx="1132205" cy="981710"/>
                            </a:xfrm>
                            <a:prstGeom prst="rect">
                              <a:avLst/>
                            </a:prstGeom>
                            <a:noFill/>
                          </wps:spPr>
                          <wps:txbx>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620" y="19867"/>
                              <a:ext cx="2430145" cy="536575"/>
                            </a:xfrm>
                            <a:prstGeom prst="rect">
                              <a:avLst/>
                            </a:prstGeom>
                            <a:noFill/>
                          </wps:spPr>
                          <wps:txbx>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0" y="1291077"/>
                              <a:ext cx="4567555" cy="536575"/>
                            </a:xfrm>
                            <a:prstGeom prst="rect">
                              <a:avLst/>
                            </a:prstGeom>
                            <a:noFill/>
                          </wps:spPr>
                          <wps:txbx>
                            <w:txbxContent>
                              <w:p w14:paraId="6E3B1901" w14:textId="7FBE3AB6" w:rsidR="00F01FA2" w:rsidRPr="00F01FA2" w:rsidRDefault="00EC17B4" w:rsidP="00EC17B4">
                                <w:pPr>
                                  <w:jc w:val="center"/>
                                  <w:rPr>
                                    <w:rFonts w:ascii="Adobe Arabic" w:eastAsia="GE Dinar One" w:hAnsi="Adobe Arabic" w:cs="Adobe Arabic"/>
                                    <w:b/>
                                    <w:bCs/>
                                    <w:kern w:val="24"/>
                                    <w:sz w:val="56"/>
                                    <w:szCs w:val="56"/>
                                    <w:lang w:bidi="ar-SY"/>
                                  </w:rPr>
                                </w:pPr>
                                <w:r w:rsidRPr="00EC17B4">
                                  <w:rPr>
                                    <w:rFonts w:ascii="Adobe Arabic" w:eastAsia="GE Dinar One" w:hAnsi="Adobe Arabic" w:cs="Adobe Arabic"/>
                                    <w:b/>
                                    <w:bCs/>
                                    <w:kern w:val="24"/>
                                    <w:sz w:val="56"/>
                                    <w:szCs w:val="56"/>
                                    <w:rtl/>
                                    <w:lang w:bidi="ar-SY"/>
                                  </w:rPr>
                                  <w:t>استخدام</w:t>
                                </w:r>
                                <w:r w:rsidRPr="00EC17B4">
                                  <w:rPr>
                                    <w:rFonts w:ascii="Adobe Arabic" w:eastAsia="GE Dinar One" w:hAnsi="Adobe Arabic" w:cs="Adobe Arabic"/>
                                    <w:b/>
                                    <w:bCs/>
                                    <w:kern w:val="24"/>
                                    <w:sz w:val="56"/>
                                    <w:szCs w:val="56"/>
                                    <w:lang w:bidi="ar-SY"/>
                                  </w:rPr>
                                  <w:t xml:space="preserve"> Tableau </w:t>
                                </w:r>
                                <w:r w:rsidRPr="00EC17B4">
                                  <w:rPr>
                                    <w:rFonts w:ascii="Adobe Arabic" w:eastAsia="GE Dinar One" w:hAnsi="Adobe Arabic" w:cs="Adobe Arabic"/>
                                    <w:b/>
                                    <w:bCs/>
                                    <w:kern w:val="24"/>
                                    <w:sz w:val="56"/>
                                    <w:szCs w:val="56"/>
                                    <w:rtl/>
                                    <w:lang w:bidi="ar-SY"/>
                                  </w:rPr>
                                  <w:t>في التصور البصري الذكي</w:t>
                                </w:r>
                              </w:p>
                            </w:txbxContent>
                          </wps:txbx>
                          <wps:bodyPr wrap="square" rtlCol="0">
                            <a:spAutoFit/>
                          </wps:bodyPr>
                        </wps:wsp>
                      </wpg:grpSp>
                    </wpg:wgp>
                  </a:graphicData>
                </a:graphic>
                <wp14:sizeRelV relativeFrom="margin">
                  <wp14:pctHeight>0</wp14:pctHeight>
                </wp14:sizeRelV>
              </wp:anchor>
            </w:drawing>
          </mc:Choice>
          <mc:Fallback>
            <w:pict>
              <v:group w14:anchorId="5BA8028D" id="Group 1451488623" o:spid="_x0000_s1759" style="position:absolute;left:0;text-align:left;margin-left:10pt;margin-top:-36.5pt;width:500.2pt;height:550.45pt;z-index:252779520;mso-position-horizontal-relative:text;mso-position-vertical-relative:text;mso-height-relative:margin" coordsize="63525,6990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">
                <v:group id="Group 1451488624" o:spid="_x0000_s1760" style="position:absolute;left:254;top:25717;width:57908;height:44187" coordorigin="-1365" coordsize="57909,44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761"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76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76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76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172" o:title="Target " gain="19661f" blacklevel="22938f"/>
                      </v:shape>
                    </v:group>
                    <v:shape id="TextBox 34" o:spid="_x0000_s1765"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1F6AE11B"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76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76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TextBox 34" o:spid="_x0000_s1768"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62ADBEBA" w14:textId="37065A77" w:rsidR="00F01FA2" w:rsidRPr="00BC6FB1" w:rsidRDefault="00EC17B4" w:rsidP="00F01FA2">
                            <w:pPr>
                              <w:bidi w:val="0"/>
                              <w:jc w:val="center"/>
                              <w:rPr>
                                <w:rFonts w:ascii="Adobe Arabic" w:eastAsia="GE Dinar One" w:hAnsi="Adobe Arabic" w:cs="Adobe Arabic"/>
                                <w:b/>
                                <w:bCs/>
                                <w:color w:val="000000"/>
                                <w:kern w:val="24"/>
                                <w:sz w:val="44"/>
                                <w:szCs w:val="44"/>
                                <w:lang w:bidi="ar-SY"/>
                              </w:rPr>
                            </w:pPr>
                            <w:r w:rsidRPr="00EC17B4">
                              <w:rPr>
                                <w:rFonts w:ascii="Adobe Arabic" w:eastAsia="GE Dinar One" w:hAnsi="Adobe Arabic" w:cs="Adobe Arabic"/>
                                <w:b/>
                                <w:bCs/>
                                <w:color w:val="000000"/>
                                <w:kern w:val="24"/>
                                <w:sz w:val="44"/>
                                <w:szCs w:val="44"/>
                                <w:rtl/>
                                <w:lang w:bidi="ar-SY"/>
                              </w:rPr>
                              <w:t>المحتوى</w:t>
                            </w:r>
                          </w:p>
                        </w:txbxContent>
                      </v:textbox>
                    </v:shape>
                    <v:shape id="Picture 1451488633" o:spid="_x0000_s176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173" o:title="Note " gain="19661f" blacklevel="22938f"/>
                    </v:shape>
                  </v:group>
                  <v:shape id="Text Box 1451488634" o:spid="_x0000_s1770" type="#_x0000_t202" style="position:absolute;left:21545;top:5112;width:34999;height:39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7DD1EFF7" w14:textId="77777777" w:rsidR="00EC17B4"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Sakkal Majalla" w:hAnsi="Sakkal Majalla" w:cs="Sakkal Majalla"/>
                              <w:b/>
                              <w:color w:val="auto"/>
                              <w:sz w:val="30"/>
                              <w:szCs w:val="30"/>
                              <w:rtl/>
                            </w:rPr>
                            <w:t>بنهاية هذه الجلسة، سيكون المتدرّب قادراً على:</w:t>
                          </w:r>
                        </w:p>
                        <w:p w14:paraId="1BE8B44A" w14:textId="77777777" w:rsidR="00EC17B4"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التعرّف على بيئة العمل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ومكوّناتها الأساسية.</w:t>
                          </w:r>
                        </w:p>
                        <w:p w14:paraId="060E10AA" w14:textId="77777777" w:rsidR="00EC17B4"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ربط البيانات من مصادر متعدّدة باستخدام واجهة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البديهية.</w:t>
                          </w:r>
                        </w:p>
                        <w:p w14:paraId="7AC0F40F" w14:textId="5CC23D2E" w:rsidR="00F01FA2"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إنشاء تصوّرات بصرية تفاعلية باستخدام تقنية السحب والإفلات.</w:t>
                          </w:r>
                        </w:p>
                        <w:p w14:paraId="22654BD9" w14:textId="59A9B9C5" w:rsidR="00EC17B4"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بناء لوحات معلومات وقصص بيانات (</w:t>
                          </w:r>
                          <w:r w:rsidRPr="00EC17B4">
                            <w:rPr>
                              <w:rFonts w:ascii="Adobe Arabic" w:eastAsia="GE Dinar One" w:hAnsi="Adobe Arabic" w:cs="Adobe Arabic"/>
                              <w:color w:val="000000"/>
                              <w:kern w:val="24"/>
                              <w:sz w:val="30"/>
                              <w:szCs w:val="30"/>
                              <w:lang w:bidi="ar-SY"/>
                            </w:rPr>
                            <w:t>Data Stories</w:t>
                          </w:r>
                          <w:r w:rsidRPr="00EC17B4">
                            <w:rPr>
                              <w:rFonts w:ascii="Adobe Arabic" w:eastAsia="GE Dinar One" w:hAnsi="Adobe Arabic" w:cs="Adobe Arabic"/>
                              <w:color w:val="000000"/>
                              <w:kern w:val="24"/>
                              <w:sz w:val="30"/>
                              <w:szCs w:val="30"/>
                              <w:rtl/>
                              <w:lang w:bidi="ar-SY"/>
                            </w:rPr>
                            <w:t>) احترافية.</w:t>
                          </w:r>
                        </w:p>
                        <w:p w14:paraId="005DB558" w14:textId="1EF3EB10" w:rsidR="00EC17B4"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1EF96F76" w14:textId="6DEA242B" w:rsidR="00EC17B4"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استخدام ميزات الذكاء الاصطناعي والتحليل المتقدّم في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w:t>
                          </w:r>
                        </w:p>
                        <w:p w14:paraId="42DDAACD" w14:textId="7EEB2CDF" w:rsidR="00EC17B4" w:rsidRPr="00EC17B4" w:rsidRDefault="00EC17B4">
                          <w:pPr>
                            <w:pStyle w:val="ListParagraph"/>
                            <w:numPr>
                              <w:ilvl w:val="0"/>
                              <w:numId w:val="2"/>
                            </w:numPr>
                            <w:spacing w:line="276" w:lineRule="auto"/>
                            <w:rPr>
                              <w:rFonts w:ascii="Adobe Arabic" w:eastAsia="GE Dinar One" w:hAnsi="Adobe Arabic" w:cs="Adobe Arabic"/>
                              <w:color w:val="000000"/>
                              <w:kern w:val="24"/>
                              <w:sz w:val="30"/>
                              <w:szCs w:val="30"/>
                              <w:lang w:bidi="ar-SY"/>
                            </w:rPr>
                          </w:pPr>
                          <w:r w:rsidRPr="00EC17B4">
                            <w:rPr>
                              <w:rFonts w:ascii="Adobe Arabic" w:eastAsia="GE Dinar One" w:hAnsi="Adobe Arabic" w:cs="Adobe Arabic"/>
                              <w:color w:val="000000"/>
                              <w:kern w:val="24"/>
                              <w:sz w:val="30"/>
                              <w:szCs w:val="30"/>
                              <w:rtl/>
                              <w:lang w:bidi="ar-SY"/>
                            </w:rPr>
                            <w:t xml:space="preserve">المقارنة بين قدرات </w:t>
                          </w:r>
                          <w:r w:rsidRPr="00EC17B4">
                            <w:rPr>
                              <w:rFonts w:ascii="Adobe Arabic" w:eastAsia="GE Dinar One" w:hAnsi="Adobe Arabic" w:cs="Adobe Arabic"/>
                              <w:color w:val="000000"/>
                              <w:kern w:val="24"/>
                              <w:sz w:val="30"/>
                              <w:szCs w:val="30"/>
                              <w:lang w:bidi="ar-SY"/>
                            </w:rPr>
                            <w:t>Tableau</w:t>
                          </w:r>
                          <w:r w:rsidRPr="00EC17B4">
                            <w:rPr>
                              <w:rFonts w:ascii="Adobe Arabic" w:eastAsia="GE Dinar One" w:hAnsi="Adobe Arabic" w:cs="Adobe Arabic"/>
                              <w:color w:val="000000"/>
                              <w:kern w:val="24"/>
                              <w:sz w:val="30"/>
                              <w:szCs w:val="30"/>
                              <w:rtl/>
                              <w:lang w:bidi="ar-SY"/>
                            </w:rPr>
                            <w:t xml:space="preserve"> و</w:t>
                          </w:r>
                          <w:r w:rsidRPr="00EC17B4">
                            <w:rPr>
                              <w:rFonts w:ascii="Adobe Arabic" w:eastAsia="GE Dinar One" w:hAnsi="Adobe Arabic" w:cs="Adobe Arabic"/>
                              <w:color w:val="000000"/>
                              <w:kern w:val="24"/>
                              <w:sz w:val="30"/>
                              <w:szCs w:val="30"/>
                              <w:lang w:bidi="ar-SY"/>
                            </w:rPr>
                            <w:t>Power BI</w:t>
                          </w:r>
                          <w:r w:rsidRPr="00EC17B4">
                            <w:rPr>
                              <w:rFonts w:ascii="Adobe Arabic" w:eastAsia="GE Dinar One" w:hAnsi="Adobe Arabic" w:cs="Adobe Arabic"/>
                              <w:color w:val="000000"/>
                              <w:kern w:val="24"/>
                              <w:sz w:val="30"/>
                              <w:szCs w:val="30"/>
                              <w:rtl/>
                              <w:lang w:bidi="ar-SY"/>
                            </w:rPr>
                            <w:t xml:space="preserve"> واختيار الأداة المناسبة حسب الحاجة.</w:t>
                          </w:r>
                        </w:p>
                      </w:txbxContent>
                    </v:textbox>
                  </v:shape>
                  <v:shape id="Text Box 1451488635" o:spid="_x0000_s1771" type="#_x0000_t202" style="position:absolute;left:-1365;top:8744;width:23925;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1A6EF400" w14:textId="77777777" w:rsidR="00EC17B4" w:rsidRPr="00EC17B4" w:rsidRDefault="00EC17B4">
                          <w:pPr>
                            <w:pStyle w:val="ListParagraph"/>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مقدمة الجلسة.</w:t>
                          </w:r>
                        </w:p>
                        <w:p w14:paraId="2D935155" w14:textId="77777777" w:rsidR="00EC17B4" w:rsidRPr="00EC17B4" w:rsidRDefault="00EC17B4">
                          <w:pPr>
                            <w:pStyle w:val="ListParagraph"/>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التعرف على واجهة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الأساسية.</w:t>
                          </w:r>
                        </w:p>
                        <w:p w14:paraId="07A3FF9A" w14:textId="77777777" w:rsidR="00EC17B4" w:rsidRPr="00EC17B4" w:rsidRDefault="00EC17B4">
                          <w:pPr>
                            <w:pStyle w:val="ListParagraph"/>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ربط البيانات وتحليلها عبر واجهة السحب والإفلات.</w:t>
                          </w:r>
                        </w:p>
                        <w:p w14:paraId="399162A1" w14:textId="77777777" w:rsidR="00EC17B4" w:rsidRPr="00EC17B4" w:rsidRDefault="00EC17B4">
                          <w:pPr>
                            <w:pStyle w:val="ListParagraph"/>
                            <w:numPr>
                              <w:ilvl w:val="0"/>
                              <w:numId w:val="2"/>
                            </w:numPr>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بناء تقارير ذكية تعتمد على الذكاء الاصطناعي.</w:t>
                          </w:r>
                        </w:p>
                        <w:p w14:paraId="03000821" w14:textId="1981905C" w:rsidR="00F01FA2" w:rsidRPr="00EC17B4" w:rsidRDefault="00EC17B4">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EC17B4">
                            <w:rPr>
                              <w:rFonts w:ascii="Adobe Arabic" w:eastAsia="GE Dinar One" w:hAnsi="Adobe Arabic" w:cs="Adobe Arabic"/>
                              <w:color w:val="000000"/>
                              <w:kern w:val="24"/>
                              <w:sz w:val="32"/>
                              <w:szCs w:val="32"/>
                              <w:rtl/>
                              <w:lang w:bidi="ar-SY"/>
                            </w:rPr>
                            <w:t xml:space="preserve">مقارنة قدرات </w:t>
                          </w:r>
                          <w:r w:rsidRPr="00EC17B4">
                            <w:rPr>
                              <w:rFonts w:ascii="Adobe Arabic" w:eastAsia="GE Dinar One" w:hAnsi="Adobe Arabic" w:cs="Adobe Arabic"/>
                              <w:color w:val="000000"/>
                              <w:kern w:val="24"/>
                              <w:sz w:val="32"/>
                              <w:szCs w:val="32"/>
                              <w:lang w:bidi="ar-SY"/>
                            </w:rPr>
                            <w:t>Tableau</w:t>
                          </w:r>
                          <w:r w:rsidRPr="00EC17B4">
                            <w:rPr>
                              <w:rFonts w:ascii="Adobe Arabic" w:eastAsia="GE Dinar One" w:hAnsi="Adobe Arabic" w:cs="Adobe Arabic"/>
                              <w:color w:val="000000"/>
                              <w:kern w:val="24"/>
                              <w:sz w:val="32"/>
                              <w:szCs w:val="32"/>
                              <w:rtl/>
                              <w:lang w:bidi="ar-SY"/>
                            </w:rPr>
                            <w:t xml:space="preserve"> و</w:t>
                          </w:r>
                          <w:r w:rsidRPr="00EC17B4">
                            <w:rPr>
                              <w:rFonts w:ascii="Adobe Arabic" w:eastAsia="GE Dinar One" w:hAnsi="Adobe Arabic" w:cs="Adobe Arabic"/>
                              <w:color w:val="000000"/>
                              <w:kern w:val="24"/>
                              <w:sz w:val="32"/>
                              <w:szCs w:val="32"/>
                              <w:lang w:bidi="ar-SY"/>
                            </w:rPr>
                            <w:t>Power BI</w:t>
                          </w:r>
                          <w:r w:rsidRPr="00EC17B4">
                            <w:rPr>
                              <w:rFonts w:ascii="Adobe Arabic" w:eastAsia="GE Dinar One" w:hAnsi="Adobe Arabic" w:cs="Adobe Arabic"/>
                              <w:color w:val="000000"/>
                              <w:kern w:val="24"/>
                              <w:sz w:val="32"/>
                              <w:szCs w:val="32"/>
                              <w:rtl/>
                              <w:lang w:bidi="ar-SY"/>
                            </w:rPr>
                            <w:t xml:space="preserve"> في التحليل الذكي.</w:t>
                          </w:r>
                        </w:p>
                      </w:txbxContent>
                    </v:textbox>
                  </v:shape>
                </v:group>
                <v:group id="Group 1451488636" o:spid="_x0000_s1772"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77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174" o:title="Calendar " gain="19661f" blacklevel="22938f"/>
                  </v:shape>
                  <v:shape id="TextBox 34" o:spid="_x0000_s1774"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65B4F9C5"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1775"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01F1C6AC"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776"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p w14:paraId="6E3B1901" w14:textId="7FBE3AB6" w:rsidR="00F01FA2" w:rsidRPr="00F01FA2" w:rsidRDefault="00EC17B4" w:rsidP="00EC17B4">
                          <w:pPr>
                            <w:jc w:val="center"/>
                            <w:rPr>
                              <w:rFonts w:ascii="Adobe Arabic" w:eastAsia="GE Dinar One" w:hAnsi="Adobe Arabic" w:cs="Adobe Arabic"/>
                              <w:b/>
                              <w:bCs/>
                              <w:kern w:val="24"/>
                              <w:sz w:val="56"/>
                              <w:szCs w:val="56"/>
                              <w:lang w:bidi="ar-SY"/>
                            </w:rPr>
                          </w:pPr>
                          <w:r w:rsidRPr="00EC17B4">
                            <w:rPr>
                              <w:rFonts w:ascii="Adobe Arabic" w:eastAsia="GE Dinar One" w:hAnsi="Adobe Arabic" w:cs="Adobe Arabic"/>
                              <w:b/>
                              <w:bCs/>
                              <w:kern w:val="24"/>
                              <w:sz w:val="56"/>
                              <w:szCs w:val="56"/>
                              <w:rtl/>
                              <w:lang w:bidi="ar-SY"/>
                            </w:rPr>
                            <w:t>استخدام</w:t>
                          </w:r>
                          <w:r w:rsidRPr="00EC17B4">
                            <w:rPr>
                              <w:rFonts w:ascii="Adobe Arabic" w:eastAsia="GE Dinar One" w:hAnsi="Adobe Arabic" w:cs="Adobe Arabic"/>
                              <w:b/>
                              <w:bCs/>
                              <w:kern w:val="24"/>
                              <w:sz w:val="56"/>
                              <w:szCs w:val="56"/>
                              <w:lang w:bidi="ar-SY"/>
                            </w:rPr>
                            <w:t xml:space="preserve"> Tableau </w:t>
                          </w:r>
                          <w:r w:rsidRPr="00EC17B4">
                            <w:rPr>
                              <w:rFonts w:ascii="Adobe Arabic" w:eastAsia="GE Dinar One" w:hAnsi="Adobe Arabic" w:cs="Adobe Arabic"/>
                              <w:b/>
                              <w:bCs/>
                              <w:kern w:val="24"/>
                              <w:sz w:val="56"/>
                              <w:szCs w:val="56"/>
                              <w:rtl/>
                              <w:lang w:bidi="ar-SY"/>
                            </w:rPr>
                            <w:t>في التصور البصري الذكي</w:t>
                          </w:r>
                        </w:p>
                      </w:txbxContent>
                    </v:textbox>
                  </v:shape>
                </v:group>
              </v:group>
            </w:pict>
          </mc:Fallback>
        </mc:AlternateContent>
      </w:r>
    </w:p>
    <w:p w14:paraId="05854D99" w14:textId="77777777" w:rsidR="00691535" w:rsidRPr="00184293" w:rsidRDefault="00691535" w:rsidP="000F1708">
      <w:pPr>
        <w:bidi w:val="0"/>
        <w:rPr>
          <w:rFonts w:ascii="Adobe Arabic" w:hAnsi="Adobe Arabic" w:cs="Adobe Arabic"/>
          <w:b/>
          <w:bCs/>
          <w:color w:val="002060"/>
          <w:sz w:val="48"/>
          <w:szCs w:val="36"/>
        </w:rPr>
      </w:pPr>
    </w:p>
    <w:p w14:paraId="65FE933D"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72636EE3" w14:textId="77777777" w:rsidR="00691535" w:rsidRDefault="00691535" w:rsidP="00691535">
      <w:pPr>
        <w:pStyle w:val="a5"/>
        <w:spacing w:line="360" w:lineRule="auto"/>
        <w:rPr>
          <w:rFonts w:ascii="Adobe Arabic" w:hAnsi="Adobe Arabic" w:cs="Adobe Arabic"/>
          <w:b/>
          <w:bCs/>
          <w:color w:val="002060"/>
          <w:sz w:val="48"/>
          <w:szCs w:val="36"/>
          <w:rtl/>
        </w:rPr>
      </w:pPr>
    </w:p>
    <w:p w14:paraId="6BA1F199" w14:textId="77777777"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3EBE7397" w14:textId="76D66593" w:rsidR="00691535" w:rsidRDefault="00EC17B4" w:rsidP="00EC17B4">
      <w:pPr>
        <w:rPr>
          <w:rFonts w:ascii="Adobe Arabic" w:hAnsi="Adobe Arabic" w:cs="Adobe Arabic"/>
          <w:b/>
          <w:bCs/>
          <w:color w:val="002060"/>
          <w:sz w:val="36"/>
          <w:szCs w:val="36"/>
          <w:rtl/>
        </w:rPr>
      </w:pPr>
      <w:r w:rsidRPr="00DA7905">
        <w:rPr>
          <w:rFonts w:eastAsia="Times New Roman" w:cs="Times New Roman"/>
          <w:b/>
          <w:bCs/>
          <w:noProof/>
          <w:sz w:val="36"/>
          <w:szCs w:val="36"/>
        </w:rPr>
        <w:lastRenderedPageBreak/>
        <mc:AlternateContent>
          <mc:Choice Requires="wpg">
            <w:drawing>
              <wp:inline distT="0" distB="0" distL="0" distR="0" wp14:anchorId="1A03B22A" wp14:editId="1AD6AF2E">
                <wp:extent cx="5711825" cy="748003"/>
                <wp:effectExtent l="0" t="0" r="22225" b="14605"/>
                <wp:docPr id="123806083"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267660785" name="مجموعة 881967268"/>
                        <wpg:cNvGrpSpPr/>
                        <wpg:grpSpPr>
                          <a:xfrm>
                            <a:off x="0" y="159523"/>
                            <a:ext cx="5711825" cy="588477"/>
                            <a:chOff x="0" y="159448"/>
                            <a:chExt cx="6312597" cy="652243"/>
                          </a:xfrm>
                        </wpg:grpSpPr>
                        <wps:wsp>
                          <wps:cNvPr id="107380045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3718534" name="مربع نص 2043426344"/>
                          <wps:cNvSpPr txBox="1"/>
                          <wps:spPr>
                            <a:xfrm>
                              <a:off x="817519" y="159448"/>
                              <a:ext cx="2073788" cy="453954"/>
                            </a:xfrm>
                            <a:prstGeom prst="rect">
                              <a:avLst/>
                            </a:prstGeom>
                            <a:noFill/>
                          </wps:spPr>
                          <wps:txbx>
                            <w:txbxContent>
                              <w:p w14:paraId="365EF07C" w14:textId="77777777" w:rsidR="00EC17B4" w:rsidRPr="00724F18" w:rsidRDefault="00EC17B4" w:rsidP="00EC17B4">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707439500"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916944"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A03B22A" id="_x0000_s1777"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">
                <v:group id="مجموعة 881967268" o:spid="_x0000_s1778"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">
                  <v:roundrect id="مستطيل مستدير الزوايا 769901" o:spid="_x0000_s1779"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" fillcolor="#168489" strokecolor="#168489" strokeweight="1pt">
                    <v:stroke joinstyle="miter"/>
                  </v:roundrect>
                  <v:shape id="مربع نص 2043426344" o:spid="_x0000_s1780"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" filled="f" stroked="f">
                    <v:textbox style="mso-fit-shape-to-text:t">
                      <w:txbxContent>
                        <w:p w14:paraId="365EF07C" w14:textId="77777777" w:rsidR="00EC17B4" w:rsidRPr="00724F18" w:rsidRDefault="00EC17B4" w:rsidP="00EC17B4">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781"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" fillcolor="#168489" strokecolor="#168489" strokeweight="1pt">
                    <v:stroke joinstyle="miter"/>
                  </v:roundrect>
                </v:group>
                <v:shape id="Picture 179" o:spid="_x0000_s1782"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">
                  <v:imagedata r:id="rId75" o:title="Light bulb "/>
                </v:shape>
                <w10:anchorlock/>
              </v:group>
            </w:pict>
          </mc:Fallback>
        </mc:AlternateContent>
      </w:r>
    </w:p>
    <w:p w14:paraId="5A10831D" w14:textId="77777777" w:rsidR="00EC17B4" w:rsidRDefault="00EC17B4" w:rsidP="00EC17B4">
      <w:pPr>
        <w:rPr>
          <w:rtl/>
        </w:rPr>
      </w:pPr>
      <w:r>
        <w:rPr>
          <w:rtl/>
        </w:rPr>
        <w:t>مرحباً بكم في اليوم الثالث من برنامجنا التدريبي، حيث ننتقل إلى مستوى متقدّم من التحليل والتصوّر البصري للبيانات.</w:t>
      </w:r>
    </w:p>
    <w:p w14:paraId="4682CC39" w14:textId="77777777" w:rsidR="00EC17B4" w:rsidRDefault="00EC17B4" w:rsidP="00EC17B4">
      <w:pPr>
        <w:rPr>
          <w:rtl/>
        </w:rPr>
      </w:pPr>
      <w:r>
        <w:rPr>
          <w:rtl/>
        </w:rPr>
        <w:t xml:space="preserve">في الجلسة السابقة، استكشفنا قوّة </w:t>
      </w:r>
      <w:r>
        <w:t>Power BI</w:t>
      </w:r>
      <w:r>
        <w:rPr>
          <w:rtl/>
        </w:rPr>
        <w:t xml:space="preserve"> في تحويل البيانات إلى رؤى تفاعلية. واليوم، سنتعرّف على أداة قويّة أخرى تُعتبر رائدة عالمياً في مجال تحليل البيانات والتصوّر البصري، وهي </w:t>
      </w:r>
      <w:r>
        <w:t>Tableau</w:t>
      </w:r>
      <w:r>
        <w:rPr>
          <w:rtl/>
        </w:rPr>
        <w:t>.</w:t>
      </w:r>
    </w:p>
    <w:p w14:paraId="22E174A2" w14:textId="77777777" w:rsidR="00EC17B4" w:rsidRDefault="00EC17B4" w:rsidP="00EC17B4">
      <w:pPr>
        <w:rPr>
          <w:rtl/>
        </w:rPr>
      </w:pPr>
      <w:r>
        <w:t>Tableau</w:t>
      </w:r>
      <w:r>
        <w:rPr>
          <w:rtl/>
        </w:rPr>
        <w:t xml:space="preserve"> ليست مجرّد أداة لإنشاء الرسوم البيانية، بل هي منصّة تحليلية متكاملة تجمع بين السهولة في الاستخدام والقدرات التحليلية المتقدّمة. تُستخدم </w:t>
      </w:r>
      <w:r>
        <w:t>Tableau</w:t>
      </w:r>
      <w:r>
        <w:rPr>
          <w:rtl/>
        </w:rPr>
        <w:t xml:space="preserve"> من قبل أكثر من 86,000 مؤسّسة حول العالم، بما في ذلك شركات عملاقة مثل </w:t>
      </w:r>
      <w:r>
        <w:t>Netflix</w:t>
      </w:r>
      <w:r>
        <w:rPr>
          <w:rtl/>
        </w:rPr>
        <w:t xml:space="preserve"> و</w:t>
      </w:r>
      <w:r>
        <w:t>LinkedIn</w:t>
      </w:r>
      <w:r>
        <w:rPr>
          <w:rtl/>
        </w:rPr>
        <w:t xml:space="preserve"> و</w:t>
      </w:r>
      <w:r>
        <w:t>Coca-Cola</w:t>
      </w:r>
      <w:r>
        <w:rPr>
          <w:rtl/>
        </w:rPr>
        <w:t>.</w:t>
      </w:r>
    </w:p>
    <w:p w14:paraId="3E444118" w14:textId="26533F1C" w:rsidR="00EC17B4" w:rsidRDefault="00026522" w:rsidP="00EC17B4">
      <w:pPr>
        <w:rPr>
          <w:rtl/>
        </w:rPr>
      </w:pPr>
      <w:r>
        <w:rPr>
          <w:noProof/>
        </w:rPr>
        <w:drawing>
          <wp:anchor distT="0" distB="0" distL="114300" distR="114300" simplePos="0" relativeHeight="252920832" behindDoc="0" locked="0" layoutInCell="1" allowOverlap="1" wp14:anchorId="025DA331" wp14:editId="5729DE51">
            <wp:simplePos x="0" y="0"/>
            <wp:positionH relativeFrom="column">
              <wp:posOffset>-121920</wp:posOffset>
            </wp:positionH>
            <wp:positionV relativeFrom="paragraph">
              <wp:posOffset>1199515</wp:posOffset>
            </wp:positionV>
            <wp:extent cx="2141220" cy="1010285"/>
            <wp:effectExtent l="0" t="0" r="0" b="0"/>
            <wp:wrapSquare wrapText="bothSides"/>
            <wp:docPr id="809285621" name="صورة 371" descr="‪What is the Difference Between Power BI and Tableau - Koenig Solu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What is the Difference Between Power BI and Tableau - Koenig Solutions‬‏"/>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141220" cy="1010285"/>
                    </a:xfrm>
                    <a:prstGeom prst="rect">
                      <a:avLst/>
                    </a:prstGeom>
                    <a:noFill/>
                    <a:ln>
                      <a:noFill/>
                    </a:ln>
                  </pic:spPr>
                </pic:pic>
              </a:graphicData>
            </a:graphic>
          </wp:anchor>
        </w:drawing>
      </w:r>
      <w:r w:rsidR="00EC17B4">
        <w:rPr>
          <w:rtl/>
        </w:rPr>
        <w:t xml:space="preserve">ما يميّز </w:t>
      </w:r>
      <w:r w:rsidR="00EC17B4">
        <w:t>Tableau</w:t>
      </w:r>
      <w:r w:rsidR="00EC17B4">
        <w:rPr>
          <w:rtl/>
        </w:rPr>
        <w:t xml:space="preserve"> هو فلسفتها في "التحليل المرئي" (</w:t>
      </w:r>
      <w:r w:rsidR="00EC17B4">
        <w:t>Visual Analytics</w:t>
      </w:r>
      <w:r w:rsidR="00EC17B4">
        <w:rPr>
          <w:rtl/>
        </w:rPr>
        <w:t xml:space="preserve">)، حيث يمكن للمستخدم استكشاف البيانات بطريقة بديهية من خلال السحب والإفلات، دون الحاجة إلى كتابة أكواد برمجية معقّدة. وفقاً لتقرير </w:t>
      </w:r>
      <w:r w:rsidR="00EC17B4">
        <w:t>Gartner Magic Quadrant</w:t>
      </w:r>
      <w:r w:rsidR="00EC17B4">
        <w:rPr>
          <w:rtl/>
        </w:rPr>
        <w:t xml:space="preserve"> لعام 2024، تحتلّ </w:t>
      </w:r>
      <w:r w:rsidR="00EC17B4">
        <w:t>Tableau</w:t>
      </w:r>
      <w:r w:rsidR="00EC17B4">
        <w:rPr>
          <w:rtl/>
        </w:rPr>
        <w:t xml:space="preserve"> المرتبة الأولى في قدرات التحليل والتصوّر البصري.</w:t>
      </w:r>
      <w:r w:rsidRPr="00026522">
        <w:rPr>
          <w:noProof/>
        </w:rPr>
        <w:t xml:space="preserve"> </w:t>
      </w:r>
    </w:p>
    <w:p w14:paraId="2B654F2F" w14:textId="5B82122E" w:rsidR="007C12CD" w:rsidRDefault="00EC17B4" w:rsidP="00EC17B4">
      <w:pPr>
        <w:rPr>
          <w:rtl/>
        </w:rPr>
      </w:pPr>
      <w:r>
        <w:rPr>
          <w:rtl/>
        </w:rPr>
        <w:t xml:space="preserve">في هذه الجلسة، سنتعلّم كيفية استخدام </w:t>
      </w:r>
      <w:r>
        <w:t>Tableau</w:t>
      </w:r>
      <w:r>
        <w:rPr>
          <w:rtl/>
        </w:rPr>
        <w:t xml:space="preserve"> لبناء تقارير تفاعلية وذكية، وسنقارن قدراتها مع </w:t>
      </w:r>
      <w:r>
        <w:t>Power BI</w:t>
      </w:r>
      <w:r>
        <w:rPr>
          <w:rtl/>
        </w:rPr>
        <w:t xml:space="preserve"> لفهم متى نستخدم كلّ أداة بشكل أمثل.</w:t>
      </w:r>
    </w:p>
    <w:p w14:paraId="33DF80F9" w14:textId="77777777" w:rsidR="00EC17B4" w:rsidRPr="007168AD" w:rsidRDefault="00EC17B4" w:rsidP="00EC17B4">
      <w:pPr>
        <w:keepNext/>
        <w:pageBreakBefore/>
        <w:rPr>
          <w:rFonts w:ascii="Sakkal Majalla" w:hAnsi="Sakkal Majalla"/>
          <w:b/>
          <w:bCs/>
          <w:color w:val="FF0000"/>
          <w:sz w:val="32"/>
          <w:szCs w:val="32"/>
        </w:rPr>
      </w:pPr>
      <w:r w:rsidRPr="0073158B">
        <w:rPr>
          <w:b/>
          <w:bCs/>
          <w:noProof/>
          <w:color w:val="FF0000"/>
        </w:rPr>
        <w:lastRenderedPageBreak/>
        <mc:AlternateContent>
          <mc:Choice Requires="wpg">
            <w:drawing>
              <wp:inline distT="0" distB="0" distL="0" distR="0" wp14:anchorId="460DF655" wp14:editId="20AFFD56">
                <wp:extent cx="5537836" cy="992761"/>
                <wp:effectExtent l="0" t="0" r="0" b="0"/>
                <wp:docPr id="151905788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928893027" name="Group 1608695462"/>
                        <wpg:cNvGrpSpPr/>
                        <wpg:grpSpPr>
                          <a:xfrm>
                            <a:off x="1" y="0"/>
                            <a:ext cx="5537836" cy="992761"/>
                            <a:chOff x="0" y="0"/>
                            <a:chExt cx="5538027" cy="992804"/>
                          </a:xfrm>
                        </wpg:grpSpPr>
                        <wps:wsp>
                          <wps:cNvPr id="648582822" name="TextBox 4"/>
                          <wps:cNvSpPr txBox="1"/>
                          <wps:spPr>
                            <a:xfrm>
                              <a:off x="4688958" y="456229"/>
                              <a:ext cx="849069" cy="536575"/>
                            </a:xfrm>
                            <a:prstGeom prst="rect">
                              <a:avLst/>
                            </a:prstGeom>
                            <a:noFill/>
                          </wps:spPr>
                          <wps:txbx>
                            <w:txbxContent>
                              <w:p w14:paraId="70AE90E8" w14:textId="77777777" w:rsidR="00EC17B4" w:rsidRDefault="00EC17B4" w:rsidP="00EC17B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86106649" name="Rectangle: Rounded Corners 160869546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3053013" name="TextBox 7"/>
                          <wps:cNvSpPr txBox="1"/>
                          <wps:spPr>
                            <a:xfrm>
                              <a:off x="0" y="203938"/>
                              <a:ext cx="4493415" cy="536598"/>
                            </a:xfrm>
                            <a:prstGeom prst="rect">
                              <a:avLst/>
                            </a:prstGeom>
                            <a:noFill/>
                          </wps:spPr>
                          <wps:txbx>
                            <w:txbxContent>
                              <w:p w14:paraId="59E86246" w14:textId="73FA85D5" w:rsidR="00EC17B4" w:rsidRDefault="00EC17B4" w:rsidP="00EC17B4">
                                <w:pPr>
                                  <w:rPr>
                                    <w:rFonts w:eastAsia="Calibri" w:hAnsi="Adobe Arabic" w:cs="Adobe Arabic"/>
                                    <w:b/>
                                    <w:bCs/>
                                    <w:color w:val="2B5474"/>
                                    <w:kern w:val="24"/>
                                    <w:sz w:val="56"/>
                                    <w:szCs w:val="56"/>
                                  </w:rPr>
                                </w:pPr>
                                <w:r w:rsidRPr="00EC17B4">
                                  <w:rPr>
                                    <w:rFonts w:eastAsia="Calibri" w:hAnsi="Adobe Arabic" w:cs="Adobe Arabic"/>
                                    <w:b/>
                                    <w:bCs/>
                                    <w:color w:val="2B5474"/>
                                    <w:kern w:val="24"/>
                                    <w:sz w:val="56"/>
                                    <w:szCs w:val="56"/>
                                    <w:rtl/>
                                  </w:rPr>
                                  <w:t>نشاط العصف الذهني التمهيدي</w:t>
                                </w:r>
                              </w:p>
                            </w:txbxContent>
                          </wps:txbx>
                          <wps:bodyPr wrap="square" rtlCol="0">
                            <a:spAutoFit/>
                          </wps:bodyPr>
                        </wps:wsp>
                      </wpg:grpSp>
                      <pic:pic xmlns:pic="http://schemas.openxmlformats.org/drawingml/2006/picture">
                        <pic:nvPicPr>
                          <pic:cNvPr id="156670177" name="Picture 1608695466" descr="Brainstorming "/>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60DF655" id="_x0000_s1783"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">
                <v:group id="Group 1608695462" o:spid="_x0000_s1784"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">
                  <v:shape id="TextBox 4" o:spid="_x0000_s1785"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" filled="f" stroked="f">
                    <v:textbox style="mso-fit-shape-to-text:t">
                      <w:txbxContent>
                        <w:p w14:paraId="70AE90E8" w14:textId="77777777" w:rsidR="00EC17B4" w:rsidRDefault="00EC17B4" w:rsidP="00EC17B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5464" o:spid="_x0000_s1786"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" fillcolor="#168489" stroked="f" strokeweight="1pt">
                    <v:stroke joinstyle="miter"/>
                  </v:roundrect>
                  <v:shape id="TextBox 7" o:spid="_x0000_s1787"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" filled="f" stroked="f">
                    <v:textbox style="mso-fit-shape-to-text:t">
                      <w:txbxContent>
                        <w:p w14:paraId="59E86246" w14:textId="73FA85D5" w:rsidR="00EC17B4" w:rsidRDefault="00EC17B4" w:rsidP="00EC17B4">
                          <w:pPr>
                            <w:rPr>
                              <w:rFonts w:eastAsia="Calibri" w:hAnsi="Adobe Arabic" w:cs="Adobe Arabic"/>
                              <w:b/>
                              <w:bCs/>
                              <w:color w:val="2B5474"/>
                              <w:kern w:val="24"/>
                              <w:sz w:val="56"/>
                              <w:szCs w:val="56"/>
                            </w:rPr>
                          </w:pPr>
                          <w:r w:rsidRPr="00EC17B4">
                            <w:rPr>
                              <w:rFonts w:eastAsia="Calibri" w:hAnsi="Adobe Arabic" w:cs="Adobe Arabic"/>
                              <w:b/>
                              <w:bCs/>
                              <w:color w:val="2B5474"/>
                              <w:kern w:val="24"/>
                              <w:sz w:val="56"/>
                              <w:szCs w:val="56"/>
                              <w:rtl/>
                            </w:rPr>
                            <w:t>نشاط العصف الذهني التمهيدي</w:t>
                          </w:r>
                        </w:p>
                      </w:txbxContent>
                    </v:textbox>
                  </v:shape>
                </v:group>
                <v:shape id="Picture 1608695466" o:spid="_x0000_s1788"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">
                  <v:imagedata r:id="rId79" o:title="Brainstorming "/>
                </v:shape>
                <w10:anchorlock/>
              </v:group>
            </w:pict>
          </mc:Fallback>
        </mc:AlternateContent>
      </w:r>
    </w:p>
    <w:p w14:paraId="6F5C018E" w14:textId="77777777" w:rsidR="00EC17B4" w:rsidRDefault="00EC17B4" w:rsidP="00EC17B4">
      <w:pPr>
        <w:rPr>
          <w:rFonts w:ascii="Sakkal Majalla" w:hAnsi="Sakkal Majalla"/>
          <w:sz w:val="34"/>
          <w:rtl/>
        </w:rPr>
      </w:pPr>
      <w:r w:rsidRPr="00E67690">
        <w:rPr>
          <w:noProof/>
          <w:sz w:val="34"/>
        </w:rPr>
        <w:drawing>
          <wp:anchor distT="0" distB="0" distL="114300" distR="114300" simplePos="0" relativeHeight="252901376" behindDoc="0" locked="0" layoutInCell="1" allowOverlap="1" wp14:anchorId="1A9699A5" wp14:editId="1E911AC5">
            <wp:simplePos x="0" y="0"/>
            <wp:positionH relativeFrom="margin">
              <wp:align>right</wp:align>
            </wp:positionH>
            <wp:positionV relativeFrom="paragraph">
              <wp:posOffset>11801</wp:posOffset>
            </wp:positionV>
            <wp:extent cx="457200" cy="457200"/>
            <wp:effectExtent l="0" t="0" r="0" b="0"/>
            <wp:wrapSquare wrapText="bothSides"/>
            <wp:docPr id="951755504" name="Picture 160869546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EC17B4">
        <w:rPr>
          <w:rFonts w:ascii="Sakkal Majalla" w:hAnsi="Sakkal Majalla"/>
          <w:sz w:val="34"/>
          <w:rtl/>
        </w:rPr>
        <w:t>"عند اختيارك لأداة تحليل البيانات، ما المعايير والخصائص التي تبحث عنها لضمان أنّها تلبّي احتياجات مؤسّستك؟ وما التحدّيات التي قد تواجهها عند استخدام أدوات متعدّدة؟"</w:t>
      </w:r>
    </w:p>
    <w:p w14:paraId="2B74ACAE" w14:textId="3093FE63" w:rsidR="00EC17B4" w:rsidRPr="009E4551" w:rsidRDefault="00BC1620" w:rsidP="00BC1620">
      <w:pPr>
        <w:ind w:left="-897"/>
        <w:rPr>
          <w:rFonts w:ascii="Sakkal Majalla" w:hAnsi="Sakkal Majalla"/>
          <w:sz w:val="34"/>
          <w:rtl/>
        </w:rPr>
      </w:pPr>
      <w:r>
        <w:rPr>
          <w:noProof/>
        </w:rPr>
        <mc:AlternateContent>
          <mc:Choice Requires="wps">
            <w:drawing>
              <wp:inline distT="0" distB="0" distL="0" distR="0" wp14:anchorId="3892EC24" wp14:editId="4084791E">
                <wp:extent cx="6779260" cy="6756400"/>
                <wp:effectExtent l="0" t="0" r="21590" b="25400"/>
                <wp:docPr id="98287931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6756400"/>
                        </a:xfrm>
                        <a:prstGeom prst="roundRect">
                          <a:avLst>
                            <a:gd name="adj" fmla="val 16667"/>
                          </a:avLst>
                        </a:prstGeom>
                        <a:solidFill>
                          <a:srgbClr val="EAF4E4"/>
                        </a:solidFill>
                        <a:ln w="12700">
                          <a:solidFill>
                            <a:schemeClr val="accent6"/>
                          </a:solidFill>
                          <a:miter lim="800000"/>
                          <a:headEnd/>
                          <a:tailEnd/>
                        </a:ln>
                      </wps:spPr>
                      <wps:txbx>
                        <w:txbxContent>
                          <w:p w14:paraId="08FD729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225BD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29C4B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86C34C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31E57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3D46B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CEF30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24E733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6A6E1B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2F0AE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C2AB7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39DD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7F7858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CAA6C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6CB0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C69A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42718B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AEAD7A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5EFE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D46F14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A315B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C85276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44B7E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64F5E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F3AD9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5673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8BC8ED" w14:textId="77777777" w:rsidR="00BC1620" w:rsidRDefault="00BC1620" w:rsidP="00BC1620">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892EC24" id="_x0000_s1789" style="width:533.8pt;height:53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" fillcolor="#eaf4e4" strokecolor="#70ad47 [3209]" strokeweight="1pt">
                <v:stroke joinstyle="miter"/>
                <v:textbox inset="0,3mm,0">
                  <w:txbxContent>
                    <w:p w14:paraId="08FD729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225BD4"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29C4B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686C34C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A31E57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073D46BA"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4CEF30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224E733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6A6E1BE"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2F0AEB"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6C2AB7F"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39DD9C"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7F7858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DCAA6C5"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26CB0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EC69AA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42718B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AEAD7A0"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7E5EFE1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D46F148"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5A315B9"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1C85276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B44B7E3"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564F5EC6"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DF3AD91"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48567322" w14:textId="77777777" w:rsidR="00BC1620" w:rsidRDefault="00BC1620" w:rsidP="00BC1620">
                      <w:pPr>
                        <w:spacing w:line="480" w:lineRule="auto"/>
                        <w:jc w:val="center"/>
                        <w:rPr>
                          <w:sz w:val="22"/>
                          <w:szCs w:val="28"/>
                          <w:lang w:bidi="ar-SY"/>
                        </w:rPr>
                      </w:pPr>
                      <w:r>
                        <w:rPr>
                          <w:rFonts w:asciiTheme="majorBidi" w:hAnsiTheme="majorBidi" w:cstheme="majorBidi" w:hint="cs"/>
                          <w:szCs w:val="28"/>
                          <w:rtl/>
                          <w:lang w:bidi="ar-SY"/>
                        </w:rPr>
                        <w:t>.........................................................................................................................................</w:t>
                      </w:r>
                    </w:p>
                    <w:p w14:paraId="378BC8ED" w14:textId="77777777" w:rsidR="00BC1620" w:rsidRDefault="00BC1620" w:rsidP="00BC1620">
                      <w:pPr>
                        <w:jc w:val="center"/>
                        <w:rPr>
                          <w:sz w:val="22"/>
                          <w:szCs w:val="28"/>
                          <w:rtl/>
                          <w:lang w:bidi="ar-SY"/>
                        </w:rPr>
                      </w:pPr>
                    </w:p>
                  </w:txbxContent>
                </v:textbox>
                <w10:anchorlock/>
              </v:roundrect>
            </w:pict>
          </mc:Fallback>
        </mc:AlternateContent>
      </w:r>
    </w:p>
    <w:p w14:paraId="55CFEA2E" w14:textId="27446507" w:rsidR="00C0289F" w:rsidRDefault="00EC17B4" w:rsidP="00EC17B4">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05E48F38" wp14:editId="08D9B942">
                <wp:extent cx="5731510" cy="895350"/>
                <wp:effectExtent l="0" t="0" r="21590" b="19050"/>
                <wp:docPr id="214335749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97308726"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67916471" name="مجموعة 39"/>
                        <wpg:cNvGrpSpPr/>
                        <wpg:grpSpPr>
                          <a:xfrm>
                            <a:off x="0" y="0"/>
                            <a:ext cx="5731510" cy="895350"/>
                            <a:chOff x="0" y="0"/>
                            <a:chExt cx="5878196" cy="918845"/>
                          </a:xfrm>
                        </wpg:grpSpPr>
                        <wpg:grpSp>
                          <wpg:cNvPr id="267024577" name="مجموعة 40"/>
                          <wpg:cNvGrpSpPr/>
                          <wpg:grpSpPr>
                            <a:xfrm>
                              <a:off x="0" y="0"/>
                              <a:ext cx="5878196" cy="918845"/>
                              <a:chOff x="0" y="0"/>
                              <a:chExt cx="6240348" cy="919070"/>
                            </a:xfrm>
                          </wpg:grpSpPr>
                          <wpg:grpSp>
                            <wpg:cNvPr id="992759317" name="مجموعة 41"/>
                            <wpg:cNvGrpSpPr/>
                            <wpg:grpSpPr>
                              <a:xfrm>
                                <a:off x="0" y="169208"/>
                                <a:ext cx="5433072" cy="580613"/>
                                <a:chOff x="0" y="169208"/>
                                <a:chExt cx="5433072" cy="580613"/>
                              </a:xfrm>
                            </wpg:grpSpPr>
                            <wps:wsp>
                              <wps:cNvPr id="82767867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8906168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248181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67798758" name="مربع نص 41"/>
                          <wps:cNvSpPr txBox="1"/>
                          <wps:spPr>
                            <a:xfrm>
                              <a:off x="204484" y="257055"/>
                              <a:ext cx="4616071" cy="407289"/>
                            </a:xfrm>
                            <a:prstGeom prst="rect">
                              <a:avLst/>
                            </a:prstGeom>
                            <a:noFill/>
                          </wps:spPr>
                          <wps:txbx>
                            <w:txbxContent>
                              <w:p w14:paraId="3FFA89AE" w14:textId="1B42FE06" w:rsidR="00EC17B4" w:rsidRDefault="00EC17B4" w:rsidP="00EC17B4">
                                <w:pPr>
                                  <w:rPr>
                                    <w:rFonts w:eastAsia="Calibri" w:hAnsi="Adobe Arabic" w:cs="Adobe Arabic"/>
                                    <w:b/>
                                    <w:bCs/>
                                    <w:color w:val="FFFFFF"/>
                                    <w:kern w:val="24"/>
                                    <w:sz w:val="36"/>
                                    <w:szCs w:val="36"/>
                                    <w:lang w:bidi="ar-EG"/>
                                  </w:rPr>
                                </w:pPr>
                                <w:r w:rsidRPr="00EC17B4">
                                  <w:rPr>
                                    <w:rFonts w:eastAsia="Calibri" w:hAnsi="Adobe Arabic" w:cs="Adobe Arabic"/>
                                    <w:b/>
                                    <w:bCs/>
                                    <w:color w:val="FFFFFF"/>
                                    <w:kern w:val="24"/>
                                    <w:sz w:val="36"/>
                                    <w:szCs w:val="36"/>
                                    <w:rtl/>
                                    <w:lang w:bidi="ar-EG"/>
                                  </w:rPr>
                                  <w:t xml:space="preserve">ما هو </w:t>
                                </w:r>
                                <w:r w:rsidRPr="00EC17B4">
                                  <w:rPr>
                                    <w:rFonts w:eastAsia="Calibri" w:hAnsi="Adobe Arabic" w:cs="Adobe Arabic"/>
                                    <w:b/>
                                    <w:bCs/>
                                    <w:color w:val="FFFFFF"/>
                                    <w:kern w:val="24"/>
                                    <w:sz w:val="32"/>
                                    <w:szCs w:val="32"/>
                                    <w:lang w:bidi="ar-EG"/>
                                  </w:rPr>
                                  <w:t>Tableau</w:t>
                                </w:r>
                                <w:r w:rsidRPr="00EC17B4">
                                  <w:rPr>
                                    <w:rFonts w:eastAsia="Calibri" w:hAnsi="Adobe Arabic" w:cs="Adobe Arabic"/>
                                    <w:b/>
                                    <w:bCs/>
                                    <w:color w:val="FFFFFF"/>
                                    <w:kern w:val="24"/>
                                    <w:sz w:val="36"/>
                                    <w:szCs w:val="36"/>
                                    <w:rtl/>
                                    <w:lang w:bidi="ar-EG"/>
                                  </w:rPr>
                                  <w:t>؟</w:t>
                                </w:r>
                              </w:p>
                            </w:txbxContent>
                          </wps:txbx>
                          <wps:bodyPr wrap="square" rtlCol="1">
                            <a:spAutoFit/>
                          </wps:bodyPr>
                        </wps:wsp>
                      </wpg:grpSp>
                    </wpg:wgp>
                  </a:graphicData>
                </a:graphic>
              </wp:inline>
            </w:drawing>
          </mc:Choice>
          <mc:Fallback>
            <w:pict>
              <v:group w14:anchorId="05E48F38" id="_x0000_s17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Zy4UpAcAALUcAAAOAAAAZHJzL2Uyb0RvYy54bWzsWVuP00YUfq/U/2D5&#10;sRLE90vELlqgoEqUroCK9tFxnMSq7XHHk02W10KF+CPQqlVFW1rxT5J/0+/M2I5z2U1AhfY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lnLhSkBwAAtRw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8" o:spid="_x0000_s17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">
                  <v:imagedata r:id="rId85" o:title=""/>
                </v:shape>
                <v:group id="مجموعة 39" o:spid="_x0000_s17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">
                  <v:group id="مجموعة 40" o:spid="_x0000_s17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">
                    <v:group id="مجموعة 41" o:spid="_x0000_s17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">
                      <v:shape id="شكل حر 42" o:spid="_x0000_s17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" fillcolor="#168489" stroked="f" strokeweight="1pt">
                        <v:stroke joinstyle="miter"/>
                      </v:roundrect>
                    </v:group>
                    <v:oval id="شكل بيضاوي 44" o:spid="_x0000_s17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" filled="f" strokecolor="#a5a5a5 [2092]" strokeweight="1pt">
                      <v:stroke joinstyle="miter"/>
                    </v:oval>
                  </v:group>
                  <v:shape id="مربع نص 41" o:spid="_x0000_s1798"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" filled="f" stroked="f">
                    <v:textbox style="mso-fit-shape-to-text:t">
                      <w:txbxContent>
                        <w:p w14:paraId="3FFA89AE" w14:textId="1B42FE06" w:rsidR="00EC17B4" w:rsidRDefault="00EC17B4" w:rsidP="00EC17B4">
                          <w:pPr>
                            <w:rPr>
                              <w:rFonts w:eastAsia="Calibri" w:hAnsi="Adobe Arabic" w:cs="Adobe Arabic"/>
                              <w:b/>
                              <w:bCs/>
                              <w:color w:val="FFFFFF"/>
                              <w:kern w:val="24"/>
                              <w:sz w:val="36"/>
                              <w:szCs w:val="36"/>
                              <w:lang w:bidi="ar-EG"/>
                            </w:rPr>
                          </w:pPr>
                          <w:r w:rsidRPr="00EC17B4">
                            <w:rPr>
                              <w:rFonts w:eastAsia="Calibri" w:hAnsi="Adobe Arabic" w:cs="Adobe Arabic"/>
                              <w:b/>
                              <w:bCs/>
                              <w:color w:val="FFFFFF"/>
                              <w:kern w:val="24"/>
                              <w:sz w:val="36"/>
                              <w:szCs w:val="36"/>
                              <w:rtl/>
                              <w:lang w:bidi="ar-EG"/>
                            </w:rPr>
                            <w:t xml:space="preserve">ما هو </w:t>
                          </w:r>
                          <w:r w:rsidRPr="00EC17B4">
                            <w:rPr>
                              <w:rFonts w:eastAsia="Calibri" w:hAnsi="Adobe Arabic" w:cs="Adobe Arabic"/>
                              <w:b/>
                              <w:bCs/>
                              <w:color w:val="FFFFFF"/>
                              <w:kern w:val="24"/>
                              <w:sz w:val="32"/>
                              <w:szCs w:val="32"/>
                              <w:lang w:bidi="ar-EG"/>
                            </w:rPr>
                            <w:t>Tableau</w:t>
                          </w:r>
                          <w:r w:rsidRPr="00EC17B4">
                            <w:rPr>
                              <w:rFonts w:eastAsia="Calibri" w:hAnsi="Adobe Arabic" w:cs="Adobe Arabic"/>
                              <w:b/>
                              <w:bCs/>
                              <w:color w:val="FFFFFF"/>
                              <w:kern w:val="24"/>
                              <w:sz w:val="36"/>
                              <w:szCs w:val="36"/>
                              <w:rtl/>
                              <w:lang w:bidi="ar-EG"/>
                            </w:rPr>
                            <w:t>؟</w:t>
                          </w:r>
                        </w:p>
                      </w:txbxContent>
                    </v:textbox>
                  </v:shape>
                </v:group>
                <w10:anchorlock/>
              </v:group>
            </w:pict>
          </mc:Fallback>
        </mc:AlternateContent>
      </w:r>
    </w:p>
    <w:p w14:paraId="5375FB7F" w14:textId="5A20CDAF" w:rsidR="00EC17B4" w:rsidRDefault="00EC17B4" w:rsidP="00EC17B4">
      <w:pPr>
        <w:rPr>
          <w:rFonts w:ascii="Sakkal Majalla" w:hAnsi="Sakkal Majalla"/>
          <w:sz w:val="34"/>
          <w:rtl/>
        </w:rPr>
      </w:pPr>
      <w:r w:rsidRPr="00EC17B4">
        <w:rPr>
          <w:rFonts w:ascii="Sakkal Majalla" w:hAnsi="Sakkal Majalla"/>
          <w:sz w:val="34"/>
        </w:rPr>
        <w:t xml:space="preserve">Tableau </w:t>
      </w:r>
      <w:r w:rsidRPr="003A5C66">
        <w:rPr>
          <w:rFonts w:ascii="Adobe Arabic" w:hAnsi="Adobe Arabic" w:cs="Adobe Arabic"/>
          <w:noProof/>
          <w:color w:val="1E3D6A"/>
          <w:sz w:val="34"/>
        </w:rPr>
        <mc:AlternateContent>
          <mc:Choice Requires="wpg">
            <w:drawing>
              <wp:anchor distT="0" distB="0" distL="114300" distR="114300" simplePos="0" relativeHeight="252904448" behindDoc="0" locked="0" layoutInCell="1" allowOverlap="1" wp14:anchorId="377F9A93" wp14:editId="57F58ECB">
                <wp:simplePos x="0" y="0"/>
                <wp:positionH relativeFrom="column">
                  <wp:posOffset>5143500</wp:posOffset>
                </wp:positionH>
                <wp:positionV relativeFrom="paragraph">
                  <wp:posOffset>635</wp:posOffset>
                </wp:positionV>
                <wp:extent cx="582930" cy="474345"/>
                <wp:effectExtent l="0" t="0" r="7620" b="20955"/>
                <wp:wrapSquare wrapText="bothSides"/>
                <wp:docPr id="708375802"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565233705"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38205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8B1A79A" id="Group 29" o:spid="_x0000_s1026" style="position:absolute;margin-left:405pt;margin-top:.05pt;width:45.9pt;height:37.35pt;z-index:25290444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" fillcolor="#168489" strokecolor="#168489" strokeweight="1pt">
                  <v:stroke joinstyle="miter"/>
                </v:roundrect>
                <w10:wrap type="square"/>
              </v:group>
            </w:pict>
          </mc:Fallback>
        </mc:AlternateContent>
      </w:r>
      <w:r w:rsidRPr="00EC17B4">
        <w:rPr>
          <w:rFonts w:ascii="Sakkal Majalla" w:hAnsi="Sakkal Majalla"/>
          <w:sz w:val="34"/>
          <w:rtl/>
        </w:rPr>
        <w:t>هو برنامج تحليل بيانات وتصوّر بصري تفاعلي تمّ تطويره من قبل شركة</w:t>
      </w:r>
      <w:r w:rsidRPr="00EC17B4">
        <w:rPr>
          <w:rFonts w:ascii="Sakkal Majalla" w:hAnsi="Sakkal Majalla"/>
          <w:sz w:val="34"/>
        </w:rPr>
        <w:t xml:space="preserve"> Tableau Software </w:t>
      </w:r>
      <w:r w:rsidRPr="00EC17B4">
        <w:rPr>
          <w:rFonts w:ascii="Sakkal Majalla" w:hAnsi="Sakkal Majalla"/>
          <w:sz w:val="34"/>
          <w:rtl/>
        </w:rPr>
        <w:t>التي استحوذت عليها</w:t>
      </w:r>
      <w:r w:rsidRPr="00EC17B4">
        <w:rPr>
          <w:rFonts w:ascii="Sakkal Majalla" w:hAnsi="Sakkal Majalla"/>
          <w:sz w:val="34"/>
        </w:rPr>
        <w:t xml:space="preserve"> Salesforce </w:t>
      </w:r>
      <w:r w:rsidRPr="00EC17B4">
        <w:rPr>
          <w:rFonts w:ascii="Sakkal Majalla" w:hAnsi="Sakkal Majalla"/>
          <w:sz w:val="34"/>
          <w:rtl/>
        </w:rPr>
        <w:t>في 2019</w:t>
      </w:r>
      <w:r w:rsidRPr="00EC17B4">
        <w:rPr>
          <w:rFonts w:ascii="Sakkal Majalla" w:hAnsi="Sakkal Majalla"/>
          <w:sz w:val="34"/>
        </w:rPr>
        <w:t xml:space="preserve">). </w:t>
      </w:r>
      <w:r w:rsidRPr="00EC17B4">
        <w:rPr>
          <w:rFonts w:ascii="Sakkal Majalla" w:hAnsi="Sakkal Majalla"/>
          <w:sz w:val="34"/>
          <w:rtl/>
        </w:rPr>
        <w:t>يتميّز بواجهة بديهية تعتمد على السحب والإفلات، ممّا يجعله في متناول المستخدمين من مختلف المستويات التقنية</w:t>
      </w:r>
      <w:r w:rsidRPr="00EC17B4">
        <w:rPr>
          <w:rFonts w:ascii="Sakkal Majalla" w:hAnsi="Sakkal Majalla" w:hint="cs"/>
          <w:sz w:val="34"/>
          <w:rtl/>
        </w:rPr>
        <w:t>)</w:t>
      </w:r>
      <w:r w:rsidRPr="00EC17B4">
        <w:rPr>
          <w:rFonts w:ascii="Sakkal Majalla" w:hAnsi="Sakkal Majalla"/>
          <w:sz w:val="34"/>
        </w:rPr>
        <w:t>.</w:t>
      </w:r>
    </w:p>
    <w:p w14:paraId="31F9259F" w14:textId="77777777" w:rsidR="00EC17B4" w:rsidRDefault="00EC17B4" w:rsidP="00EC17B4">
      <w:pPr>
        <w:rPr>
          <w:rFonts w:ascii="Sakkal Majalla" w:hAnsi="Sakkal Majalla"/>
          <w:sz w:val="34"/>
          <w:rtl/>
        </w:rPr>
      </w:pPr>
      <w:r w:rsidRPr="00EC17B4">
        <w:rPr>
          <w:rFonts w:ascii="Sakkal Majalla" w:hAnsi="Sakkal Majalla"/>
          <w:sz w:val="34"/>
          <w:rtl/>
        </w:rPr>
        <w:t>صُمّم</w:t>
      </w:r>
      <w:r w:rsidRPr="00EC17B4">
        <w:rPr>
          <w:rFonts w:ascii="Sakkal Majalla" w:hAnsi="Sakkal Majalla"/>
          <w:sz w:val="34"/>
        </w:rPr>
        <w:t xml:space="preserve"> Tableau </w:t>
      </w:r>
      <w:r w:rsidRPr="00EC17B4">
        <w:rPr>
          <w:rFonts w:ascii="Sakkal Majalla" w:hAnsi="Sakkal Majalla"/>
          <w:sz w:val="34"/>
          <w:rtl/>
        </w:rPr>
        <w:t>بناءً على أبحاث في جامعة</w:t>
      </w:r>
      <w:r w:rsidRPr="00EC17B4">
        <w:rPr>
          <w:rFonts w:ascii="Sakkal Majalla" w:hAnsi="Sakkal Majalla"/>
          <w:sz w:val="34"/>
        </w:rPr>
        <w:t xml:space="preserve"> Stanford </w:t>
      </w:r>
      <w:r w:rsidRPr="00EC17B4">
        <w:rPr>
          <w:rFonts w:ascii="Sakkal Majalla" w:hAnsi="Sakkal Majalla"/>
          <w:sz w:val="34"/>
          <w:rtl/>
        </w:rPr>
        <w:t>حول الإدراك البصري وكيفية استيعاب الدماغ البشري للمعلومات المرئية، ممّا يجعل تصوّراته فعّالة للغاية في إيصال الرؤى</w:t>
      </w:r>
      <w:r w:rsidRPr="00EC17B4">
        <w:rPr>
          <w:rFonts w:ascii="Sakkal Majalla" w:hAnsi="Sakkal Majalla"/>
          <w:sz w:val="34"/>
        </w:rPr>
        <w:t>.</w:t>
      </w:r>
    </w:p>
    <w:p w14:paraId="000C8572" w14:textId="7B682713" w:rsidR="00EC17B4" w:rsidRPr="00EC17B4" w:rsidRDefault="00EC17B4" w:rsidP="00EC17B4">
      <w:pPr>
        <w:jc w:val="center"/>
        <w:rPr>
          <w:rFonts w:ascii="Sakkal Majalla" w:hAnsi="Sakkal Majalla"/>
          <w:sz w:val="34"/>
          <w:rtl/>
        </w:rPr>
      </w:pPr>
      <w:r>
        <w:rPr>
          <w:noProof/>
        </w:rPr>
        <w:drawing>
          <wp:inline distT="0" distB="0" distL="0" distR="0" wp14:anchorId="65AFFABD" wp14:editId="2B330F6F">
            <wp:extent cx="3556088" cy="2000250"/>
            <wp:effectExtent l="0" t="0" r="6350" b="0"/>
            <wp:docPr id="1881322835" name="Picture 5" descr="Tableau Básico - Teor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ableau Básico - Teorema"/>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563059" cy="2004171"/>
                    </a:xfrm>
                    <a:prstGeom prst="rect">
                      <a:avLst/>
                    </a:prstGeom>
                    <a:noFill/>
                    <a:ln>
                      <a:noFill/>
                    </a:ln>
                  </pic:spPr>
                </pic:pic>
              </a:graphicData>
            </a:graphic>
          </wp:inline>
        </w:drawing>
      </w:r>
    </w:p>
    <w:p w14:paraId="50D60B4C" w14:textId="7C3B2B83" w:rsidR="00E0311B" w:rsidRPr="00E0311B" w:rsidRDefault="00EC17B4" w:rsidP="00E0311B">
      <w:pPr>
        <w:rPr>
          <w:rFonts w:ascii="Sakkal Majalla" w:hAnsi="Sakkal Majalla"/>
          <w:b/>
          <w:bCs/>
          <w:color w:val="008080"/>
          <w:sz w:val="34"/>
        </w:rPr>
      </w:pPr>
      <w:r w:rsidRPr="00EC17B4">
        <w:rPr>
          <w:rFonts w:ascii="Sakkal Majalla" w:hAnsi="Sakkal Majalla"/>
          <w:b/>
          <w:bCs/>
          <w:color w:val="008080"/>
          <w:sz w:val="34"/>
          <w:rtl/>
        </w:rPr>
        <w:t>منتجات</w:t>
      </w:r>
      <w:r w:rsidRPr="00EC17B4">
        <w:rPr>
          <w:rFonts w:ascii="Sakkal Majalla" w:hAnsi="Sakkal Majalla"/>
          <w:b/>
          <w:bCs/>
          <w:color w:val="008080"/>
          <w:sz w:val="34"/>
        </w:rPr>
        <w:t xml:space="preserve"> Tableau </w:t>
      </w:r>
      <w:r w:rsidRPr="00EC17B4">
        <w:rPr>
          <w:rFonts w:ascii="Sakkal Majalla" w:hAnsi="Sakkal Majalla"/>
          <w:b/>
          <w:bCs/>
          <w:color w:val="008080"/>
          <w:sz w:val="34"/>
          <w:rtl/>
        </w:rPr>
        <w:t>الرئيسية</w:t>
      </w:r>
      <w:r w:rsidRPr="00EC17B4">
        <w:rPr>
          <w:rFonts w:ascii="Sakkal Majalla" w:hAnsi="Sakkal Majalla"/>
          <w:b/>
          <w:bCs/>
          <w:color w:val="008080"/>
          <w:sz w:val="34"/>
        </w:rPr>
        <w:t>:</w:t>
      </w:r>
    </w:p>
    <w:p w14:paraId="1B136A9D" w14:textId="10FE688A" w:rsidR="00EC17B4" w:rsidRPr="00EC17B4" w:rsidRDefault="00EC17B4" w:rsidP="00E0498D">
      <w:pPr>
        <w:jc w:val="left"/>
        <w:rPr>
          <w:rFonts w:ascii="Sakkal Majalla" w:hAnsi="Sakkal Majalla"/>
          <w:sz w:val="34"/>
        </w:rPr>
      </w:pPr>
      <w:r w:rsidRPr="00EC17B4">
        <w:rPr>
          <w:rFonts w:ascii="Sakkal Majalla" w:hAnsi="Sakkal Majalla"/>
          <w:b/>
          <w:bCs/>
          <w:sz w:val="34"/>
        </w:rPr>
        <w:t>Tableau Desktop.</w:t>
      </w:r>
      <w:r w:rsidRPr="00EC17B4">
        <w:rPr>
          <w:rFonts w:ascii="Sakkal Majalla" w:hAnsi="Sakkal Majalla"/>
          <w:sz w:val="34"/>
        </w:rPr>
        <w:br/>
      </w:r>
      <w:r w:rsidRPr="00EC17B4">
        <w:rPr>
          <w:rFonts w:ascii="Sakkal Majalla" w:hAnsi="Sakkal Majalla"/>
          <w:sz w:val="34"/>
          <w:rtl/>
        </w:rPr>
        <w:t>هو التطبيق الرئيسي لإنشاء التصوّرات والتقارير ولوحات المعلومات. يتوفّر في نسختين</w:t>
      </w:r>
      <w:r w:rsidRPr="00EC17B4">
        <w:rPr>
          <w:rFonts w:ascii="Sakkal Majalla" w:hAnsi="Sakkal Majalla"/>
          <w:sz w:val="34"/>
        </w:rPr>
        <w:t xml:space="preserve"> Desktop </w:t>
      </w:r>
      <w:r w:rsidRPr="00EC17B4">
        <w:rPr>
          <w:rFonts w:ascii="Sakkal Majalla" w:hAnsi="Sakkal Majalla"/>
          <w:sz w:val="34"/>
          <w:rtl/>
        </w:rPr>
        <w:t>(النسخة الكاملة) و</w:t>
      </w:r>
      <w:r w:rsidRPr="00EC17B4">
        <w:rPr>
          <w:rFonts w:ascii="Sakkal Majalla" w:hAnsi="Sakkal Majalla"/>
          <w:sz w:val="34"/>
        </w:rPr>
        <w:t xml:space="preserve">Tableau Public </w:t>
      </w:r>
      <w:r w:rsidR="00E0311B">
        <w:rPr>
          <w:rFonts w:ascii="Sakkal Majalla" w:hAnsi="Sakkal Majalla" w:hint="cs"/>
          <w:sz w:val="34"/>
          <w:rtl/>
        </w:rPr>
        <w:t>(</w:t>
      </w:r>
      <w:r w:rsidRPr="00EC17B4">
        <w:rPr>
          <w:rFonts w:ascii="Sakkal Majalla" w:hAnsi="Sakkal Majalla"/>
          <w:sz w:val="34"/>
          <w:rtl/>
        </w:rPr>
        <w:t>النسخة المجّانية مع قيود</w:t>
      </w:r>
      <w:r w:rsidR="00E0311B">
        <w:rPr>
          <w:rFonts w:ascii="Sakkal Majalla" w:hAnsi="Sakkal Majalla" w:hint="cs"/>
          <w:sz w:val="34"/>
          <w:rtl/>
        </w:rPr>
        <w:t>).</w:t>
      </w:r>
    </w:p>
    <w:p w14:paraId="52EDD191"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t>Tableau Server.</w:t>
      </w:r>
      <w:r w:rsidRPr="00EC17B4">
        <w:rPr>
          <w:rFonts w:ascii="Sakkal Majalla" w:hAnsi="Sakkal Majalla"/>
          <w:sz w:val="34"/>
        </w:rPr>
        <w:br/>
      </w:r>
      <w:r w:rsidRPr="00EC17B4">
        <w:rPr>
          <w:rFonts w:ascii="Sakkal Majalla" w:hAnsi="Sakkal Majalla"/>
          <w:sz w:val="34"/>
          <w:rtl/>
        </w:rPr>
        <w:t>منصّة على مستوى المؤسّسة لنشر التقارير ومشاركتها داخل الشبكة المحلّية مع إمكانيات التحكّم والأمان</w:t>
      </w:r>
      <w:r w:rsidRPr="00EC17B4">
        <w:rPr>
          <w:rFonts w:ascii="Sakkal Majalla" w:hAnsi="Sakkal Majalla"/>
          <w:sz w:val="34"/>
        </w:rPr>
        <w:t>.</w:t>
      </w:r>
    </w:p>
    <w:p w14:paraId="088D7AED" w14:textId="3AA3F994" w:rsidR="00EC17B4" w:rsidRPr="00EC17B4" w:rsidRDefault="00EC17B4" w:rsidP="00E0311B">
      <w:pPr>
        <w:jc w:val="left"/>
        <w:rPr>
          <w:rFonts w:ascii="Sakkal Majalla" w:hAnsi="Sakkal Majalla"/>
          <w:sz w:val="34"/>
        </w:rPr>
      </w:pPr>
      <w:r w:rsidRPr="00EC17B4">
        <w:rPr>
          <w:rFonts w:ascii="Sakkal Majalla" w:hAnsi="Sakkal Majalla"/>
          <w:b/>
          <w:bCs/>
          <w:sz w:val="34"/>
        </w:rPr>
        <w:t xml:space="preserve">Tableau Cloud </w:t>
      </w:r>
      <w:r w:rsidRPr="00EC17B4">
        <w:rPr>
          <w:rFonts w:ascii="Sakkal Majalla" w:hAnsi="Sakkal Majalla"/>
          <w:b/>
          <w:bCs/>
          <w:sz w:val="34"/>
          <w:rtl/>
        </w:rPr>
        <w:t>سابقاً</w:t>
      </w:r>
      <w:r w:rsidRPr="00EC17B4">
        <w:rPr>
          <w:rFonts w:ascii="Sakkal Majalla" w:hAnsi="Sakkal Majalla"/>
          <w:b/>
          <w:bCs/>
          <w:sz w:val="34"/>
        </w:rPr>
        <w:t xml:space="preserve"> </w:t>
      </w:r>
      <w:r w:rsidR="00E0311B">
        <w:rPr>
          <w:rFonts w:ascii="Sakkal Majalla" w:hAnsi="Sakkal Majalla" w:hint="cs"/>
          <w:b/>
          <w:bCs/>
          <w:sz w:val="34"/>
          <w:rtl/>
        </w:rPr>
        <w:t>(</w:t>
      </w:r>
      <w:r w:rsidR="00E0311B" w:rsidRPr="00EC17B4">
        <w:rPr>
          <w:rFonts w:ascii="Sakkal Majalla" w:hAnsi="Sakkal Majalla"/>
          <w:b/>
          <w:bCs/>
          <w:sz w:val="34"/>
        </w:rPr>
        <w:t>Tableau Online</w:t>
      </w:r>
      <w:r w:rsidR="00E0311B">
        <w:rPr>
          <w:rFonts w:ascii="Sakkal Majalla" w:hAnsi="Sakkal Majalla" w:hint="cs"/>
          <w:b/>
          <w:bCs/>
          <w:sz w:val="34"/>
          <w:rtl/>
        </w:rPr>
        <w:t>)</w:t>
      </w:r>
      <w:r w:rsidRPr="00EC17B4">
        <w:rPr>
          <w:rFonts w:ascii="Sakkal Majalla" w:hAnsi="Sakkal Majalla"/>
          <w:sz w:val="34"/>
        </w:rPr>
        <w:br/>
      </w:r>
      <w:r w:rsidRPr="00EC17B4">
        <w:rPr>
          <w:rFonts w:ascii="Sakkal Majalla" w:hAnsi="Sakkal Majalla"/>
          <w:sz w:val="34"/>
          <w:rtl/>
        </w:rPr>
        <w:t>النسخة السحابية من</w:t>
      </w:r>
      <w:r w:rsidRPr="00EC17B4">
        <w:rPr>
          <w:rFonts w:ascii="Sakkal Majalla" w:hAnsi="Sakkal Majalla"/>
          <w:sz w:val="34"/>
        </w:rPr>
        <w:t xml:space="preserve"> Tableau Server</w:t>
      </w:r>
      <w:r w:rsidRPr="00EC17B4">
        <w:rPr>
          <w:rFonts w:ascii="Sakkal Majalla" w:hAnsi="Sakkal Majalla"/>
          <w:sz w:val="34"/>
          <w:rtl/>
        </w:rPr>
        <w:t>، تتيح النشر والمشاركة عبر السحابة دون الحاجة إلى خوادم محلّية</w:t>
      </w:r>
      <w:r w:rsidRPr="00EC17B4">
        <w:rPr>
          <w:rFonts w:ascii="Sakkal Majalla" w:hAnsi="Sakkal Majalla"/>
          <w:sz w:val="34"/>
        </w:rPr>
        <w:t>.</w:t>
      </w:r>
    </w:p>
    <w:p w14:paraId="36B18202"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t>Tableau Prep.</w:t>
      </w:r>
      <w:r w:rsidRPr="00EC17B4">
        <w:rPr>
          <w:rFonts w:ascii="Sakkal Majalla" w:hAnsi="Sakkal Majalla"/>
          <w:sz w:val="34"/>
        </w:rPr>
        <w:br/>
      </w:r>
      <w:r w:rsidRPr="00EC17B4">
        <w:rPr>
          <w:rFonts w:ascii="Sakkal Majalla" w:hAnsi="Sakkal Majalla"/>
          <w:sz w:val="34"/>
          <w:rtl/>
        </w:rPr>
        <w:t>أداة مخصّصة لتحضير وتنظيف البيانات بطريقة مرئية قبل تحليلها</w:t>
      </w:r>
      <w:r w:rsidRPr="00EC17B4">
        <w:rPr>
          <w:rFonts w:ascii="Sakkal Majalla" w:hAnsi="Sakkal Majalla"/>
          <w:sz w:val="34"/>
        </w:rPr>
        <w:t>.</w:t>
      </w:r>
    </w:p>
    <w:p w14:paraId="52D54B23"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lastRenderedPageBreak/>
        <w:t>Tableau Mobile.</w:t>
      </w:r>
      <w:r w:rsidRPr="00EC17B4">
        <w:rPr>
          <w:rFonts w:ascii="Sakkal Majalla" w:hAnsi="Sakkal Majalla"/>
          <w:sz w:val="34"/>
        </w:rPr>
        <w:br/>
      </w:r>
      <w:r w:rsidRPr="00EC17B4">
        <w:rPr>
          <w:rFonts w:ascii="Sakkal Majalla" w:hAnsi="Sakkal Majalla"/>
          <w:sz w:val="34"/>
          <w:rtl/>
        </w:rPr>
        <w:t>تطبيقات الهاتف المحمول للوصول إلى التقارير ولوحات المعلومات</w:t>
      </w:r>
      <w:r w:rsidRPr="00EC17B4">
        <w:rPr>
          <w:rFonts w:ascii="Sakkal Majalla" w:hAnsi="Sakkal Majalla"/>
          <w:sz w:val="34"/>
        </w:rPr>
        <w:t>.</w:t>
      </w:r>
    </w:p>
    <w:p w14:paraId="5BB05155" w14:textId="77777777" w:rsidR="00EC17B4" w:rsidRPr="00EC17B4" w:rsidRDefault="00EC17B4" w:rsidP="00E0311B">
      <w:pPr>
        <w:jc w:val="left"/>
        <w:rPr>
          <w:rFonts w:ascii="Sakkal Majalla" w:hAnsi="Sakkal Majalla"/>
          <w:sz w:val="34"/>
        </w:rPr>
      </w:pPr>
      <w:r w:rsidRPr="00EC17B4">
        <w:rPr>
          <w:rFonts w:ascii="Sakkal Majalla" w:hAnsi="Sakkal Majalla"/>
          <w:b/>
          <w:bCs/>
          <w:sz w:val="34"/>
        </w:rPr>
        <w:t>Tableau Public.</w:t>
      </w:r>
      <w:r w:rsidRPr="00EC17B4">
        <w:rPr>
          <w:rFonts w:ascii="Sakkal Majalla" w:hAnsi="Sakkal Majalla"/>
          <w:sz w:val="34"/>
        </w:rPr>
        <w:br/>
      </w:r>
      <w:r w:rsidRPr="00EC17B4">
        <w:rPr>
          <w:rFonts w:ascii="Sakkal Majalla" w:hAnsi="Sakkal Majalla"/>
          <w:sz w:val="34"/>
          <w:rtl/>
        </w:rPr>
        <w:t>نسخة مجّانية من</w:t>
      </w:r>
      <w:r w:rsidRPr="00EC17B4">
        <w:rPr>
          <w:rFonts w:ascii="Sakkal Majalla" w:hAnsi="Sakkal Majalla"/>
          <w:sz w:val="34"/>
        </w:rPr>
        <w:t xml:space="preserve"> Tableau Desktop </w:t>
      </w:r>
      <w:r w:rsidRPr="00EC17B4">
        <w:rPr>
          <w:rFonts w:ascii="Sakkal Majalla" w:hAnsi="Sakkal Majalla"/>
          <w:sz w:val="34"/>
          <w:rtl/>
        </w:rPr>
        <w:t>مع قيد أنّ جميع التقارير المنشورة تكون عامّة ومتاحة للجميع</w:t>
      </w:r>
      <w:r w:rsidRPr="00EC17B4">
        <w:rPr>
          <w:rFonts w:ascii="Sakkal Majalla" w:hAnsi="Sakkal Majalla"/>
          <w:sz w:val="34"/>
        </w:rPr>
        <w:t>.</w:t>
      </w:r>
    </w:p>
    <w:p w14:paraId="162D1EFF" w14:textId="7A8985EC" w:rsidR="00EC17B4" w:rsidRPr="00EC17B4" w:rsidRDefault="00EC17B4" w:rsidP="00EC17B4">
      <w:pPr>
        <w:rPr>
          <w:rFonts w:ascii="Sakkal Majalla" w:hAnsi="Sakkal Majalla"/>
          <w:b/>
          <w:bCs/>
          <w:sz w:val="34"/>
        </w:rPr>
      </w:pPr>
      <w:r w:rsidRPr="00EC17B4">
        <w:rPr>
          <w:rFonts w:ascii="Sakkal Majalla" w:hAnsi="Sakkal Majalla"/>
          <w:b/>
          <w:bCs/>
          <w:sz w:val="34"/>
          <w:rtl/>
        </w:rPr>
        <w:t>بيئة العمل في</w:t>
      </w:r>
      <w:r w:rsidR="00E0498D">
        <w:rPr>
          <w:rFonts w:ascii="Sakkal Majalla" w:hAnsi="Sakkal Majalla"/>
          <w:b/>
          <w:bCs/>
          <w:sz w:val="34"/>
        </w:rPr>
        <w:t>:</w:t>
      </w:r>
      <w:r w:rsidRPr="00EC17B4">
        <w:rPr>
          <w:rFonts w:ascii="Sakkal Majalla" w:hAnsi="Sakkal Majalla"/>
          <w:b/>
          <w:bCs/>
          <w:sz w:val="34"/>
        </w:rPr>
        <w:t xml:space="preserve"> Tableau Desktop</w:t>
      </w:r>
      <w:r w:rsidR="00E0498D">
        <w:rPr>
          <w:rFonts w:ascii="Sakkal Majalla" w:hAnsi="Sakkal Majalla"/>
          <w:b/>
          <w:bCs/>
          <w:sz w:val="34"/>
        </w:rPr>
        <w:t xml:space="preserve"> </w:t>
      </w:r>
    </w:p>
    <w:p w14:paraId="5C0ACC71" w14:textId="77777777" w:rsidR="00EC17B4" w:rsidRPr="00EC17B4" w:rsidRDefault="00EC17B4" w:rsidP="00EC17B4">
      <w:pPr>
        <w:rPr>
          <w:rFonts w:ascii="Sakkal Majalla" w:hAnsi="Sakkal Majalla"/>
          <w:sz w:val="34"/>
        </w:rPr>
      </w:pPr>
      <w:r w:rsidRPr="00EC17B4">
        <w:rPr>
          <w:rFonts w:ascii="Sakkal Majalla" w:hAnsi="Sakkal Majalla"/>
          <w:sz w:val="34"/>
          <w:rtl/>
        </w:rPr>
        <w:t>عند فتح</w:t>
      </w:r>
      <w:r w:rsidRPr="00EC17B4">
        <w:rPr>
          <w:rFonts w:ascii="Sakkal Majalla" w:hAnsi="Sakkal Majalla"/>
          <w:sz w:val="34"/>
        </w:rPr>
        <w:t xml:space="preserve"> Tableau Desktop</w:t>
      </w:r>
      <w:r w:rsidRPr="00EC17B4">
        <w:rPr>
          <w:rFonts w:ascii="Sakkal Majalla" w:hAnsi="Sakkal Majalla"/>
          <w:sz w:val="34"/>
          <w:rtl/>
        </w:rPr>
        <w:t>، ستواجه شاشة البداية</w:t>
      </w:r>
      <w:r w:rsidRPr="00EC17B4">
        <w:rPr>
          <w:rFonts w:ascii="Sakkal Majalla" w:hAnsi="Sakkal Majalla"/>
          <w:sz w:val="34"/>
        </w:rPr>
        <w:t xml:space="preserve"> (Start Page) </w:t>
      </w:r>
      <w:r w:rsidRPr="00EC17B4">
        <w:rPr>
          <w:rFonts w:ascii="Sakkal Majalla" w:hAnsi="Sakkal Majalla"/>
          <w:sz w:val="34"/>
          <w:rtl/>
        </w:rPr>
        <w:t>التي تتيح لك</w:t>
      </w:r>
      <w:r w:rsidRPr="00EC17B4">
        <w:rPr>
          <w:rFonts w:ascii="Sakkal Majalla" w:hAnsi="Sakkal Majalla"/>
          <w:sz w:val="34"/>
        </w:rPr>
        <w:t>:</w:t>
      </w:r>
    </w:p>
    <w:p w14:paraId="2551E08C" w14:textId="77777777" w:rsidR="00EC17B4" w:rsidRPr="00EC17B4" w:rsidRDefault="00EC17B4">
      <w:pPr>
        <w:numPr>
          <w:ilvl w:val="0"/>
          <w:numId w:val="88"/>
        </w:numPr>
        <w:spacing w:after="160" w:line="259" w:lineRule="auto"/>
        <w:jc w:val="left"/>
        <w:rPr>
          <w:rFonts w:ascii="Sakkal Majalla" w:hAnsi="Sakkal Majalla"/>
          <w:sz w:val="34"/>
        </w:rPr>
      </w:pPr>
      <w:r w:rsidRPr="00EC17B4">
        <w:rPr>
          <w:rFonts w:ascii="Sakkal Majalla" w:hAnsi="Sakkal Majalla"/>
          <w:sz w:val="34"/>
          <w:rtl/>
        </w:rPr>
        <w:t>الاتّصال بمصادر البيانات</w:t>
      </w:r>
      <w:r w:rsidRPr="00EC17B4">
        <w:rPr>
          <w:rFonts w:ascii="Sakkal Majalla" w:hAnsi="Sakkal Majalla"/>
          <w:sz w:val="34"/>
        </w:rPr>
        <w:t>.</w:t>
      </w:r>
    </w:p>
    <w:p w14:paraId="51201800" w14:textId="77777777" w:rsidR="00EC17B4" w:rsidRPr="00EC17B4" w:rsidRDefault="00EC17B4">
      <w:pPr>
        <w:numPr>
          <w:ilvl w:val="0"/>
          <w:numId w:val="88"/>
        </w:numPr>
        <w:spacing w:after="160" w:line="259" w:lineRule="auto"/>
        <w:jc w:val="left"/>
        <w:rPr>
          <w:rFonts w:ascii="Sakkal Majalla" w:hAnsi="Sakkal Majalla"/>
          <w:sz w:val="34"/>
        </w:rPr>
      </w:pPr>
      <w:r w:rsidRPr="00EC17B4">
        <w:rPr>
          <w:rFonts w:ascii="Sakkal Majalla" w:hAnsi="Sakkal Majalla"/>
          <w:sz w:val="34"/>
          <w:rtl/>
        </w:rPr>
        <w:t>فتح مصنّفات</w:t>
      </w:r>
      <w:r w:rsidRPr="00EC17B4">
        <w:rPr>
          <w:rFonts w:ascii="Sakkal Majalla" w:hAnsi="Sakkal Majalla"/>
          <w:sz w:val="34"/>
        </w:rPr>
        <w:t xml:space="preserve"> (Workbooks) </w:t>
      </w:r>
      <w:r w:rsidRPr="00EC17B4">
        <w:rPr>
          <w:rFonts w:ascii="Sakkal Majalla" w:hAnsi="Sakkal Majalla"/>
          <w:sz w:val="34"/>
          <w:rtl/>
        </w:rPr>
        <w:t>موجودة</w:t>
      </w:r>
      <w:r w:rsidRPr="00EC17B4">
        <w:rPr>
          <w:rFonts w:ascii="Sakkal Majalla" w:hAnsi="Sakkal Majalla"/>
          <w:sz w:val="34"/>
        </w:rPr>
        <w:t>.</w:t>
      </w:r>
    </w:p>
    <w:p w14:paraId="57459A3B" w14:textId="77777777" w:rsidR="00EC17B4" w:rsidRPr="00EC17B4" w:rsidRDefault="00EC17B4">
      <w:pPr>
        <w:numPr>
          <w:ilvl w:val="0"/>
          <w:numId w:val="88"/>
        </w:numPr>
        <w:spacing w:after="160" w:line="259" w:lineRule="auto"/>
        <w:jc w:val="left"/>
        <w:rPr>
          <w:rFonts w:ascii="Sakkal Majalla" w:hAnsi="Sakkal Majalla"/>
          <w:sz w:val="34"/>
        </w:rPr>
      </w:pPr>
      <w:r w:rsidRPr="00EC17B4">
        <w:rPr>
          <w:rFonts w:ascii="Sakkal Majalla" w:hAnsi="Sakkal Majalla"/>
          <w:sz w:val="34"/>
          <w:rtl/>
        </w:rPr>
        <w:t>الوصول إلى موارد التعلّم والنماذج</w:t>
      </w:r>
      <w:r w:rsidRPr="00EC17B4">
        <w:rPr>
          <w:rFonts w:ascii="Sakkal Majalla" w:hAnsi="Sakkal Majalla"/>
          <w:sz w:val="34"/>
        </w:rPr>
        <w:t>.</w:t>
      </w:r>
    </w:p>
    <w:p w14:paraId="243AA84B" w14:textId="77777777" w:rsidR="00EC17B4" w:rsidRPr="00EC17B4" w:rsidRDefault="00EC17B4" w:rsidP="000D7AAA">
      <w:pPr>
        <w:ind w:left="-330"/>
        <w:rPr>
          <w:rFonts w:ascii="Sakkal Majalla" w:hAnsi="Sakkal Majalla"/>
          <w:sz w:val="34"/>
          <w:rtl/>
        </w:rPr>
      </w:pPr>
      <w:r w:rsidRPr="00EC17B4">
        <w:rPr>
          <w:rFonts w:ascii="Sakkal Majalla" w:hAnsi="Sakkal Majalla"/>
          <w:noProof/>
          <w:sz w:val="34"/>
        </w:rPr>
        <w:drawing>
          <wp:inline distT="0" distB="0" distL="0" distR="0" wp14:anchorId="3CF6DA58" wp14:editId="6523447F">
            <wp:extent cx="6096000" cy="4933950"/>
            <wp:effectExtent l="0" t="0" r="0" b="0"/>
            <wp:docPr id="1763970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096000" cy="4933950"/>
                    </a:xfrm>
                    <a:prstGeom prst="rect">
                      <a:avLst/>
                    </a:prstGeom>
                    <a:noFill/>
                  </pic:spPr>
                </pic:pic>
              </a:graphicData>
            </a:graphic>
          </wp:inline>
        </w:drawing>
      </w:r>
    </w:p>
    <w:p w14:paraId="53E2CCBE" w14:textId="28CABF3A" w:rsidR="00E0311B" w:rsidRPr="00E0311B" w:rsidRDefault="00EC17B4" w:rsidP="00E0311B">
      <w:pPr>
        <w:rPr>
          <w:rFonts w:ascii="Sakkal Majalla" w:hAnsi="Sakkal Majalla"/>
          <w:b/>
          <w:bCs/>
          <w:color w:val="008080"/>
          <w:sz w:val="34"/>
        </w:rPr>
      </w:pPr>
      <w:r w:rsidRPr="00E0311B">
        <w:rPr>
          <w:rFonts w:ascii="Sakkal Majalla" w:hAnsi="Sakkal Majalla"/>
          <w:b/>
          <w:bCs/>
          <w:color w:val="008080"/>
          <w:sz w:val="34"/>
          <w:rtl/>
        </w:rPr>
        <w:lastRenderedPageBreak/>
        <w:t>المكوّنات الرئيسية للواجهة</w:t>
      </w:r>
      <w:r w:rsidRPr="00E0311B">
        <w:rPr>
          <w:rFonts w:ascii="Sakkal Majalla" w:hAnsi="Sakkal Majalla"/>
          <w:b/>
          <w:bCs/>
          <w:color w:val="008080"/>
          <w:sz w:val="34"/>
        </w:rPr>
        <w:t>:</w:t>
      </w:r>
    </w:p>
    <w:p w14:paraId="128C198E" w14:textId="41C52B42" w:rsidR="00EC17B4" w:rsidRPr="00EC17B4" w:rsidRDefault="00E0311B" w:rsidP="00E0311B">
      <w:pPr>
        <w:jc w:val="left"/>
        <w:rPr>
          <w:rFonts w:ascii="Sakkal Majalla" w:hAnsi="Sakkal Majalla"/>
          <w:sz w:val="34"/>
        </w:rPr>
      </w:pPr>
      <w:r>
        <w:rPr>
          <w:noProof/>
        </w:rPr>
        <w:drawing>
          <wp:anchor distT="0" distB="0" distL="114300" distR="114300" simplePos="0" relativeHeight="252906496" behindDoc="0" locked="0" layoutInCell="1" allowOverlap="1" wp14:anchorId="0E59D566" wp14:editId="1F86BEAA">
            <wp:simplePos x="0" y="0"/>
            <wp:positionH relativeFrom="column">
              <wp:posOffset>85090</wp:posOffset>
            </wp:positionH>
            <wp:positionV relativeFrom="paragraph">
              <wp:posOffset>64770</wp:posOffset>
            </wp:positionV>
            <wp:extent cx="883920" cy="883920"/>
            <wp:effectExtent l="0" t="0" r="0" b="0"/>
            <wp:wrapSquare wrapText="bothSides"/>
            <wp:docPr id="2014128825" name="صورة 356" descr="Menu ba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enu bar "/>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883920" cy="8839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17B4" w:rsidRPr="00EC17B4">
        <w:rPr>
          <w:rFonts w:ascii="Sakkal Majalla" w:hAnsi="Sakkal Majalla"/>
          <w:b/>
          <w:bCs/>
          <w:sz w:val="34"/>
          <w:rtl/>
        </w:rPr>
        <w:t>شريط القوائم</w:t>
      </w:r>
      <w:r w:rsidR="00EC17B4" w:rsidRPr="00EC17B4">
        <w:rPr>
          <w:rFonts w:ascii="Sakkal Majalla" w:hAnsi="Sakkal Majalla"/>
          <w:b/>
          <w:bCs/>
          <w:sz w:val="34"/>
        </w:rPr>
        <w:t xml:space="preserve"> (Menu Bar)</w:t>
      </w:r>
      <w:r w:rsidRPr="00EC17B4">
        <w:rPr>
          <w:rFonts w:ascii="Sakkal Majalla" w:hAnsi="Sakkal Majalla"/>
          <w:sz w:val="34"/>
        </w:rPr>
        <w:t xml:space="preserve"> </w:t>
      </w:r>
      <w:r w:rsidR="00D731B1">
        <w:rPr>
          <w:rFonts w:ascii="Sakkal Majalla" w:hAnsi="Sakkal Majalla" w:hint="cs"/>
          <w:sz w:val="34"/>
          <w:rtl/>
        </w:rPr>
        <w:t>:</w:t>
      </w:r>
      <w:r w:rsidR="00EC17B4" w:rsidRPr="00EC17B4">
        <w:rPr>
          <w:rFonts w:ascii="Sakkal Majalla" w:hAnsi="Sakkal Majalla"/>
          <w:sz w:val="34"/>
        </w:rPr>
        <w:br/>
      </w:r>
      <w:r w:rsidR="00EC17B4" w:rsidRPr="00EC17B4">
        <w:rPr>
          <w:rFonts w:ascii="Sakkal Majalla" w:hAnsi="Sakkal Majalla"/>
          <w:sz w:val="34"/>
          <w:rtl/>
        </w:rPr>
        <w:t>يحتوي على قوائم</w:t>
      </w:r>
      <w:r w:rsidR="00EC17B4" w:rsidRPr="00EC17B4">
        <w:rPr>
          <w:rFonts w:ascii="Sakkal Majalla" w:hAnsi="Sakkal Majalla"/>
          <w:sz w:val="34"/>
        </w:rPr>
        <w:t xml:space="preserve"> File </w:t>
      </w:r>
      <w:r w:rsidR="00EC17B4" w:rsidRPr="00EC17B4">
        <w:rPr>
          <w:rFonts w:ascii="Sakkal Majalla" w:hAnsi="Sakkal Majalla"/>
          <w:sz w:val="34"/>
          <w:rtl/>
        </w:rPr>
        <w:t>و</w:t>
      </w:r>
      <w:r w:rsidR="00EC17B4" w:rsidRPr="00EC17B4">
        <w:rPr>
          <w:rFonts w:ascii="Sakkal Majalla" w:hAnsi="Sakkal Majalla"/>
          <w:sz w:val="34"/>
        </w:rPr>
        <w:t xml:space="preserve">Data </w:t>
      </w:r>
      <w:r w:rsidR="00EC17B4" w:rsidRPr="00EC17B4">
        <w:rPr>
          <w:rFonts w:ascii="Sakkal Majalla" w:hAnsi="Sakkal Majalla"/>
          <w:sz w:val="34"/>
          <w:rtl/>
        </w:rPr>
        <w:t>و</w:t>
      </w:r>
      <w:r w:rsidR="00EC17B4" w:rsidRPr="00EC17B4">
        <w:rPr>
          <w:rFonts w:ascii="Sakkal Majalla" w:hAnsi="Sakkal Majalla"/>
          <w:sz w:val="34"/>
        </w:rPr>
        <w:t xml:space="preserve">Worksheet </w:t>
      </w:r>
      <w:r w:rsidR="00EC17B4" w:rsidRPr="00EC17B4">
        <w:rPr>
          <w:rFonts w:ascii="Sakkal Majalla" w:hAnsi="Sakkal Majalla"/>
          <w:sz w:val="34"/>
          <w:rtl/>
        </w:rPr>
        <w:t>و</w:t>
      </w:r>
      <w:r w:rsidR="00EC17B4" w:rsidRPr="00EC17B4">
        <w:rPr>
          <w:rFonts w:ascii="Sakkal Majalla" w:hAnsi="Sakkal Majalla"/>
          <w:sz w:val="34"/>
        </w:rPr>
        <w:t xml:space="preserve">Dashboard </w:t>
      </w:r>
      <w:r w:rsidR="00EC17B4" w:rsidRPr="00EC17B4">
        <w:rPr>
          <w:rFonts w:ascii="Sakkal Majalla" w:hAnsi="Sakkal Majalla"/>
          <w:sz w:val="34"/>
          <w:rtl/>
        </w:rPr>
        <w:t>و</w:t>
      </w:r>
      <w:r w:rsidR="00EC17B4" w:rsidRPr="00EC17B4">
        <w:rPr>
          <w:rFonts w:ascii="Sakkal Majalla" w:hAnsi="Sakkal Majalla"/>
          <w:sz w:val="34"/>
        </w:rPr>
        <w:t xml:space="preserve">Story </w:t>
      </w:r>
      <w:r w:rsidR="00EC17B4" w:rsidRPr="00EC17B4">
        <w:rPr>
          <w:rFonts w:ascii="Sakkal Majalla" w:hAnsi="Sakkal Majalla"/>
          <w:sz w:val="34"/>
          <w:rtl/>
        </w:rPr>
        <w:t>و</w:t>
      </w:r>
      <w:r w:rsidR="00EC17B4" w:rsidRPr="00EC17B4">
        <w:rPr>
          <w:rFonts w:ascii="Sakkal Majalla" w:hAnsi="Sakkal Majalla"/>
          <w:sz w:val="34"/>
        </w:rPr>
        <w:t xml:space="preserve">Analysis </w:t>
      </w:r>
      <w:r w:rsidR="00EC17B4" w:rsidRPr="00EC17B4">
        <w:rPr>
          <w:rFonts w:ascii="Sakkal Majalla" w:hAnsi="Sakkal Majalla"/>
          <w:sz w:val="34"/>
          <w:rtl/>
        </w:rPr>
        <w:t>و</w:t>
      </w:r>
      <w:r w:rsidR="00EC17B4" w:rsidRPr="00EC17B4">
        <w:rPr>
          <w:rFonts w:ascii="Sakkal Majalla" w:hAnsi="Sakkal Majalla"/>
          <w:sz w:val="34"/>
        </w:rPr>
        <w:t xml:space="preserve">Map </w:t>
      </w:r>
      <w:r w:rsidR="00EC17B4" w:rsidRPr="00EC17B4">
        <w:rPr>
          <w:rFonts w:ascii="Sakkal Majalla" w:hAnsi="Sakkal Majalla"/>
          <w:sz w:val="34"/>
          <w:rtl/>
        </w:rPr>
        <w:t>و</w:t>
      </w:r>
      <w:r w:rsidR="00EC17B4" w:rsidRPr="00EC17B4">
        <w:rPr>
          <w:rFonts w:ascii="Sakkal Majalla" w:hAnsi="Sakkal Majalla"/>
          <w:sz w:val="34"/>
        </w:rPr>
        <w:t xml:space="preserve">Format </w:t>
      </w:r>
      <w:r w:rsidR="00EC17B4" w:rsidRPr="00EC17B4">
        <w:rPr>
          <w:rFonts w:ascii="Sakkal Majalla" w:hAnsi="Sakkal Majalla"/>
          <w:sz w:val="34"/>
          <w:rtl/>
        </w:rPr>
        <w:t>و</w:t>
      </w:r>
      <w:r w:rsidR="00EC17B4" w:rsidRPr="00EC17B4">
        <w:rPr>
          <w:rFonts w:ascii="Sakkal Majalla" w:hAnsi="Sakkal Majalla"/>
          <w:sz w:val="34"/>
        </w:rPr>
        <w:t xml:space="preserve">Server </w:t>
      </w:r>
      <w:r w:rsidR="00EC17B4" w:rsidRPr="00EC17B4">
        <w:rPr>
          <w:rFonts w:ascii="Sakkal Majalla" w:hAnsi="Sakkal Majalla"/>
          <w:sz w:val="34"/>
          <w:rtl/>
        </w:rPr>
        <w:t>و</w:t>
      </w:r>
      <w:r w:rsidR="00EC17B4" w:rsidRPr="00EC17B4">
        <w:rPr>
          <w:rFonts w:ascii="Sakkal Majalla" w:hAnsi="Sakkal Majalla"/>
          <w:sz w:val="34"/>
        </w:rPr>
        <w:t xml:space="preserve">Window </w:t>
      </w:r>
      <w:r w:rsidR="00EC17B4" w:rsidRPr="00EC17B4">
        <w:rPr>
          <w:rFonts w:ascii="Sakkal Majalla" w:hAnsi="Sakkal Majalla"/>
          <w:sz w:val="34"/>
          <w:rtl/>
        </w:rPr>
        <w:t>و</w:t>
      </w:r>
      <w:r w:rsidR="00EC17B4" w:rsidRPr="00EC17B4">
        <w:rPr>
          <w:rFonts w:ascii="Sakkal Majalla" w:hAnsi="Sakkal Majalla"/>
          <w:sz w:val="34"/>
        </w:rPr>
        <w:t>Help</w:t>
      </w:r>
      <w:r w:rsidR="00D731B1">
        <w:rPr>
          <w:rFonts w:ascii="Sakkal Majalla" w:hAnsi="Sakkal Majalla" w:hint="cs"/>
          <w:sz w:val="34"/>
          <w:rtl/>
        </w:rPr>
        <w:t>.</w:t>
      </w:r>
    </w:p>
    <w:p w14:paraId="23BD2292" w14:textId="09E40928" w:rsidR="00EC17B4" w:rsidRPr="00EC17B4" w:rsidRDefault="00E0311B" w:rsidP="00E0311B">
      <w:pPr>
        <w:jc w:val="left"/>
        <w:rPr>
          <w:rFonts w:ascii="Sakkal Majalla" w:hAnsi="Sakkal Majalla"/>
          <w:sz w:val="34"/>
        </w:rPr>
      </w:pPr>
      <w:r w:rsidRPr="00E0311B">
        <w:rPr>
          <w:rFonts w:ascii="Sakkal Majalla" w:hAnsi="Sakkal Majalla"/>
          <w:b/>
          <w:bCs/>
          <w:noProof/>
          <w:sz w:val="34"/>
        </w:rPr>
        <w:drawing>
          <wp:anchor distT="0" distB="0" distL="114300" distR="114300" simplePos="0" relativeHeight="252905472" behindDoc="0" locked="0" layoutInCell="1" allowOverlap="1" wp14:anchorId="7825CAB2" wp14:editId="25B1847A">
            <wp:simplePos x="0" y="0"/>
            <wp:positionH relativeFrom="column">
              <wp:posOffset>99060</wp:posOffset>
            </wp:positionH>
            <wp:positionV relativeFrom="paragraph">
              <wp:posOffset>83820</wp:posOffset>
            </wp:positionV>
            <wp:extent cx="899160" cy="899160"/>
            <wp:effectExtent l="0" t="0" r="0" b="0"/>
            <wp:wrapSquare wrapText="bothSides"/>
            <wp:docPr id="1046" name="Picture 22" descr="Toolbar ">
              <a:extLst xmlns:a="http://schemas.openxmlformats.org/drawingml/2006/main">
                <a:ext uri="{FF2B5EF4-FFF2-40B4-BE49-F238E27FC236}">
                  <a16:creationId xmlns:a16="http://schemas.microsoft.com/office/drawing/2014/main" id="{D190FAEB-1D9F-B45B-9CD2-2593BF10F8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22" descr="Toolbar ">
                      <a:extLst>
                        <a:ext uri="{FF2B5EF4-FFF2-40B4-BE49-F238E27FC236}">
                          <a16:creationId xmlns:a16="http://schemas.microsoft.com/office/drawing/2014/main" id="{D190FAEB-1D9F-B45B-9CD2-2593BF10F819}"/>
                        </a:ext>
                      </a:extLst>
                    </pic:cNvPr>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899160" cy="899160"/>
                    </a:xfrm>
                    <a:prstGeom prst="rect">
                      <a:avLst/>
                    </a:prstGeom>
                    <a:noFill/>
                  </pic:spPr>
                </pic:pic>
              </a:graphicData>
            </a:graphic>
            <wp14:sizeRelH relativeFrom="margin">
              <wp14:pctWidth>0</wp14:pctWidth>
            </wp14:sizeRelH>
            <wp14:sizeRelV relativeFrom="margin">
              <wp14:pctHeight>0</wp14:pctHeight>
            </wp14:sizeRelV>
          </wp:anchor>
        </w:drawing>
      </w:r>
      <w:r w:rsidR="00EC17B4" w:rsidRPr="00EC17B4">
        <w:rPr>
          <w:rFonts w:ascii="Sakkal Majalla" w:hAnsi="Sakkal Majalla"/>
          <w:b/>
          <w:bCs/>
          <w:sz w:val="34"/>
          <w:rtl/>
        </w:rPr>
        <w:t>شريط الأدوات</w:t>
      </w:r>
      <w:r w:rsidR="00EC17B4" w:rsidRPr="00EC17B4">
        <w:rPr>
          <w:rFonts w:ascii="Sakkal Majalla" w:hAnsi="Sakkal Majalla"/>
          <w:b/>
          <w:bCs/>
          <w:sz w:val="34"/>
        </w:rPr>
        <w:t xml:space="preserve"> (Toolbar)</w:t>
      </w:r>
      <w:r w:rsidR="00D731B1">
        <w:rPr>
          <w:rFonts w:ascii="Sakkal Majalla" w:hAnsi="Sakkal Majalla" w:hint="cs"/>
          <w:b/>
          <w:bCs/>
          <w:sz w:val="34"/>
          <w:rtl/>
        </w:rPr>
        <w:t>:</w:t>
      </w:r>
      <w:r w:rsidR="00EC17B4" w:rsidRPr="00EC17B4">
        <w:rPr>
          <w:rFonts w:ascii="Sakkal Majalla" w:hAnsi="Sakkal Majalla"/>
          <w:sz w:val="34"/>
        </w:rPr>
        <w:br/>
      </w:r>
      <w:r w:rsidR="00EC17B4" w:rsidRPr="00EC17B4">
        <w:rPr>
          <w:rFonts w:ascii="Sakkal Majalla" w:hAnsi="Sakkal Majalla"/>
          <w:sz w:val="34"/>
          <w:rtl/>
        </w:rPr>
        <w:t>يوفّر وصولاً سريعاً إلى الوظائف الشائعة مثل التراجع، الحفظ، التصدير، والعرض التقديمي</w:t>
      </w:r>
      <w:r w:rsidR="00EC17B4" w:rsidRPr="00EC17B4">
        <w:rPr>
          <w:rFonts w:ascii="Sakkal Majalla" w:hAnsi="Sakkal Majalla"/>
          <w:sz w:val="34"/>
        </w:rPr>
        <w:t>.</w:t>
      </w:r>
    </w:p>
    <w:p w14:paraId="29E4078B" w14:textId="0ACED21A" w:rsidR="00EC17B4" w:rsidRPr="00EC17B4" w:rsidRDefault="00EC17B4" w:rsidP="00E0311B">
      <w:pPr>
        <w:jc w:val="left"/>
        <w:rPr>
          <w:rFonts w:ascii="Sakkal Majalla" w:hAnsi="Sakkal Majalla"/>
          <w:sz w:val="34"/>
        </w:rPr>
      </w:pPr>
      <w:r w:rsidRPr="00EC17B4">
        <w:rPr>
          <w:rFonts w:ascii="Sakkal Majalla" w:hAnsi="Sakkal Majalla"/>
          <w:b/>
          <w:bCs/>
          <w:sz w:val="34"/>
          <w:rtl/>
        </w:rPr>
        <w:t>لوحة البيانات</w:t>
      </w:r>
      <w:r w:rsidRPr="00EC17B4">
        <w:rPr>
          <w:rFonts w:ascii="Sakkal Majalla" w:hAnsi="Sakkal Majalla"/>
          <w:b/>
          <w:bCs/>
          <w:sz w:val="34"/>
        </w:rPr>
        <w:t xml:space="preserve"> (Data Pane)</w:t>
      </w:r>
      <w:r w:rsidR="00D731B1">
        <w:rPr>
          <w:rFonts w:ascii="Sakkal Majalla" w:hAnsi="Sakkal Majalla" w:hint="cs"/>
          <w:b/>
          <w:bCs/>
          <w:sz w:val="34"/>
          <w:rtl/>
        </w:rPr>
        <w:t>:</w:t>
      </w:r>
      <w:r w:rsidRPr="00EC17B4">
        <w:rPr>
          <w:rFonts w:ascii="Sakkal Majalla" w:hAnsi="Sakkal Majalla"/>
          <w:sz w:val="34"/>
        </w:rPr>
        <w:br/>
      </w:r>
      <w:r w:rsidRPr="00EC17B4">
        <w:rPr>
          <w:rFonts w:ascii="Sakkal Majalla" w:hAnsi="Sakkal Majalla"/>
          <w:sz w:val="34"/>
          <w:rtl/>
        </w:rPr>
        <w:t>على الجانب الأيسر، تعرض جميع مصادر البيانات المتّصلة والحقول المتاحة. تنقسم الحقول إلى</w:t>
      </w:r>
      <w:r w:rsidRPr="00EC17B4">
        <w:rPr>
          <w:rFonts w:ascii="Sakkal Majalla" w:hAnsi="Sakkal Majalla"/>
          <w:sz w:val="34"/>
        </w:rPr>
        <w:t>:</w:t>
      </w:r>
    </w:p>
    <w:p w14:paraId="2C02246F" w14:textId="6B464CCE" w:rsidR="00EC17B4" w:rsidRPr="00EC17B4" w:rsidRDefault="00EC17B4">
      <w:pPr>
        <w:numPr>
          <w:ilvl w:val="0"/>
          <w:numId w:val="89"/>
        </w:numPr>
        <w:spacing w:after="160" w:line="259" w:lineRule="auto"/>
        <w:jc w:val="left"/>
        <w:rPr>
          <w:rFonts w:ascii="Sakkal Majalla" w:hAnsi="Sakkal Majalla"/>
          <w:sz w:val="34"/>
        </w:rPr>
      </w:pPr>
      <w:r w:rsidRPr="00EC17B4">
        <w:rPr>
          <w:rFonts w:ascii="Sakkal Majalla" w:hAnsi="Sakkal Majalla"/>
          <w:b/>
          <w:bCs/>
          <w:sz w:val="34"/>
        </w:rPr>
        <w:t xml:space="preserve">Dimensions </w:t>
      </w:r>
      <w:r w:rsidRPr="00EC17B4">
        <w:rPr>
          <w:rFonts w:ascii="Sakkal Majalla" w:hAnsi="Sakkal Majalla"/>
          <w:b/>
          <w:bCs/>
          <w:sz w:val="34"/>
          <w:rtl/>
        </w:rPr>
        <w:t>الأبعاد</w:t>
      </w:r>
      <w:r w:rsidRPr="00EC17B4">
        <w:rPr>
          <w:rFonts w:ascii="Sakkal Majalla" w:hAnsi="Sakkal Majalla"/>
          <w:b/>
          <w:bCs/>
          <w:sz w:val="34"/>
        </w:rPr>
        <w:t>:</w:t>
      </w:r>
      <w:r w:rsidRPr="00EC17B4">
        <w:rPr>
          <w:rFonts w:ascii="Sakkal Majalla" w:hAnsi="Sakkal Majalla"/>
          <w:sz w:val="34"/>
        </w:rPr>
        <w:t xml:space="preserve"> </w:t>
      </w:r>
      <w:r w:rsidRPr="00EC17B4">
        <w:rPr>
          <w:rFonts w:ascii="Sakkal Majalla" w:hAnsi="Sakkal Majalla"/>
          <w:sz w:val="34"/>
          <w:rtl/>
        </w:rPr>
        <w:t>حقول نوعية مثل الأسماء والتواريخ والفئات</w:t>
      </w:r>
      <w:r w:rsidRPr="00EC17B4">
        <w:rPr>
          <w:rFonts w:ascii="Sakkal Majalla" w:hAnsi="Sakkal Majalla"/>
          <w:sz w:val="34"/>
        </w:rPr>
        <w:t>.</w:t>
      </w:r>
    </w:p>
    <w:p w14:paraId="693C6DFE" w14:textId="1507B874" w:rsidR="00EC17B4" w:rsidRPr="00EC17B4" w:rsidRDefault="00EC17B4">
      <w:pPr>
        <w:numPr>
          <w:ilvl w:val="0"/>
          <w:numId w:val="89"/>
        </w:numPr>
        <w:spacing w:after="160" w:line="259" w:lineRule="auto"/>
        <w:jc w:val="left"/>
        <w:rPr>
          <w:rFonts w:ascii="Sakkal Majalla" w:hAnsi="Sakkal Majalla"/>
          <w:sz w:val="34"/>
        </w:rPr>
      </w:pPr>
      <w:r w:rsidRPr="00EC17B4">
        <w:rPr>
          <w:rFonts w:ascii="Sakkal Majalla" w:hAnsi="Sakkal Majalla"/>
          <w:b/>
          <w:bCs/>
          <w:sz w:val="34"/>
        </w:rPr>
        <w:t xml:space="preserve">Measures </w:t>
      </w:r>
      <w:r w:rsidRPr="00EC17B4">
        <w:rPr>
          <w:rFonts w:ascii="Sakkal Majalla" w:hAnsi="Sakkal Majalla"/>
          <w:b/>
          <w:bCs/>
          <w:sz w:val="34"/>
          <w:rtl/>
        </w:rPr>
        <w:t>المقاييس</w:t>
      </w:r>
      <w:r w:rsidRPr="00EC17B4">
        <w:rPr>
          <w:rFonts w:ascii="Sakkal Majalla" w:hAnsi="Sakkal Majalla" w:hint="cs"/>
          <w:b/>
          <w:bCs/>
          <w:sz w:val="34"/>
          <w:rtl/>
        </w:rPr>
        <w:t>:</w:t>
      </w:r>
      <w:r w:rsidRPr="00EC17B4">
        <w:rPr>
          <w:rFonts w:ascii="Sakkal Majalla" w:hAnsi="Sakkal Majalla"/>
          <w:sz w:val="34"/>
          <w:rtl/>
        </w:rPr>
        <w:t>حقول رقمية قابلة للتجميع مثل المبيعات والكمّيات</w:t>
      </w:r>
      <w:r w:rsidRPr="00EC17B4">
        <w:rPr>
          <w:rFonts w:ascii="Sakkal Majalla" w:hAnsi="Sakkal Majalla"/>
          <w:sz w:val="34"/>
        </w:rPr>
        <w:t>.</w:t>
      </w:r>
    </w:p>
    <w:p w14:paraId="4E54A7E7" w14:textId="451CC7E9" w:rsidR="00EC17B4" w:rsidRPr="00EC17B4" w:rsidRDefault="00EC17B4" w:rsidP="00E0311B">
      <w:pPr>
        <w:jc w:val="left"/>
        <w:rPr>
          <w:rFonts w:ascii="Sakkal Majalla" w:hAnsi="Sakkal Majalla"/>
          <w:sz w:val="34"/>
        </w:rPr>
      </w:pPr>
      <w:r w:rsidRPr="00EC17B4">
        <w:rPr>
          <w:rFonts w:ascii="Sakkal Majalla" w:hAnsi="Sakkal Majalla"/>
          <w:b/>
          <w:bCs/>
          <w:sz w:val="34"/>
          <w:rtl/>
        </w:rPr>
        <w:t>لوحة التحليل</w:t>
      </w:r>
      <w:r w:rsidRPr="00EC17B4">
        <w:rPr>
          <w:rFonts w:ascii="Sakkal Majalla" w:hAnsi="Sakkal Majalla"/>
          <w:b/>
          <w:bCs/>
          <w:sz w:val="34"/>
        </w:rPr>
        <w:t xml:space="preserve"> (Analytics Pane)</w:t>
      </w:r>
      <w:r w:rsidR="00E0311B" w:rsidRPr="00EC17B4">
        <w:rPr>
          <w:rFonts w:ascii="Sakkal Majalla" w:hAnsi="Sakkal Majalla"/>
          <w:sz w:val="34"/>
        </w:rPr>
        <w:t xml:space="preserve"> </w:t>
      </w:r>
      <w:r w:rsidR="00D731B1">
        <w:rPr>
          <w:rFonts w:ascii="Sakkal Majalla" w:hAnsi="Sakkal Majalla" w:hint="cs"/>
          <w:sz w:val="34"/>
          <w:rtl/>
        </w:rPr>
        <w:t>:</w:t>
      </w:r>
      <w:r w:rsidRPr="00EC17B4">
        <w:rPr>
          <w:rFonts w:ascii="Sakkal Majalla" w:hAnsi="Sakkal Majalla"/>
          <w:sz w:val="34"/>
        </w:rPr>
        <w:br/>
      </w:r>
      <w:r w:rsidRPr="00EC17B4">
        <w:rPr>
          <w:rFonts w:ascii="Sakkal Majalla" w:hAnsi="Sakkal Majalla"/>
          <w:sz w:val="34"/>
          <w:rtl/>
        </w:rPr>
        <w:t>تحتوي على أدوات تحليلية متقدّمة مثل خطوط الاتّجاه، التنبّؤات، والمراجع</w:t>
      </w:r>
      <w:r w:rsidRPr="00EC17B4">
        <w:rPr>
          <w:rFonts w:ascii="Sakkal Majalla" w:hAnsi="Sakkal Majalla"/>
          <w:sz w:val="34"/>
        </w:rPr>
        <w:t>.</w:t>
      </w:r>
    </w:p>
    <w:p w14:paraId="20BA21B6" w14:textId="0F092EBB" w:rsidR="00EC17B4" w:rsidRPr="00EC17B4" w:rsidRDefault="00EC17B4" w:rsidP="00EC17B4">
      <w:pPr>
        <w:rPr>
          <w:rFonts w:ascii="Sakkal Majalla" w:hAnsi="Sakkal Majalla"/>
          <w:sz w:val="34"/>
        </w:rPr>
      </w:pPr>
      <w:r w:rsidRPr="00EC17B4">
        <w:rPr>
          <w:rFonts w:ascii="Sakkal Majalla" w:hAnsi="Sakkal Majalla"/>
          <w:b/>
          <w:bCs/>
          <w:sz w:val="34"/>
          <w:rtl/>
        </w:rPr>
        <w:t>الرفوف</w:t>
      </w:r>
      <w:r w:rsidRPr="00EC17B4">
        <w:rPr>
          <w:rFonts w:ascii="Sakkal Majalla" w:hAnsi="Sakkal Majalla"/>
          <w:b/>
          <w:bCs/>
          <w:sz w:val="34"/>
        </w:rPr>
        <w:t xml:space="preserve"> (Shelves)</w:t>
      </w:r>
      <w:r w:rsidR="00D731B1">
        <w:rPr>
          <w:rFonts w:ascii="Sakkal Majalla" w:hAnsi="Sakkal Majalla" w:hint="cs"/>
          <w:b/>
          <w:bCs/>
          <w:sz w:val="34"/>
          <w:rtl/>
        </w:rPr>
        <w:t>:</w:t>
      </w:r>
    </w:p>
    <w:p w14:paraId="1FABFFF6" w14:textId="0910D4D3"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Columns Shelf</w:t>
      </w:r>
      <w:r w:rsidR="00D731B1">
        <w:rPr>
          <w:rFonts w:ascii="Sakkal Majalla" w:hAnsi="Sakkal Majalla" w:hint="cs"/>
          <w:b/>
          <w:bCs/>
          <w:sz w:val="34"/>
          <w:rtl/>
        </w:rPr>
        <w:t>:</w:t>
      </w:r>
      <w:r w:rsidRPr="00EC17B4">
        <w:rPr>
          <w:rFonts w:ascii="Sakkal Majalla" w:hAnsi="Sakkal Majalla"/>
          <w:sz w:val="34"/>
          <w:rtl/>
        </w:rPr>
        <w:t>لتحديد ما يظهر على المحور الأفقي</w:t>
      </w:r>
      <w:r w:rsidRPr="00EC17B4">
        <w:rPr>
          <w:rFonts w:ascii="Sakkal Majalla" w:hAnsi="Sakkal Majalla"/>
          <w:sz w:val="34"/>
        </w:rPr>
        <w:t>.</w:t>
      </w:r>
    </w:p>
    <w:p w14:paraId="248746BA" w14:textId="44402B1A"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Rows Shelf</w:t>
      </w:r>
      <w:r w:rsidR="00D731B1">
        <w:rPr>
          <w:rFonts w:ascii="Sakkal Majalla" w:hAnsi="Sakkal Majalla" w:hint="cs"/>
          <w:b/>
          <w:bCs/>
          <w:sz w:val="34"/>
          <w:rtl/>
        </w:rPr>
        <w:t>:</w:t>
      </w:r>
      <w:r w:rsidRPr="00EC17B4">
        <w:rPr>
          <w:rFonts w:ascii="Sakkal Majalla" w:hAnsi="Sakkal Majalla"/>
          <w:sz w:val="34"/>
        </w:rPr>
        <w:t xml:space="preserve"> </w:t>
      </w:r>
      <w:r w:rsidRPr="00EC17B4">
        <w:rPr>
          <w:rFonts w:ascii="Sakkal Majalla" w:hAnsi="Sakkal Majalla"/>
          <w:sz w:val="34"/>
          <w:rtl/>
        </w:rPr>
        <w:t>لتحديد ما يظهر على المحور العمودي</w:t>
      </w:r>
      <w:r w:rsidRPr="00EC17B4">
        <w:rPr>
          <w:rFonts w:ascii="Sakkal Majalla" w:hAnsi="Sakkal Majalla"/>
          <w:sz w:val="34"/>
        </w:rPr>
        <w:t>.</w:t>
      </w:r>
    </w:p>
    <w:p w14:paraId="74B1168C" w14:textId="76ADD371"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Filters Shelf</w:t>
      </w:r>
      <w:r w:rsidR="00D731B1">
        <w:rPr>
          <w:rFonts w:ascii="Sakkal Majalla" w:hAnsi="Sakkal Majalla" w:hint="cs"/>
          <w:b/>
          <w:bCs/>
          <w:sz w:val="34"/>
          <w:rtl/>
        </w:rPr>
        <w:t>:</w:t>
      </w:r>
      <w:r w:rsidRPr="00EC17B4">
        <w:rPr>
          <w:rFonts w:ascii="Sakkal Majalla" w:hAnsi="Sakkal Majalla"/>
          <w:sz w:val="34"/>
        </w:rPr>
        <w:t xml:space="preserve"> </w:t>
      </w:r>
      <w:r w:rsidRPr="00EC17B4">
        <w:rPr>
          <w:rFonts w:ascii="Sakkal Majalla" w:hAnsi="Sakkal Majalla"/>
          <w:sz w:val="34"/>
          <w:rtl/>
        </w:rPr>
        <w:t>لإضافة فلاتر لتصفية البيانات</w:t>
      </w:r>
      <w:r w:rsidRPr="00EC17B4">
        <w:rPr>
          <w:rFonts w:ascii="Sakkal Majalla" w:hAnsi="Sakkal Majalla"/>
          <w:sz w:val="34"/>
        </w:rPr>
        <w:t>.</w:t>
      </w:r>
    </w:p>
    <w:p w14:paraId="48BAF5EA" w14:textId="52E0B954" w:rsidR="00EC17B4" w:rsidRPr="00EC17B4" w:rsidRDefault="00EC17B4">
      <w:pPr>
        <w:numPr>
          <w:ilvl w:val="0"/>
          <w:numId w:val="90"/>
        </w:numPr>
        <w:spacing w:after="160" w:line="259" w:lineRule="auto"/>
        <w:jc w:val="left"/>
        <w:rPr>
          <w:rFonts w:ascii="Sakkal Majalla" w:hAnsi="Sakkal Majalla"/>
          <w:sz w:val="34"/>
        </w:rPr>
      </w:pPr>
      <w:r w:rsidRPr="00EC17B4">
        <w:rPr>
          <w:rFonts w:ascii="Sakkal Majalla" w:hAnsi="Sakkal Majalla"/>
          <w:b/>
          <w:bCs/>
          <w:sz w:val="34"/>
        </w:rPr>
        <w:t>Marks Card</w:t>
      </w:r>
      <w:r w:rsidR="00D731B1">
        <w:rPr>
          <w:rFonts w:ascii="Sakkal Majalla" w:hAnsi="Sakkal Majalla" w:hint="cs"/>
          <w:b/>
          <w:bCs/>
          <w:sz w:val="34"/>
          <w:rtl/>
        </w:rPr>
        <w:t>:</w:t>
      </w:r>
      <w:r w:rsidRPr="00EC17B4">
        <w:rPr>
          <w:rFonts w:ascii="Sakkal Majalla" w:hAnsi="Sakkal Majalla"/>
          <w:sz w:val="34"/>
        </w:rPr>
        <w:t xml:space="preserve"> </w:t>
      </w:r>
      <w:r w:rsidRPr="00EC17B4">
        <w:rPr>
          <w:rFonts w:ascii="Sakkal Majalla" w:hAnsi="Sakkal Majalla"/>
          <w:sz w:val="34"/>
          <w:rtl/>
        </w:rPr>
        <w:t>لتخصيص التصوّر (اللون، الحجم، الشكل، التسميات، التفاصيل)</w:t>
      </w:r>
      <w:r w:rsidRPr="00EC17B4">
        <w:rPr>
          <w:rFonts w:ascii="Sakkal Majalla" w:hAnsi="Sakkal Majalla"/>
          <w:sz w:val="34"/>
        </w:rPr>
        <w:t>.</w:t>
      </w:r>
    </w:p>
    <w:p w14:paraId="4778F1FE" w14:textId="6AB9EA20" w:rsidR="00EC17B4" w:rsidRPr="00EC17B4" w:rsidRDefault="00E0311B" w:rsidP="00E0311B">
      <w:pPr>
        <w:jc w:val="left"/>
        <w:rPr>
          <w:rFonts w:ascii="Sakkal Majalla" w:hAnsi="Sakkal Majalla"/>
          <w:sz w:val="34"/>
        </w:rPr>
      </w:pPr>
      <w:r>
        <w:rPr>
          <w:noProof/>
        </w:rPr>
        <w:drawing>
          <wp:anchor distT="0" distB="0" distL="114300" distR="114300" simplePos="0" relativeHeight="252907520" behindDoc="0" locked="0" layoutInCell="1" allowOverlap="1" wp14:anchorId="0B52621B" wp14:editId="3440E6DE">
            <wp:simplePos x="0" y="0"/>
            <wp:positionH relativeFrom="column">
              <wp:posOffset>389890</wp:posOffset>
            </wp:positionH>
            <wp:positionV relativeFrom="paragraph">
              <wp:posOffset>1003935</wp:posOffset>
            </wp:positionV>
            <wp:extent cx="792480" cy="792480"/>
            <wp:effectExtent l="0" t="0" r="7620" b="7620"/>
            <wp:wrapSquare wrapText="bothSides"/>
            <wp:docPr id="431691625" name="صورة 357" descr="Document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Documentation "/>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792480" cy="792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17B4" w:rsidRPr="00EC17B4">
        <w:rPr>
          <w:rFonts w:ascii="Sakkal Majalla" w:hAnsi="Sakkal Majalla"/>
          <w:b/>
          <w:bCs/>
          <w:sz w:val="34"/>
        </w:rPr>
        <w:t xml:space="preserve">Cards </w:t>
      </w:r>
      <w:r w:rsidR="00EC17B4" w:rsidRPr="00EC17B4">
        <w:rPr>
          <w:rFonts w:ascii="Sakkal Majalla" w:hAnsi="Sakkal Majalla"/>
          <w:b/>
          <w:bCs/>
          <w:sz w:val="34"/>
          <w:rtl/>
        </w:rPr>
        <w:t>البطاقات</w:t>
      </w:r>
      <w:r w:rsidR="00D731B1">
        <w:rPr>
          <w:rFonts w:ascii="Sakkal Majalla" w:hAnsi="Sakkal Majalla" w:hint="cs"/>
          <w:b/>
          <w:bCs/>
          <w:sz w:val="34"/>
          <w:rtl/>
        </w:rPr>
        <w:t>:</w:t>
      </w:r>
      <w:r w:rsidR="00EC17B4" w:rsidRPr="00EC17B4">
        <w:rPr>
          <w:rFonts w:ascii="Sakkal Majalla" w:hAnsi="Sakkal Majalla"/>
          <w:sz w:val="34"/>
        </w:rPr>
        <w:br/>
      </w:r>
      <w:r w:rsidR="00EC17B4" w:rsidRPr="00EC17B4">
        <w:rPr>
          <w:rFonts w:ascii="Sakkal Majalla" w:hAnsi="Sakkal Majalla"/>
          <w:sz w:val="34"/>
          <w:rtl/>
        </w:rPr>
        <w:t>تحتوي على خيارات إضافية مثل</w:t>
      </w:r>
      <w:r w:rsidR="00EC17B4" w:rsidRPr="00EC17B4">
        <w:rPr>
          <w:rFonts w:ascii="Sakkal Majalla" w:hAnsi="Sakkal Majalla"/>
          <w:sz w:val="34"/>
        </w:rPr>
        <w:t xml:space="preserve"> Pages </w:t>
      </w:r>
      <w:r w:rsidR="00EC17B4" w:rsidRPr="00EC17B4">
        <w:rPr>
          <w:rFonts w:ascii="Sakkal Majalla" w:hAnsi="Sakkal Majalla"/>
          <w:sz w:val="34"/>
          <w:rtl/>
        </w:rPr>
        <w:t>(للرسوم المتحرّكة عبر الزمن) و</w:t>
      </w:r>
      <w:r w:rsidR="00EC17B4" w:rsidRPr="00EC17B4">
        <w:rPr>
          <w:rFonts w:ascii="Sakkal Majalla" w:hAnsi="Sakkal Majalla"/>
          <w:sz w:val="34"/>
        </w:rPr>
        <w:t xml:space="preserve">Tooltip </w:t>
      </w:r>
      <w:r>
        <w:rPr>
          <w:rFonts w:ascii="Sakkal Majalla" w:hAnsi="Sakkal Majalla" w:hint="cs"/>
          <w:sz w:val="34"/>
          <w:rtl/>
        </w:rPr>
        <w:t>(</w:t>
      </w:r>
      <w:r w:rsidR="00EC17B4" w:rsidRPr="00EC17B4">
        <w:rPr>
          <w:rFonts w:ascii="Sakkal Majalla" w:hAnsi="Sakkal Majalla"/>
          <w:sz w:val="34"/>
          <w:rtl/>
        </w:rPr>
        <w:t>للتلميحات المخصّصة</w:t>
      </w:r>
      <w:r>
        <w:rPr>
          <w:rFonts w:ascii="Sakkal Majalla" w:hAnsi="Sakkal Majalla" w:hint="cs"/>
          <w:sz w:val="34"/>
          <w:rtl/>
        </w:rPr>
        <w:t>).</w:t>
      </w:r>
    </w:p>
    <w:p w14:paraId="05E86AE7" w14:textId="5564C3C8" w:rsidR="00EC17B4" w:rsidRPr="00EC17B4" w:rsidRDefault="00EC17B4" w:rsidP="00E0311B">
      <w:pPr>
        <w:jc w:val="left"/>
        <w:rPr>
          <w:rFonts w:ascii="Sakkal Majalla" w:hAnsi="Sakkal Majalla"/>
          <w:sz w:val="34"/>
        </w:rPr>
      </w:pPr>
      <w:r w:rsidRPr="00EC17B4">
        <w:rPr>
          <w:rFonts w:ascii="Sakkal Majalla" w:hAnsi="Sakkal Majalla"/>
          <w:b/>
          <w:bCs/>
          <w:sz w:val="34"/>
          <w:rtl/>
        </w:rPr>
        <w:t>ورقة العمل</w:t>
      </w:r>
      <w:r w:rsidRPr="00EC17B4">
        <w:rPr>
          <w:rFonts w:ascii="Sakkal Majalla" w:hAnsi="Sakkal Majalla"/>
          <w:b/>
          <w:bCs/>
          <w:sz w:val="34"/>
        </w:rPr>
        <w:t xml:space="preserve"> (Worksheet)</w:t>
      </w:r>
      <w:r w:rsidR="00E0311B" w:rsidRPr="00EC17B4">
        <w:rPr>
          <w:rFonts w:ascii="Sakkal Majalla" w:hAnsi="Sakkal Majalla"/>
          <w:sz w:val="34"/>
        </w:rPr>
        <w:t xml:space="preserve"> </w:t>
      </w:r>
      <w:r w:rsidR="00D731B1">
        <w:rPr>
          <w:rFonts w:ascii="Sakkal Majalla" w:hAnsi="Sakkal Majalla" w:hint="cs"/>
          <w:sz w:val="34"/>
          <w:rtl/>
        </w:rPr>
        <w:t>:</w:t>
      </w:r>
      <w:r w:rsidRPr="00EC17B4">
        <w:rPr>
          <w:rFonts w:ascii="Sakkal Majalla" w:hAnsi="Sakkal Majalla"/>
          <w:sz w:val="34"/>
        </w:rPr>
        <w:br/>
      </w:r>
      <w:r w:rsidRPr="00EC17B4">
        <w:rPr>
          <w:rFonts w:ascii="Sakkal Majalla" w:hAnsi="Sakkal Majalla"/>
          <w:sz w:val="34"/>
          <w:rtl/>
        </w:rPr>
        <w:t>المساحة الرئيسية حيث تنشئ التصوّرات البصرية الفردية</w:t>
      </w:r>
      <w:r w:rsidRPr="00EC17B4">
        <w:rPr>
          <w:rFonts w:ascii="Sakkal Majalla" w:hAnsi="Sakkal Majalla"/>
          <w:sz w:val="34"/>
        </w:rPr>
        <w:t>.</w:t>
      </w:r>
    </w:p>
    <w:p w14:paraId="4059DA4A" w14:textId="55695777" w:rsidR="00EC17B4" w:rsidRPr="00EC17B4" w:rsidRDefault="00E0311B" w:rsidP="00E0311B">
      <w:pPr>
        <w:jc w:val="left"/>
        <w:rPr>
          <w:rFonts w:ascii="Sakkal Majalla" w:hAnsi="Sakkal Majalla"/>
          <w:sz w:val="34"/>
        </w:rPr>
      </w:pPr>
      <w:r>
        <w:rPr>
          <w:noProof/>
        </w:rPr>
        <w:lastRenderedPageBreak/>
        <w:drawing>
          <wp:anchor distT="0" distB="0" distL="114300" distR="114300" simplePos="0" relativeHeight="252908544" behindDoc="0" locked="0" layoutInCell="1" allowOverlap="1" wp14:anchorId="2792C6CC" wp14:editId="5BE541A8">
            <wp:simplePos x="0" y="0"/>
            <wp:positionH relativeFrom="column">
              <wp:posOffset>495300</wp:posOffset>
            </wp:positionH>
            <wp:positionV relativeFrom="paragraph">
              <wp:posOffset>0</wp:posOffset>
            </wp:positionV>
            <wp:extent cx="693420" cy="693420"/>
            <wp:effectExtent l="0" t="0" r="0" b="0"/>
            <wp:wrapSquare wrapText="bothSides"/>
            <wp:docPr id="1000136613" name="صورة 358" descr="Dashboa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Dashboard "/>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93420" cy="6934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17B4" w:rsidRPr="00EC17B4">
        <w:rPr>
          <w:rFonts w:ascii="Sakkal Majalla" w:hAnsi="Sakkal Majalla"/>
          <w:b/>
          <w:bCs/>
          <w:sz w:val="34"/>
          <w:rtl/>
        </w:rPr>
        <w:t>لوحة المعلومات</w:t>
      </w:r>
      <w:r w:rsidR="00EC17B4" w:rsidRPr="00EC17B4">
        <w:rPr>
          <w:rFonts w:ascii="Sakkal Majalla" w:hAnsi="Sakkal Majalla"/>
          <w:b/>
          <w:bCs/>
          <w:sz w:val="34"/>
        </w:rPr>
        <w:t xml:space="preserve"> (Dashboard)</w:t>
      </w:r>
      <w:r w:rsidRPr="00EC17B4">
        <w:rPr>
          <w:rFonts w:ascii="Sakkal Majalla" w:hAnsi="Sakkal Majalla"/>
          <w:sz w:val="34"/>
        </w:rPr>
        <w:t xml:space="preserve"> </w:t>
      </w:r>
      <w:r w:rsidR="00166284">
        <w:rPr>
          <w:rFonts w:ascii="Sakkal Majalla" w:hAnsi="Sakkal Majalla" w:hint="cs"/>
          <w:sz w:val="34"/>
          <w:rtl/>
        </w:rPr>
        <w:t>:</w:t>
      </w:r>
      <w:r w:rsidR="00EC17B4" w:rsidRPr="00EC17B4">
        <w:rPr>
          <w:rFonts w:ascii="Sakkal Majalla" w:hAnsi="Sakkal Majalla"/>
          <w:sz w:val="34"/>
        </w:rPr>
        <w:br/>
      </w:r>
      <w:r w:rsidR="00EC17B4" w:rsidRPr="00EC17B4">
        <w:rPr>
          <w:rFonts w:ascii="Sakkal Majalla" w:hAnsi="Sakkal Majalla"/>
          <w:sz w:val="34"/>
          <w:rtl/>
        </w:rPr>
        <w:t>صفحة تجمع عدّة أوراق عمل في عرض واحد تفاعلي</w:t>
      </w:r>
      <w:r w:rsidR="00EC17B4" w:rsidRPr="00EC17B4">
        <w:rPr>
          <w:rFonts w:ascii="Sakkal Majalla" w:hAnsi="Sakkal Majalla"/>
          <w:sz w:val="34"/>
        </w:rPr>
        <w:t>.</w:t>
      </w:r>
    </w:p>
    <w:p w14:paraId="52180F77" w14:textId="31FDEB84" w:rsidR="00EC17B4" w:rsidRPr="00EC17B4" w:rsidRDefault="00EC17B4" w:rsidP="00E0311B">
      <w:pPr>
        <w:jc w:val="left"/>
        <w:rPr>
          <w:rFonts w:ascii="Sakkal Majalla" w:hAnsi="Sakkal Majalla"/>
          <w:sz w:val="34"/>
        </w:rPr>
      </w:pPr>
      <w:r w:rsidRPr="00EC17B4">
        <w:rPr>
          <w:rFonts w:ascii="Sakkal Majalla" w:hAnsi="Sakkal Majalla"/>
          <w:b/>
          <w:bCs/>
          <w:sz w:val="34"/>
          <w:rtl/>
        </w:rPr>
        <w:t>القصّة</w:t>
      </w:r>
      <w:r w:rsidRPr="00EC17B4">
        <w:rPr>
          <w:rFonts w:ascii="Sakkal Majalla" w:hAnsi="Sakkal Majalla"/>
          <w:b/>
          <w:bCs/>
          <w:sz w:val="34"/>
        </w:rPr>
        <w:t xml:space="preserve"> (Story)</w:t>
      </w:r>
      <w:r w:rsidR="00D731B1">
        <w:rPr>
          <w:rFonts w:ascii="Sakkal Majalla" w:hAnsi="Sakkal Majalla" w:hint="cs"/>
          <w:b/>
          <w:bCs/>
          <w:sz w:val="34"/>
          <w:rtl/>
        </w:rPr>
        <w:t>:</w:t>
      </w:r>
      <w:r w:rsidRPr="00EC17B4">
        <w:rPr>
          <w:rFonts w:ascii="Sakkal Majalla" w:hAnsi="Sakkal Majalla"/>
          <w:sz w:val="34"/>
        </w:rPr>
        <w:br/>
      </w:r>
      <w:r w:rsidRPr="00EC17B4">
        <w:rPr>
          <w:rFonts w:ascii="Sakkal Majalla" w:hAnsi="Sakkal Majalla"/>
          <w:sz w:val="34"/>
          <w:rtl/>
        </w:rPr>
        <w:t>تسلسل من لوحات المعلومات أو أوراق العمل لسرد قصّة بيانات متكاملة</w:t>
      </w:r>
      <w:r w:rsidRPr="00EC17B4">
        <w:rPr>
          <w:rFonts w:ascii="Sakkal Majalla" w:hAnsi="Sakkal Majalla"/>
          <w:sz w:val="34"/>
        </w:rPr>
        <w:t>.</w:t>
      </w:r>
    </w:p>
    <w:p w14:paraId="0016261F" w14:textId="08CF039D" w:rsidR="00EC17B4" w:rsidRPr="00EC17B4" w:rsidRDefault="00EC17B4" w:rsidP="00EC17B4">
      <w:pPr>
        <w:rPr>
          <w:rFonts w:ascii="Sakkal Majalla" w:hAnsi="Sakkal Majalla"/>
          <w:b/>
          <w:bCs/>
          <w:sz w:val="34"/>
        </w:rPr>
      </w:pPr>
      <w:r w:rsidRPr="00EC17B4">
        <w:rPr>
          <w:rFonts w:ascii="Sakkal Majalla" w:hAnsi="Sakkal Majalla"/>
          <w:b/>
          <w:bCs/>
          <w:sz w:val="34"/>
          <w:rtl/>
        </w:rPr>
        <w:t>فلسفة</w:t>
      </w:r>
      <w:r w:rsidRPr="00EC17B4">
        <w:rPr>
          <w:rFonts w:ascii="Sakkal Majalla" w:hAnsi="Sakkal Majalla"/>
          <w:b/>
          <w:bCs/>
          <w:sz w:val="34"/>
        </w:rPr>
        <w:t xml:space="preserve"> "Show Me"</w:t>
      </w:r>
      <w:r w:rsidR="00166284">
        <w:rPr>
          <w:rFonts w:ascii="Sakkal Majalla" w:hAnsi="Sakkal Majalla" w:hint="cs"/>
          <w:b/>
          <w:bCs/>
          <w:sz w:val="34"/>
          <w:rtl/>
        </w:rPr>
        <w:t>:</w:t>
      </w:r>
    </w:p>
    <w:p w14:paraId="6CC1173A" w14:textId="77777777" w:rsidR="00EC17B4" w:rsidRDefault="00EC17B4" w:rsidP="00EC17B4">
      <w:pPr>
        <w:rPr>
          <w:rFonts w:ascii="Sakkal Majalla" w:hAnsi="Sakkal Majalla"/>
          <w:sz w:val="34"/>
          <w:rtl/>
        </w:rPr>
      </w:pPr>
      <w:r w:rsidRPr="00EC17B4">
        <w:rPr>
          <w:rFonts w:ascii="Sakkal Majalla" w:hAnsi="Sakkal Majalla"/>
          <w:sz w:val="34"/>
          <w:rtl/>
        </w:rPr>
        <w:t>زرّ</w:t>
      </w:r>
      <w:r w:rsidRPr="00EC17B4">
        <w:rPr>
          <w:rFonts w:ascii="Sakkal Majalla" w:hAnsi="Sakkal Majalla"/>
          <w:sz w:val="34"/>
        </w:rPr>
        <w:t xml:space="preserve"> "Show Me" </w:t>
      </w:r>
      <w:r w:rsidRPr="00EC17B4">
        <w:rPr>
          <w:rFonts w:ascii="Sakkal Majalla" w:hAnsi="Sakkal Majalla"/>
          <w:sz w:val="34"/>
          <w:rtl/>
        </w:rPr>
        <w:t>في الزاوية اليمنى العليا هو ميزة ذكية تقترح أفضل أنواع التصوّرات بناءً على الحقول التي اخترتها. إنّها طريقة رائعة للمبتدئين لاستكشاف الخيارات المتاحة</w:t>
      </w:r>
      <w:r w:rsidRPr="00EC17B4">
        <w:rPr>
          <w:rFonts w:ascii="Sakkal Majalla" w:hAnsi="Sakkal Majalla"/>
          <w:sz w:val="34"/>
        </w:rPr>
        <w:t>.</w:t>
      </w:r>
    </w:p>
    <w:p w14:paraId="2D6E9AC4" w14:textId="77777777" w:rsidR="000D7AAA" w:rsidRPr="00EC17B4" w:rsidRDefault="000D7AAA" w:rsidP="00EC17B4">
      <w:pPr>
        <w:rPr>
          <w:rFonts w:ascii="Sakkal Majalla" w:hAnsi="Sakkal Majalla"/>
          <w:sz w:val="34"/>
        </w:rPr>
      </w:pPr>
    </w:p>
    <w:p w14:paraId="46A4ED1B" w14:textId="77777777" w:rsidR="00EC17B4" w:rsidRPr="00EC17B4" w:rsidRDefault="00EC17B4" w:rsidP="000D7AAA">
      <w:pPr>
        <w:ind w:left="-613"/>
        <w:rPr>
          <w:rFonts w:ascii="Sakkal Majalla" w:hAnsi="Sakkal Majalla"/>
          <w:sz w:val="34"/>
        </w:rPr>
      </w:pPr>
      <w:r w:rsidRPr="00EC17B4">
        <w:rPr>
          <w:rFonts w:ascii="Sakkal Majalla" w:hAnsi="Sakkal Majalla"/>
          <w:noProof/>
          <w:sz w:val="34"/>
        </w:rPr>
        <w:drawing>
          <wp:inline distT="0" distB="0" distL="0" distR="0" wp14:anchorId="1507B6DF" wp14:editId="7EC90772">
            <wp:extent cx="6672273" cy="4343400"/>
            <wp:effectExtent l="0" t="0" r="0" b="0"/>
            <wp:docPr id="1062822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6676126" cy="4345908"/>
                    </a:xfrm>
                    <a:prstGeom prst="rect">
                      <a:avLst/>
                    </a:prstGeom>
                    <a:noFill/>
                  </pic:spPr>
                </pic:pic>
              </a:graphicData>
            </a:graphic>
          </wp:inline>
        </w:drawing>
      </w:r>
    </w:p>
    <w:p w14:paraId="4028EE9D" w14:textId="77777777" w:rsidR="00EC17B4" w:rsidRPr="00EC17B4" w:rsidRDefault="00EC17B4" w:rsidP="00EC17B4">
      <w:pPr>
        <w:rPr>
          <w:rFonts w:ascii="Sakkal Majalla" w:hAnsi="Sakkal Majalla"/>
          <w:sz w:val="34"/>
        </w:rPr>
      </w:pPr>
    </w:p>
    <w:p w14:paraId="7D56D3A6" w14:textId="77777777" w:rsidR="00EC17B4" w:rsidRPr="00EC17B4" w:rsidRDefault="00EC17B4" w:rsidP="00EC17B4">
      <w:pPr>
        <w:jc w:val="center"/>
        <w:rPr>
          <w:rFonts w:ascii="Sakkal Majalla" w:hAnsi="Sakkal Majalla"/>
          <w:b/>
          <w:bCs/>
          <w:color w:val="008000"/>
          <w:sz w:val="34"/>
          <w:rtl/>
        </w:rPr>
      </w:pPr>
    </w:p>
    <w:p w14:paraId="0702869D" w14:textId="77777777" w:rsidR="00EC17B4" w:rsidRPr="00EC17B4" w:rsidRDefault="00EC17B4" w:rsidP="00E0311B">
      <w:pPr>
        <w:keepNext/>
        <w:pageBreakBefore/>
        <w:rPr>
          <w:rFonts w:ascii="Sakkal Majalla" w:hAnsi="Sakkal Majalla"/>
          <w:b/>
          <w:bCs/>
          <w:sz w:val="34"/>
          <w:rtl/>
        </w:rPr>
      </w:pPr>
      <w:r w:rsidRPr="00EC17B4">
        <w:rPr>
          <w:rFonts w:ascii="Sakkal Majalla" w:hAnsi="Sakkal Majalla"/>
          <w:b/>
          <w:bCs/>
          <w:sz w:val="34"/>
          <w:rtl/>
        </w:rPr>
        <w:lastRenderedPageBreak/>
        <w:t>ربط البيانات</w:t>
      </w:r>
      <w:r w:rsidRPr="00EC17B4">
        <w:rPr>
          <w:rFonts w:ascii="Sakkal Majalla" w:hAnsi="Sakkal Majalla" w:hint="cs"/>
          <w:b/>
          <w:bCs/>
          <w:sz w:val="34"/>
          <w:rtl/>
        </w:rPr>
        <w:t>:</w:t>
      </w:r>
    </w:p>
    <w:p w14:paraId="06F2D987" w14:textId="77777777" w:rsidR="00EC17B4" w:rsidRPr="00EC17B4" w:rsidRDefault="00EC17B4" w:rsidP="00EC17B4">
      <w:pPr>
        <w:rPr>
          <w:rFonts w:ascii="Sakkal Majalla" w:hAnsi="Sakkal Majalla"/>
          <w:sz w:val="34"/>
          <w:rtl/>
        </w:rPr>
      </w:pPr>
      <w:r w:rsidRPr="00EC17B4">
        <w:rPr>
          <w:rFonts w:ascii="Sakkal Majalla" w:hAnsi="Sakkal Majalla"/>
          <w:sz w:val="34"/>
          <w:rtl/>
        </w:rPr>
        <w:t>الاتصال بالبيانات</w:t>
      </w:r>
    </w:p>
    <w:p w14:paraId="2D8FD521" w14:textId="77777777" w:rsidR="00EC17B4" w:rsidRPr="00EC17B4" w:rsidRDefault="00EC17B4" w:rsidP="00EC17B4">
      <w:pPr>
        <w:rPr>
          <w:rFonts w:ascii="Sakkal Majalla" w:hAnsi="Sakkal Majalla"/>
          <w:sz w:val="34"/>
          <w:rtl/>
        </w:rPr>
      </w:pPr>
      <w:r w:rsidRPr="00EC17B4">
        <w:rPr>
          <w:rFonts w:ascii="Sakkal Majalla" w:hAnsi="Sakkal Majalla"/>
          <w:sz w:val="34"/>
          <w:rtl/>
        </w:rPr>
        <w:t>فتح آخر المصنفات (</w:t>
      </w:r>
      <w:r w:rsidRPr="00EC17B4">
        <w:rPr>
          <w:rFonts w:ascii="Sakkal Majalla" w:hAnsi="Sakkal Majalla"/>
          <w:sz w:val="34"/>
        </w:rPr>
        <w:t>workbooks</w:t>
      </w:r>
      <w:r w:rsidRPr="00EC17B4">
        <w:rPr>
          <w:rFonts w:ascii="Sakkal Majalla" w:hAnsi="Sakkal Majalla"/>
          <w:sz w:val="34"/>
          <w:rtl/>
        </w:rPr>
        <w:t>) التي تم الدخول عليها.</w:t>
      </w:r>
    </w:p>
    <w:p w14:paraId="01F0189A" w14:textId="77777777" w:rsidR="00EC17B4" w:rsidRPr="00EC17B4" w:rsidRDefault="00EC17B4" w:rsidP="00EC17B4">
      <w:pPr>
        <w:rPr>
          <w:rFonts w:ascii="Sakkal Majalla" w:hAnsi="Sakkal Majalla"/>
          <w:sz w:val="34"/>
          <w:rtl/>
        </w:rPr>
      </w:pPr>
      <w:r w:rsidRPr="00EC17B4">
        <w:rPr>
          <w:rFonts w:ascii="Sakkal Majalla" w:hAnsi="Sakkal Majalla"/>
          <w:sz w:val="34"/>
          <w:rtl/>
        </w:rPr>
        <w:t xml:space="preserve">تعليمات وشروحات مقدمة من تابلو والاطلاع على أعمال الآخرين من خلال </w:t>
      </w:r>
      <w:r w:rsidRPr="00EC17B4">
        <w:rPr>
          <w:rFonts w:ascii="Sakkal Majalla" w:hAnsi="Sakkal Majalla"/>
          <w:sz w:val="34"/>
        </w:rPr>
        <w:t>VIZ OF THE DAY</w:t>
      </w:r>
    </w:p>
    <w:p w14:paraId="746894D9" w14:textId="77777777" w:rsidR="00EC17B4" w:rsidRPr="00EC17B4" w:rsidRDefault="00EC17B4" w:rsidP="000D7AAA">
      <w:pPr>
        <w:jc w:val="center"/>
        <w:rPr>
          <w:rFonts w:ascii="Sakkal Majalla" w:hAnsi="Sakkal Majalla"/>
          <w:sz w:val="34"/>
          <w:rtl/>
        </w:rPr>
      </w:pPr>
      <w:r w:rsidRPr="00EC17B4">
        <w:rPr>
          <w:rFonts w:ascii="Sakkal Majalla" w:hAnsi="Sakkal Majalla"/>
          <w:noProof/>
          <w:sz w:val="34"/>
        </w:rPr>
        <w:drawing>
          <wp:inline distT="0" distB="0" distL="0" distR="0" wp14:anchorId="54C8762A" wp14:editId="4D346A65">
            <wp:extent cx="4703215" cy="2768600"/>
            <wp:effectExtent l="0" t="0" r="2540" b="0"/>
            <wp:docPr id="20250431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8788" cy="2777767"/>
                    </a:xfrm>
                    <a:prstGeom prst="rect">
                      <a:avLst/>
                    </a:prstGeom>
                    <a:noFill/>
                  </pic:spPr>
                </pic:pic>
              </a:graphicData>
            </a:graphic>
          </wp:inline>
        </w:drawing>
      </w:r>
    </w:p>
    <w:p w14:paraId="41C18685" w14:textId="77777777" w:rsidR="00EC17B4" w:rsidRPr="00EC17B4" w:rsidRDefault="00EC17B4" w:rsidP="000D7AAA">
      <w:pPr>
        <w:keepNext/>
        <w:rPr>
          <w:rFonts w:ascii="Sakkal Majalla" w:hAnsi="Sakkal Majalla"/>
          <w:sz w:val="34"/>
        </w:rPr>
      </w:pPr>
      <w:r w:rsidRPr="00EC17B4">
        <w:rPr>
          <w:rFonts w:ascii="Sakkal Majalla" w:hAnsi="Sakkal Majalla"/>
          <w:b/>
          <w:bCs/>
          <w:sz w:val="34"/>
          <w:rtl/>
        </w:rPr>
        <w:t>الاتصال بالبيانات</w:t>
      </w:r>
    </w:p>
    <w:p w14:paraId="385270E9" w14:textId="77777777" w:rsidR="00EC17B4" w:rsidRPr="00EC17B4" w:rsidRDefault="00EC17B4" w:rsidP="00EC17B4">
      <w:pPr>
        <w:rPr>
          <w:rFonts w:ascii="Sakkal Majalla" w:hAnsi="Sakkal Majalla"/>
          <w:sz w:val="34"/>
          <w:rtl/>
          <w:lang w:bidi="ar-SY"/>
        </w:rPr>
      </w:pPr>
      <w:r w:rsidRPr="00EC17B4">
        <w:rPr>
          <w:rFonts w:ascii="Sakkal Majalla" w:hAnsi="Sakkal Majalla"/>
          <w:sz w:val="34"/>
          <w:rtl/>
        </w:rPr>
        <w:t xml:space="preserve">سنطبق معًا ببيانات متجر بملف اكسل يمكنكم </w:t>
      </w:r>
      <w:r w:rsidRPr="00EC17B4">
        <w:rPr>
          <w:rFonts w:ascii="Sakkal Majalla" w:hAnsi="Sakkal Majalla" w:hint="cs"/>
          <w:sz w:val="34"/>
          <w:rtl/>
          <w:lang w:bidi="ar-SY"/>
        </w:rPr>
        <w:t xml:space="preserve">ايجاده في مجلد مرفقات مجلد </w:t>
      </w:r>
      <w:r w:rsidRPr="00EC17B4">
        <w:rPr>
          <w:rFonts w:ascii="Sakkal Majalla" w:hAnsi="Sakkal Majalla"/>
          <w:sz w:val="34"/>
          <w:lang w:bidi="ar-SY"/>
        </w:rPr>
        <w:t>tableau</w:t>
      </w:r>
    </w:p>
    <w:p w14:paraId="4DC27741" w14:textId="77777777" w:rsidR="00EC17B4" w:rsidRPr="00EC17B4" w:rsidRDefault="00EC17B4" w:rsidP="00EC17B4">
      <w:pPr>
        <w:rPr>
          <w:rFonts w:ascii="Sakkal Majalla" w:hAnsi="Sakkal Majalla"/>
          <w:b/>
          <w:bCs/>
          <w:sz w:val="34"/>
          <w:rtl/>
          <w:lang w:bidi="ar-SY"/>
        </w:rPr>
      </w:pPr>
      <w:r w:rsidRPr="00EC17B4">
        <w:rPr>
          <w:rFonts w:ascii="Sakkal Majalla" w:hAnsi="Sakkal Majalla"/>
          <w:b/>
          <w:bCs/>
          <w:sz w:val="34"/>
          <w:rtl/>
        </w:rPr>
        <w:t>يحتوي هذا الملف على ثلاثة جداول</w:t>
      </w:r>
      <w:r w:rsidRPr="00EC17B4">
        <w:rPr>
          <w:rFonts w:ascii="Sakkal Majalla" w:hAnsi="Sakkal Majalla"/>
          <w:b/>
          <w:bCs/>
          <w:sz w:val="34"/>
          <w:lang w:bidi="ar-SY"/>
        </w:rPr>
        <w:t>:</w:t>
      </w:r>
    </w:p>
    <w:p w14:paraId="3865E5EF" w14:textId="77777777" w:rsidR="00EC17B4" w:rsidRPr="00E0311B" w:rsidRDefault="00EC17B4" w:rsidP="00EC17B4">
      <w:pPr>
        <w:rPr>
          <w:rFonts w:ascii="Sakkal Majalla" w:hAnsi="Sakkal Majalla"/>
          <w:color w:val="C00000"/>
          <w:sz w:val="34"/>
          <w:lang w:bidi="ar-SY"/>
        </w:rPr>
      </w:pPr>
      <w:r w:rsidRPr="00E0311B">
        <w:rPr>
          <w:rFonts w:ascii="Sakkal Majalla" w:hAnsi="Sakkal Majalla"/>
          <w:color w:val="C00000"/>
          <w:sz w:val="34"/>
          <w:rtl/>
          <w:lang w:bidi="ar-SY"/>
        </w:rPr>
        <w:t xml:space="preserve">1. </w:t>
      </w:r>
      <w:r w:rsidRPr="00E0311B">
        <w:rPr>
          <w:rFonts w:ascii="Sakkal Majalla" w:hAnsi="Sakkal Majalla" w:hint="cs"/>
          <w:color w:val="C00000"/>
          <w:sz w:val="34"/>
          <w:rtl/>
          <w:lang w:bidi="ar-SY"/>
        </w:rPr>
        <w:t xml:space="preserve">جدول </w:t>
      </w:r>
      <w:r w:rsidRPr="00E0311B">
        <w:rPr>
          <w:rFonts w:ascii="Sakkal Majalla" w:hAnsi="Sakkal Majalla"/>
          <w:color w:val="C00000"/>
          <w:sz w:val="34"/>
          <w:lang w:bidi="ar-SY"/>
        </w:rPr>
        <w:t xml:space="preserve"> Orders</w:t>
      </w:r>
      <w:r w:rsidRPr="00E0311B">
        <w:rPr>
          <w:rFonts w:ascii="Sakkal Majalla" w:hAnsi="Sakkal Majalla" w:hint="cs"/>
          <w:color w:val="C00000"/>
          <w:sz w:val="34"/>
          <w:rtl/>
          <w:lang w:bidi="ar-SY"/>
        </w:rPr>
        <w:t xml:space="preserve">     </w:t>
      </w:r>
    </w:p>
    <w:p w14:paraId="3832DC30" w14:textId="77777777" w:rsidR="00EC17B4" w:rsidRPr="00EC17B4" w:rsidRDefault="00EC17B4" w:rsidP="000D7AAA">
      <w:pPr>
        <w:jc w:val="center"/>
        <w:rPr>
          <w:rFonts w:ascii="Sakkal Majalla" w:hAnsi="Sakkal Majalla"/>
          <w:sz w:val="34"/>
          <w:rtl/>
          <w:lang w:bidi="ar-SY"/>
        </w:rPr>
      </w:pPr>
      <w:r w:rsidRPr="00EC17B4">
        <w:rPr>
          <w:rFonts w:ascii="Sakkal Majalla" w:hAnsi="Sakkal Majalla"/>
          <w:noProof/>
          <w:sz w:val="34"/>
          <w:lang w:bidi="ar-SY"/>
        </w:rPr>
        <w:drawing>
          <wp:inline distT="0" distB="0" distL="0" distR="0" wp14:anchorId="62EEA8C9" wp14:editId="76ADE93D">
            <wp:extent cx="5152900" cy="3220561"/>
            <wp:effectExtent l="0" t="0" r="0" b="0"/>
            <wp:docPr id="6638947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209907" cy="3256190"/>
                    </a:xfrm>
                    <a:prstGeom prst="rect">
                      <a:avLst/>
                    </a:prstGeom>
                    <a:noFill/>
                  </pic:spPr>
                </pic:pic>
              </a:graphicData>
            </a:graphic>
          </wp:inline>
        </w:drawing>
      </w:r>
    </w:p>
    <w:p w14:paraId="1235F987" w14:textId="77777777" w:rsidR="00EC17B4" w:rsidRPr="00E0311B" w:rsidRDefault="00EC17B4" w:rsidP="00EC17B4">
      <w:pPr>
        <w:rPr>
          <w:rFonts w:ascii="Sakkal Majalla" w:hAnsi="Sakkal Majalla"/>
          <w:color w:val="C00000"/>
          <w:sz w:val="34"/>
          <w:rtl/>
          <w:lang w:bidi="ar-SY"/>
        </w:rPr>
      </w:pPr>
      <w:r w:rsidRPr="00E0311B">
        <w:rPr>
          <w:rFonts w:ascii="Sakkal Majalla" w:hAnsi="Sakkal Majalla"/>
          <w:color w:val="C00000"/>
          <w:sz w:val="34"/>
          <w:rtl/>
          <w:lang w:bidi="ar-SY"/>
        </w:rPr>
        <w:lastRenderedPageBreak/>
        <w:t xml:space="preserve">2. </w:t>
      </w:r>
      <w:r w:rsidRPr="00E0311B">
        <w:rPr>
          <w:rFonts w:ascii="Sakkal Majalla" w:hAnsi="Sakkal Majalla" w:hint="cs"/>
          <w:color w:val="C00000"/>
          <w:sz w:val="34"/>
          <w:rtl/>
          <w:lang w:bidi="ar-SY"/>
        </w:rPr>
        <w:t xml:space="preserve"> جدول </w:t>
      </w:r>
      <w:r w:rsidRPr="00E0311B">
        <w:rPr>
          <w:rFonts w:ascii="Sakkal Majalla" w:hAnsi="Sakkal Majalla"/>
          <w:color w:val="C00000"/>
          <w:sz w:val="34"/>
          <w:lang w:bidi="ar-SY"/>
        </w:rPr>
        <w:t>People</w:t>
      </w:r>
    </w:p>
    <w:p w14:paraId="3BB26C96" w14:textId="77777777" w:rsidR="00EC17B4" w:rsidRPr="00EC17B4" w:rsidRDefault="00EC17B4" w:rsidP="00EC17B4">
      <w:pPr>
        <w:rPr>
          <w:rFonts w:ascii="Sakkal Majalla" w:hAnsi="Sakkal Majalla"/>
          <w:sz w:val="34"/>
          <w:rtl/>
          <w:lang w:bidi="ar-SY"/>
        </w:rPr>
      </w:pPr>
      <w:r w:rsidRPr="00EC17B4">
        <w:rPr>
          <w:rFonts w:ascii="Sakkal Majalla" w:hAnsi="Sakkal Majalla"/>
          <w:noProof/>
          <w:sz w:val="34"/>
          <w:lang w:bidi="ar-SY"/>
        </w:rPr>
        <w:drawing>
          <wp:inline distT="0" distB="0" distL="0" distR="0" wp14:anchorId="16E35178" wp14:editId="29B92A28">
            <wp:extent cx="5981700" cy="3738562"/>
            <wp:effectExtent l="0" t="0" r="0" b="0"/>
            <wp:docPr id="5704306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988213" cy="3742632"/>
                    </a:xfrm>
                    <a:prstGeom prst="rect">
                      <a:avLst/>
                    </a:prstGeom>
                    <a:noFill/>
                  </pic:spPr>
                </pic:pic>
              </a:graphicData>
            </a:graphic>
          </wp:inline>
        </w:drawing>
      </w:r>
    </w:p>
    <w:p w14:paraId="46FC8757" w14:textId="77777777" w:rsidR="00EC17B4" w:rsidRPr="00EC17B4" w:rsidRDefault="00EC17B4" w:rsidP="00EC17B4">
      <w:pPr>
        <w:rPr>
          <w:rFonts w:ascii="Sakkal Majalla" w:hAnsi="Sakkal Majalla"/>
          <w:sz w:val="34"/>
          <w:rtl/>
          <w:lang w:bidi="ar-SY"/>
        </w:rPr>
      </w:pPr>
    </w:p>
    <w:p w14:paraId="60E0EE11" w14:textId="77777777" w:rsidR="00EC17B4" w:rsidRPr="00E0311B" w:rsidRDefault="00EC17B4" w:rsidP="00EC17B4">
      <w:pPr>
        <w:rPr>
          <w:rFonts w:ascii="Sakkal Majalla" w:hAnsi="Sakkal Majalla"/>
          <w:color w:val="C00000"/>
          <w:sz w:val="34"/>
          <w:rtl/>
          <w:lang w:bidi="ar-SY"/>
        </w:rPr>
      </w:pPr>
      <w:r w:rsidRPr="00E0311B">
        <w:rPr>
          <w:rFonts w:ascii="Sakkal Majalla" w:hAnsi="Sakkal Majalla"/>
          <w:color w:val="C00000"/>
          <w:sz w:val="34"/>
          <w:rtl/>
          <w:lang w:bidi="ar-SY"/>
        </w:rPr>
        <w:t>3.</w:t>
      </w:r>
      <w:r w:rsidRPr="00E0311B">
        <w:rPr>
          <w:rFonts w:ascii="Sakkal Majalla" w:hAnsi="Sakkal Majalla" w:hint="cs"/>
          <w:color w:val="C00000"/>
          <w:sz w:val="34"/>
          <w:rtl/>
          <w:lang w:bidi="ar-SY"/>
        </w:rPr>
        <w:t xml:space="preserve">جدول </w:t>
      </w:r>
      <w:r w:rsidRPr="00E0311B">
        <w:rPr>
          <w:rFonts w:ascii="Sakkal Majalla" w:hAnsi="Sakkal Majalla"/>
          <w:color w:val="C00000"/>
          <w:sz w:val="34"/>
          <w:rtl/>
          <w:lang w:bidi="ar-SY"/>
        </w:rPr>
        <w:t xml:space="preserve"> </w:t>
      </w:r>
      <w:r w:rsidRPr="00E0311B">
        <w:rPr>
          <w:rFonts w:ascii="Sakkal Majalla" w:hAnsi="Sakkal Majalla"/>
          <w:color w:val="C00000"/>
          <w:sz w:val="34"/>
          <w:lang w:bidi="ar-SY"/>
        </w:rPr>
        <w:t>Returns</w:t>
      </w:r>
    </w:p>
    <w:p w14:paraId="3019FDBC" w14:textId="77777777" w:rsidR="00EC17B4" w:rsidRPr="00EC17B4" w:rsidRDefault="00EC17B4" w:rsidP="00EC17B4">
      <w:pPr>
        <w:rPr>
          <w:rFonts w:ascii="Sakkal Majalla" w:hAnsi="Sakkal Majalla"/>
          <w:sz w:val="34"/>
          <w:rtl/>
          <w:lang w:bidi="ar-SY"/>
        </w:rPr>
      </w:pPr>
      <w:r w:rsidRPr="00EC17B4">
        <w:rPr>
          <w:rFonts w:ascii="Sakkal Majalla" w:hAnsi="Sakkal Majalla"/>
          <w:noProof/>
          <w:sz w:val="34"/>
          <w:lang w:bidi="ar-SY"/>
        </w:rPr>
        <w:drawing>
          <wp:inline distT="0" distB="0" distL="0" distR="0" wp14:anchorId="3F9317E6" wp14:editId="1A98E5A0">
            <wp:extent cx="5854700" cy="3659188"/>
            <wp:effectExtent l="0" t="0" r="0" b="0"/>
            <wp:docPr id="257825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865240" cy="3665776"/>
                    </a:xfrm>
                    <a:prstGeom prst="rect">
                      <a:avLst/>
                    </a:prstGeom>
                    <a:noFill/>
                  </pic:spPr>
                </pic:pic>
              </a:graphicData>
            </a:graphic>
          </wp:inline>
        </w:drawing>
      </w:r>
    </w:p>
    <w:p w14:paraId="7027DCED" w14:textId="77777777" w:rsidR="00EC17B4" w:rsidRPr="00EC17B4" w:rsidRDefault="00EC17B4" w:rsidP="00E0311B">
      <w:pPr>
        <w:keepNext/>
        <w:pageBreakBefore/>
        <w:rPr>
          <w:rFonts w:ascii="Sakkal Majalla" w:hAnsi="Sakkal Majalla"/>
          <w:sz w:val="34"/>
          <w:lang w:bidi="ar-SY"/>
        </w:rPr>
      </w:pPr>
      <w:r w:rsidRPr="00EC17B4">
        <w:rPr>
          <w:rFonts w:ascii="Sakkal Majalla" w:hAnsi="Sakkal Majalla"/>
          <w:b/>
          <w:bCs/>
          <w:sz w:val="34"/>
          <w:rtl/>
        </w:rPr>
        <w:lastRenderedPageBreak/>
        <w:t>الخطوات</w:t>
      </w:r>
      <w:r w:rsidRPr="00EC17B4">
        <w:rPr>
          <w:rFonts w:ascii="Sakkal Majalla" w:hAnsi="Sakkal Majalla"/>
          <w:b/>
          <w:bCs/>
          <w:sz w:val="34"/>
          <w:lang w:bidi="ar-SY"/>
        </w:rPr>
        <w:t>:</w:t>
      </w:r>
    </w:p>
    <w:p w14:paraId="445362D0" w14:textId="77777777" w:rsidR="00EC17B4" w:rsidRPr="00EC17B4" w:rsidRDefault="00EC17B4" w:rsidP="00EC17B4">
      <w:pPr>
        <w:rPr>
          <w:rFonts w:ascii="Sakkal Majalla" w:hAnsi="Sakkal Majalla"/>
          <w:sz w:val="34"/>
          <w:lang w:bidi="ar-SY"/>
        </w:rPr>
      </w:pPr>
      <w:r w:rsidRPr="00EC17B4">
        <w:rPr>
          <w:rFonts w:ascii="Sakkal Majalla" w:hAnsi="Sakkal Majalla"/>
          <w:sz w:val="34"/>
          <w:rtl/>
        </w:rPr>
        <w:t>١</w:t>
      </w:r>
      <w:r w:rsidRPr="00EC17B4">
        <w:rPr>
          <w:rFonts w:ascii="Sakkal Majalla" w:hAnsi="Sakkal Majalla"/>
          <w:sz w:val="34"/>
          <w:lang w:bidi="ar-SY"/>
        </w:rPr>
        <w:t xml:space="preserve">. </w:t>
      </w:r>
      <w:r w:rsidRPr="00EC17B4">
        <w:rPr>
          <w:rFonts w:ascii="Sakkal Majalla" w:hAnsi="Sakkal Majalla"/>
          <w:sz w:val="34"/>
          <w:rtl/>
        </w:rPr>
        <w:t>من</w:t>
      </w:r>
      <w:r w:rsidRPr="00EC17B4">
        <w:rPr>
          <w:rFonts w:ascii="Sakkal Majalla" w:hAnsi="Sakkal Majalla"/>
          <w:sz w:val="34"/>
          <w:lang w:bidi="ar-SY"/>
        </w:rPr>
        <w:t xml:space="preserve"> connect  </w:t>
      </w:r>
      <w:r w:rsidRPr="00EC17B4">
        <w:rPr>
          <w:rFonts w:ascii="Sakkal Majalla" w:hAnsi="Sakkal Majalla"/>
          <w:sz w:val="34"/>
          <w:rtl/>
        </w:rPr>
        <w:t>نختار</w:t>
      </w:r>
      <w:r w:rsidRPr="00EC17B4">
        <w:rPr>
          <w:rFonts w:ascii="Sakkal Majalla" w:hAnsi="Sakkal Majalla"/>
          <w:sz w:val="34"/>
          <w:lang w:bidi="ar-SY"/>
        </w:rPr>
        <w:t xml:space="preserve"> Microsoft excel </w:t>
      </w:r>
      <w:r w:rsidRPr="00EC17B4">
        <w:rPr>
          <w:rFonts w:ascii="Sakkal Majalla" w:hAnsi="Sakkal Majalla"/>
          <w:sz w:val="34"/>
          <w:rtl/>
        </w:rPr>
        <w:t>ونختار الملف ثم تظهر لنا صفحة مصدر البيانات</w:t>
      </w:r>
      <w:r w:rsidRPr="00EC17B4">
        <w:rPr>
          <w:rFonts w:ascii="Sakkal Majalla" w:hAnsi="Sakkal Majalla"/>
          <w:sz w:val="34"/>
          <w:lang w:bidi="ar-SY"/>
        </w:rPr>
        <w:t> </w:t>
      </w:r>
    </w:p>
    <w:p w14:paraId="4E02A2FF" w14:textId="77777777" w:rsidR="00EC17B4" w:rsidRPr="00EC17B4" w:rsidRDefault="00EC17B4" w:rsidP="00EC17B4">
      <w:pPr>
        <w:rPr>
          <w:rFonts w:ascii="Sakkal Majalla" w:hAnsi="Sakkal Majalla"/>
          <w:sz w:val="34"/>
          <w:rtl/>
          <w:lang w:bidi="ar-SY"/>
        </w:rPr>
      </w:pPr>
      <w:r w:rsidRPr="00EC17B4">
        <w:rPr>
          <w:rFonts w:ascii="Sakkal Majalla" w:hAnsi="Sakkal Majalla"/>
          <w:noProof/>
          <w:sz w:val="34"/>
          <w:lang w:bidi="ar-SY"/>
        </w:rPr>
        <w:drawing>
          <wp:inline distT="0" distB="0" distL="0" distR="0" wp14:anchorId="2B99BE13" wp14:editId="441DA0C4">
            <wp:extent cx="5559426" cy="3111662"/>
            <wp:effectExtent l="0" t="0" r="3175" b="0"/>
            <wp:docPr id="7476715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568124" cy="3116530"/>
                    </a:xfrm>
                    <a:prstGeom prst="rect">
                      <a:avLst/>
                    </a:prstGeom>
                    <a:noFill/>
                  </pic:spPr>
                </pic:pic>
              </a:graphicData>
            </a:graphic>
          </wp:inline>
        </w:drawing>
      </w:r>
    </w:p>
    <w:p w14:paraId="5633FDE2" w14:textId="77777777" w:rsidR="00EC17B4" w:rsidRPr="00EC17B4" w:rsidRDefault="00EC17B4" w:rsidP="00EC17B4">
      <w:pPr>
        <w:rPr>
          <w:rFonts w:ascii="Sakkal Majalla" w:hAnsi="Sakkal Majalla"/>
          <w:sz w:val="34"/>
          <w:rtl/>
          <w:lang w:bidi="ar-SY"/>
        </w:rPr>
      </w:pPr>
    </w:p>
    <w:p w14:paraId="4DBCB454" w14:textId="418AF6D5" w:rsidR="00E0311B" w:rsidRDefault="00EC17B4" w:rsidP="00E0311B">
      <w:pPr>
        <w:rPr>
          <w:rFonts w:ascii="Sakkal Majalla" w:hAnsi="Sakkal Majalla"/>
          <w:sz w:val="34"/>
          <w:rtl/>
          <w:lang w:bidi="ar-SY"/>
        </w:rPr>
      </w:pPr>
      <w:r w:rsidRPr="00EC17B4">
        <w:rPr>
          <w:rFonts w:ascii="Sakkal Majalla" w:hAnsi="Sakkal Majalla"/>
          <w:sz w:val="34"/>
          <w:rtl/>
          <w:lang w:bidi="ar-SY"/>
        </w:rPr>
        <w:t>٢. نقوم بسحب الجدول من المنطقة اليسرى إلى منطقة الوسط كما في الصورة أدناه:</w:t>
      </w:r>
    </w:p>
    <w:p w14:paraId="41EE261D" w14:textId="6D108829" w:rsidR="00E0311B" w:rsidRPr="00EC17B4" w:rsidRDefault="00E0311B" w:rsidP="00EC17B4">
      <w:pPr>
        <w:rPr>
          <w:rFonts w:ascii="Sakkal Majalla" w:hAnsi="Sakkal Majalla"/>
          <w:sz w:val="34"/>
          <w:rtl/>
          <w:lang w:bidi="ar-SY"/>
        </w:rPr>
      </w:pPr>
      <w:r>
        <w:rPr>
          <w:rFonts w:ascii="Sakkal Majalla" w:hAnsi="Sakkal Majalla"/>
          <w:noProof/>
          <w:sz w:val="34"/>
          <w:lang w:bidi="ar-SY"/>
        </w:rPr>
        <w:drawing>
          <wp:inline distT="0" distB="0" distL="0" distR="0" wp14:anchorId="60D1ACD3" wp14:editId="1E383330">
            <wp:extent cx="5730875" cy="2999740"/>
            <wp:effectExtent l="0" t="0" r="3175" b="0"/>
            <wp:docPr id="242218804" name="صورة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730875" cy="2999740"/>
                    </a:xfrm>
                    <a:prstGeom prst="rect">
                      <a:avLst/>
                    </a:prstGeom>
                    <a:noFill/>
                  </pic:spPr>
                </pic:pic>
              </a:graphicData>
            </a:graphic>
          </wp:inline>
        </w:drawing>
      </w:r>
    </w:p>
    <w:p w14:paraId="70135D8F" w14:textId="284DCF3F" w:rsidR="00EC17B4" w:rsidRDefault="00E0311B" w:rsidP="00EC17B4">
      <w:pPr>
        <w:rPr>
          <w:rFonts w:ascii="Sakkal Majalla" w:hAnsi="Sakkal Majalla"/>
          <w:sz w:val="34"/>
          <w:rtl/>
          <w:lang w:bidi="ar-SY"/>
        </w:rPr>
      </w:pPr>
      <w:r w:rsidRPr="00E0311B">
        <w:rPr>
          <w:rFonts w:ascii="Sakkal Majalla" w:hAnsi="Sakkal Majalla"/>
          <w:sz w:val="34"/>
          <w:rtl/>
          <w:lang w:bidi="ar-SY"/>
        </w:rPr>
        <w:t xml:space="preserve">سنلاحظ أنه تم عمل ربط تلقائي بين جدول </w:t>
      </w:r>
      <w:r w:rsidRPr="00E0311B">
        <w:rPr>
          <w:rFonts w:ascii="Sakkal Majalla" w:hAnsi="Sakkal Majalla"/>
          <w:sz w:val="34"/>
          <w:lang w:bidi="ar-SY"/>
        </w:rPr>
        <w:t>Orders</w:t>
      </w:r>
      <w:r w:rsidRPr="00E0311B">
        <w:rPr>
          <w:rFonts w:ascii="Sakkal Majalla" w:hAnsi="Sakkal Majalla"/>
          <w:sz w:val="34"/>
          <w:rtl/>
          <w:lang w:bidi="ar-SY"/>
        </w:rPr>
        <w:t xml:space="preserve"> وجدول </w:t>
      </w:r>
      <w:r w:rsidRPr="00E0311B">
        <w:rPr>
          <w:rFonts w:ascii="Sakkal Majalla" w:hAnsi="Sakkal Majalla"/>
          <w:sz w:val="34"/>
          <w:lang w:bidi="ar-SY"/>
        </w:rPr>
        <w:t>people</w:t>
      </w:r>
      <w:r w:rsidRPr="00E0311B">
        <w:rPr>
          <w:rFonts w:ascii="Sakkal Majalla" w:hAnsi="Sakkal Majalla"/>
          <w:sz w:val="34"/>
          <w:rtl/>
          <w:lang w:bidi="ar-SY"/>
        </w:rPr>
        <w:t xml:space="preserve"> ونوعه ربط داخلي (</w:t>
      </w:r>
      <w:r w:rsidRPr="00E0311B">
        <w:rPr>
          <w:rFonts w:ascii="Sakkal Majalla" w:hAnsi="Sakkal Majalla"/>
          <w:sz w:val="34"/>
          <w:lang w:bidi="ar-SY"/>
        </w:rPr>
        <w:t>Inner Join</w:t>
      </w:r>
      <w:r w:rsidRPr="00E0311B">
        <w:rPr>
          <w:rFonts w:ascii="Sakkal Majalla" w:hAnsi="Sakkal Majalla"/>
          <w:sz w:val="34"/>
          <w:rtl/>
          <w:lang w:bidi="ar-SY"/>
        </w:rPr>
        <w:t xml:space="preserve">) لإن هناك عمود مشترك بينهم وهو </w:t>
      </w:r>
      <w:r w:rsidRPr="00E0311B">
        <w:rPr>
          <w:rFonts w:ascii="Sakkal Majalla" w:hAnsi="Sakkal Majalla"/>
          <w:sz w:val="34"/>
          <w:lang w:bidi="ar-SY"/>
        </w:rPr>
        <w:t>Region</w:t>
      </w:r>
      <w:r w:rsidRPr="00E0311B">
        <w:rPr>
          <w:rFonts w:ascii="Sakkal Majalla" w:hAnsi="Sakkal Majalla"/>
          <w:sz w:val="34"/>
          <w:rtl/>
          <w:lang w:bidi="ar-SY"/>
        </w:rPr>
        <w:t xml:space="preserve"> الربط التلقائي يكون ربط داخلي لكن يمكننا تغييره كما في الصورة.</w:t>
      </w:r>
    </w:p>
    <w:p w14:paraId="47DD891D" w14:textId="65478A9A" w:rsidR="00E0311B" w:rsidRPr="00EC17B4" w:rsidRDefault="00E0311B" w:rsidP="00EC17B4">
      <w:pPr>
        <w:rPr>
          <w:rFonts w:ascii="Sakkal Majalla" w:hAnsi="Sakkal Majalla"/>
          <w:sz w:val="34"/>
          <w:lang w:bidi="ar-SY"/>
        </w:rPr>
      </w:pPr>
      <w:r>
        <w:rPr>
          <w:rFonts w:ascii="Sakkal Majalla" w:hAnsi="Sakkal Majalla"/>
          <w:noProof/>
          <w:sz w:val="34"/>
          <w:lang w:bidi="ar-SY"/>
        </w:rPr>
        <w:lastRenderedPageBreak/>
        <w:drawing>
          <wp:inline distT="0" distB="0" distL="0" distR="0" wp14:anchorId="79A2DA90" wp14:editId="0C20E6EB">
            <wp:extent cx="5730875" cy="3225165"/>
            <wp:effectExtent l="0" t="0" r="3175" b="0"/>
            <wp:docPr id="1175391224" name="صورة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30875" cy="3225165"/>
                    </a:xfrm>
                    <a:prstGeom prst="rect">
                      <a:avLst/>
                    </a:prstGeom>
                    <a:noFill/>
                  </pic:spPr>
                </pic:pic>
              </a:graphicData>
            </a:graphic>
          </wp:inline>
        </w:drawing>
      </w:r>
    </w:p>
    <w:p w14:paraId="13D4A950" w14:textId="77777777" w:rsidR="00E0311B" w:rsidRDefault="00E0311B" w:rsidP="00E0311B">
      <w:pPr>
        <w:rPr>
          <w:rFonts w:ascii="Sakkal Majalla" w:hAnsi="Sakkal Majalla"/>
          <w:sz w:val="34"/>
          <w:rtl/>
          <w:lang w:bidi="ar-SY"/>
        </w:rPr>
      </w:pPr>
      <w:r w:rsidRPr="00E0311B">
        <w:rPr>
          <w:rFonts w:ascii="Sakkal Majalla" w:hAnsi="Sakkal Majalla"/>
          <w:sz w:val="34"/>
          <w:rtl/>
          <w:lang w:bidi="ar-SY"/>
        </w:rPr>
        <w:t xml:space="preserve">أما لو كان العمود المشترك ليس له نفس الاسم في الجدولين فسنقوم باختيار ذلك يدويا.  </w:t>
      </w:r>
    </w:p>
    <w:p w14:paraId="61C5B823" w14:textId="6E33AB85" w:rsidR="00E0311B" w:rsidRPr="00E0311B" w:rsidRDefault="00E0311B" w:rsidP="00E0311B">
      <w:pPr>
        <w:rPr>
          <w:rFonts w:ascii="Sakkal Majalla" w:hAnsi="Sakkal Majalla"/>
          <w:sz w:val="34"/>
          <w:rtl/>
          <w:lang w:bidi="ar-SY"/>
        </w:rPr>
      </w:pPr>
      <w:r>
        <w:rPr>
          <w:rFonts w:ascii="Sakkal Majalla" w:hAnsi="Sakkal Majalla"/>
          <w:noProof/>
          <w:sz w:val="34"/>
          <w:lang w:bidi="ar-SY"/>
        </w:rPr>
        <w:drawing>
          <wp:inline distT="0" distB="0" distL="0" distR="0" wp14:anchorId="027FBF83" wp14:editId="737F1ACA">
            <wp:extent cx="5730875" cy="3225165"/>
            <wp:effectExtent l="0" t="0" r="3175" b="0"/>
            <wp:docPr id="397837556" name="صورة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30875" cy="3225165"/>
                    </a:xfrm>
                    <a:prstGeom prst="rect">
                      <a:avLst/>
                    </a:prstGeom>
                    <a:noFill/>
                  </pic:spPr>
                </pic:pic>
              </a:graphicData>
            </a:graphic>
          </wp:inline>
        </w:drawing>
      </w:r>
    </w:p>
    <w:p w14:paraId="7EE2220B" w14:textId="77777777" w:rsidR="00E0311B" w:rsidRPr="00E0311B" w:rsidRDefault="00E0311B" w:rsidP="00E0311B">
      <w:pPr>
        <w:rPr>
          <w:rFonts w:ascii="Sakkal Majalla" w:hAnsi="Sakkal Majalla"/>
          <w:sz w:val="34"/>
          <w:rtl/>
          <w:lang w:bidi="ar-SY"/>
        </w:rPr>
      </w:pPr>
      <w:r w:rsidRPr="00E0311B">
        <w:rPr>
          <w:rFonts w:ascii="Sakkal Majalla" w:hAnsi="Sakkal Majalla"/>
          <w:sz w:val="34"/>
          <w:rtl/>
          <w:lang w:bidi="ar-SY"/>
        </w:rPr>
        <w:t xml:space="preserve">أيضًا تم الربط تلقائيا بين جدولي </w:t>
      </w:r>
      <w:r w:rsidRPr="00E0311B">
        <w:rPr>
          <w:rFonts w:ascii="Sakkal Majalla" w:hAnsi="Sakkal Majalla"/>
          <w:sz w:val="34"/>
          <w:lang w:bidi="ar-SY"/>
        </w:rPr>
        <w:t>Orders</w:t>
      </w:r>
      <w:r w:rsidRPr="00E0311B">
        <w:rPr>
          <w:rFonts w:ascii="Sakkal Majalla" w:hAnsi="Sakkal Majalla"/>
          <w:sz w:val="34"/>
          <w:rtl/>
          <w:lang w:bidi="ar-SY"/>
        </w:rPr>
        <w:t xml:space="preserve"> و </w:t>
      </w:r>
      <w:r w:rsidRPr="00E0311B">
        <w:rPr>
          <w:rFonts w:ascii="Sakkal Majalla" w:hAnsi="Sakkal Majalla"/>
          <w:sz w:val="34"/>
          <w:lang w:bidi="ar-SY"/>
        </w:rPr>
        <w:t>Returns</w:t>
      </w:r>
      <w:r w:rsidRPr="00E0311B">
        <w:rPr>
          <w:rFonts w:ascii="Sakkal Majalla" w:hAnsi="Sakkal Majalla"/>
          <w:sz w:val="34"/>
          <w:rtl/>
          <w:lang w:bidi="ar-SY"/>
        </w:rPr>
        <w:t xml:space="preserve"> على العمود المشترك </w:t>
      </w:r>
      <w:r w:rsidRPr="00E0311B">
        <w:rPr>
          <w:rFonts w:ascii="Sakkal Majalla" w:hAnsi="Sakkal Majalla"/>
          <w:sz w:val="34"/>
          <w:lang w:bidi="ar-SY"/>
        </w:rPr>
        <w:t>order Id</w:t>
      </w:r>
    </w:p>
    <w:p w14:paraId="4440FDE0" w14:textId="77777777" w:rsidR="00E0311B" w:rsidRDefault="00E0311B" w:rsidP="00E0311B">
      <w:pPr>
        <w:keepNext/>
        <w:pageBreakBefore/>
        <w:rPr>
          <w:rFonts w:ascii="Sakkal Majalla" w:hAnsi="Sakkal Majalla"/>
          <w:sz w:val="34"/>
          <w:rtl/>
          <w:lang w:bidi="ar-SY"/>
        </w:rPr>
      </w:pPr>
      <w:r w:rsidRPr="00E0311B">
        <w:rPr>
          <w:rFonts w:ascii="Sakkal Majalla" w:hAnsi="Sakkal Majalla"/>
          <w:sz w:val="34"/>
          <w:rtl/>
          <w:lang w:bidi="ar-SY"/>
        </w:rPr>
        <w:lastRenderedPageBreak/>
        <w:t>الآن نلاحظ أن النتيجة لجميع الجداول التي تم ربطها توجد في منطقة البيانات وأن الحد الأعلى للصفوف التي تعرض في هذه المنطقة هو ١٠ آلاف صف.</w:t>
      </w:r>
    </w:p>
    <w:p w14:paraId="710F95BC" w14:textId="7DF033DF" w:rsidR="00E0311B" w:rsidRPr="00E0311B" w:rsidRDefault="00E0311B" w:rsidP="00E0311B">
      <w:pPr>
        <w:rPr>
          <w:rFonts w:ascii="Sakkal Majalla" w:hAnsi="Sakkal Majalla"/>
          <w:sz w:val="34"/>
          <w:rtl/>
          <w:lang w:bidi="ar-SY"/>
        </w:rPr>
      </w:pPr>
      <w:r>
        <w:rPr>
          <w:rFonts w:ascii="Sakkal Majalla" w:hAnsi="Sakkal Majalla"/>
          <w:noProof/>
          <w:sz w:val="32"/>
          <w:szCs w:val="32"/>
          <w:lang w:bidi="ar-SY"/>
        </w:rPr>
        <w:drawing>
          <wp:inline distT="0" distB="0" distL="0" distR="0" wp14:anchorId="0302E57B" wp14:editId="248BCE0B">
            <wp:extent cx="5731510" cy="3066669"/>
            <wp:effectExtent l="0" t="0" r="2540" b="635"/>
            <wp:docPr id="2720684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731510" cy="3066669"/>
                    </a:xfrm>
                    <a:prstGeom prst="rect">
                      <a:avLst/>
                    </a:prstGeom>
                    <a:noFill/>
                  </pic:spPr>
                </pic:pic>
              </a:graphicData>
            </a:graphic>
          </wp:inline>
        </w:drawing>
      </w:r>
    </w:p>
    <w:p w14:paraId="02DB177B" w14:textId="77777777" w:rsidR="00E0311B" w:rsidRPr="00E0311B" w:rsidRDefault="00E0311B" w:rsidP="00E0311B">
      <w:pPr>
        <w:rPr>
          <w:rFonts w:ascii="Sakkal Majalla" w:hAnsi="Sakkal Majalla"/>
          <w:color w:val="008080"/>
          <w:sz w:val="34"/>
          <w:lang w:bidi="ar-SY"/>
        </w:rPr>
      </w:pPr>
      <w:r w:rsidRPr="00E0311B">
        <w:rPr>
          <w:rFonts w:ascii="Sakkal Majalla" w:hAnsi="Sakkal Majalla"/>
          <w:b/>
          <w:bCs/>
          <w:color w:val="008080"/>
          <w:sz w:val="34"/>
          <w:rtl/>
        </w:rPr>
        <w:t>أنواع البيانات في الملف</w:t>
      </w:r>
      <w:r w:rsidRPr="00E0311B">
        <w:rPr>
          <w:rFonts w:ascii="Sakkal Majalla" w:hAnsi="Sakkal Majalla"/>
          <w:b/>
          <w:bCs/>
          <w:color w:val="008080"/>
          <w:sz w:val="34"/>
          <w:lang w:bidi="ar-SY"/>
        </w:rPr>
        <w:t>:</w:t>
      </w:r>
    </w:p>
    <w:p w14:paraId="2A206FF9"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نصية</w:t>
      </w:r>
      <w:r w:rsidRPr="00E0311B">
        <w:rPr>
          <w:rFonts w:ascii="Sakkal Majalla" w:hAnsi="Sakkal Majalla"/>
          <w:sz w:val="34"/>
          <w:lang w:bidi="ar-SY"/>
        </w:rPr>
        <w:t>: order ID, Ship Mode, Customer ID, Customer Name, Segment, Region, Product ID, Category, Sub-Category, Product Name, Person, Returned.</w:t>
      </w:r>
    </w:p>
    <w:p w14:paraId="39747655"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تاريخية في صيغ نصية مثل: ‘1/7/2020</w:t>
      </w:r>
      <w:r w:rsidRPr="00E0311B">
        <w:rPr>
          <w:rFonts w:ascii="Sakkal Majalla" w:hAnsi="Sakkal Majalla"/>
          <w:sz w:val="34"/>
          <w:lang w:bidi="ar-SY"/>
        </w:rPr>
        <w:t xml:space="preserve">’ , ‘May 2023’ </w:t>
      </w:r>
      <w:r w:rsidRPr="00E0311B">
        <w:rPr>
          <w:rFonts w:ascii="Sakkal Majalla" w:hAnsi="Sakkal Majalla"/>
          <w:sz w:val="34"/>
          <w:rtl/>
        </w:rPr>
        <w:t>وهي هنا</w:t>
      </w:r>
      <w:r w:rsidRPr="00E0311B">
        <w:rPr>
          <w:rFonts w:ascii="Sakkal Majalla" w:hAnsi="Sakkal Majalla"/>
          <w:sz w:val="34"/>
          <w:lang w:bidi="ar-SY"/>
        </w:rPr>
        <w:t xml:space="preserve"> Order Date, Ship Date .</w:t>
      </w:r>
    </w:p>
    <w:p w14:paraId="43EC6150"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تاريخية مع وقت مثل ‘20/3/2022 7:30:00</w:t>
      </w:r>
      <w:r w:rsidRPr="00E0311B">
        <w:rPr>
          <w:rFonts w:ascii="Sakkal Majalla" w:hAnsi="Sakkal Majalla"/>
          <w:sz w:val="34"/>
          <w:lang w:bidi="ar-SY"/>
        </w:rPr>
        <w:t>AM’</w:t>
      </w:r>
    </w:p>
    <w:p w14:paraId="5E5E0A02"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رقمية</w:t>
      </w:r>
      <w:r w:rsidRPr="00E0311B">
        <w:rPr>
          <w:rFonts w:ascii="Sakkal Majalla" w:hAnsi="Sakkal Majalla"/>
          <w:sz w:val="34"/>
          <w:lang w:bidi="ar-SY"/>
        </w:rPr>
        <w:t>: Row ID, Sales, Quantity, Discount, Profit</w:t>
      </w:r>
    </w:p>
    <w:p w14:paraId="58B2E7A9" w14:textId="77777777" w:rsidR="00E0311B" w:rsidRP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rtl/>
        </w:rPr>
        <w:t>قيم جغرافية مثل المدن والدول</w:t>
      </w:r>
      <w:r w:rsidRPr="00E0311B">
        <w:rPr>
          <w:rFonts w:ascii="Sakkal Majalla" w:hAnsi="Sakkal Majalla"/>
          <w:sz w:val="34"/>
          <w:lang w:bidi="ar-SY"/>
        </w:rPr>
        <w:t>: Country, City, State</w:t>
      </w:r>
    </w:p>
    <w:p w14:paraId="626E1EAD" w14:textId="77777777" w:rsidR="00E0311B" w:rsidRDefault="00E0311B">
      <w:pPr>
        <w:numPr>
          <w:ilvl w:val="0"/>
          <w:numId w:val="91"/>
        </w:numPr>
        <w:spacing w:after="160" w:line="259" w:lineRule="auto"/>
        <w:jc w:val="left"/>
        <w:rPr>
          <w:rFonts w:ascii="Sakkal Majalla" w:hAnsi="Sakkal Majalla"/>
          <w:sz w:val="34"/>
          <w:lang w:bidi="ar-SY"/>
        </w:rPr>
      </w:pPr>
      <w:r w:rsidRPr="00E0311B">
        <w:rPr>
          <w:rFonts w:ascii="Sakkal Majalla" w:hAnsi="Sakkal Majalla"/>
          <w:sz w:val="34"/>
          <w:lang w:bidi="ar-SY"/>
        </w:rPr>
        <w:t>   </w:t>
      </w:r>
      <w:r w:rsidRPr="00E0311B">
        <w:rPr>
          <w:rFonts w:ascii="Sakkal Majalla" w:hAnsi="Sakkal Majalla"/>
          <w:sz w:val="34"/>
          <w:rtl/>
        </w:rPr>
        <w:t>قيم منطقية: وهي إما</w:t>
      </w:r>
      <w:r w:rsidRPr="00E0311B">
        <w:rPr>
          <w:rFonts w:ascii="Sakkal Majalla" w:hAnsi="Sakkal Majalla"/>
          <w:sz w:val="34"/>
          <w:lang w:bidi="ar-SY"/>
        </w:rPr>
        <w:t xml:space="preserve"> true/false </w:t>
      </w:r>
      <w:r w:rsidRPr="00E0311B">
        <w:rPr>
          <w:rFonts w:ascii="Sakkal Majalla" w:hAnsi="Sakkal Majalla"/>
          <w:sz w:val="34"/>
          <w:rtl/>
        </w:rPr>
        <w:t>أو 0/1 ومثالها هنا هو</w:t>
      </w:r>
      <w:r w:rsidRPr="00E0311B">
        <w:rPr>
          <w:rFonts w:ascii="Sakkal Majalla" w:hAnsi="Sakkal Majalla"/>
          <w:sz w:val="34"/>
          <w:lang w:bidi="ar-SY"/>
        </w:rPr>
        <w:t xml:space="preserve"> Returned </w:t>
      </w:r>
    </w:p>
    <w:p w14:paraId="7F92D949" w14:textId="442CD4EF" w:rsidR="00E0311B" w:rsidRPr="00E0311B" w:rsidRDefault="00E0311B" w:rsidP="00E0311B">
      <w:pPr>
        <w:spacing w:after="160" w:line="259" w:lineRule="auto"/>
        <w:ind w:left="360"/>
        <w:jc w:val="left"/>
        <w:rPr>
          <w:rFonts w:ascii="Sakkal Majalla" w:hAnsi="Sakkal Majalla"/>
          <w:sz w:val="34"/>
          <w:lang w:bidi="ar-SY"/>
        </w:rPr>
      </w:pPr>
      <w:r>
        <w:rPr>
          <w:rFonts w:ascii="Sakkal Majalla" w:hAnsi="Sakkal Majalla"/>
          <w:noProof/>
          <w:sz w:val="34"/>
          <w:lang w:bidi="ar-SY"/>
        </w:rPr>
        <w:lastRenderedPageBreak/>
        <w:drawing>
          <wp:inline distT="0" distB="0" distL="0" distR="0" wp14:anchorId="17F04AFE" wp14:editId="763E0403">
            <wp:extent cx="5730875" cy="3225165"/>
            <wp:effectExtent l="0" t="0" r="3175" b="0"/>
            <wp:docPr id="859619096" name="صورة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730875" cy="3225165"/>
                    </a:xfrm>
                    <a:prstGeom prst="rect">
                      <a:avLst/>
                    </a:prstGeom>
                    <a:noFill/>
                  </pic:spPr>
                </pic:pic>
              </a:graphicData>
            </a:graphic>
          </wp:inline>
        </w:drawing>
      </w:r>
    </w:p>
    <w:p w14:paraId="1F96D2EF" w14:textId="77777777" w:rsidR="00E0311B" w:rsidRPr="00E0311B" w:rsidRDefault="00E0311B" w:rsidP="00E0311B">
      <w:pPr>
        <w:rPr>
          <w:rFonts w:ascii="Sakkal Majalla" w:hAnsi="Sakkal Majalla"/>
          <w:b/>
          <w:bCs/>
          <w:sz w:val="34"/>
          <w:lang w:bidi="ar-SY"/>
        </w:rPr>
      </w:pPr>
      <w:r w:rsidRPr="00E0311B">
        <w:rPr>
          <w:rFonts w:ascii="Sakkal Majalla" w:hAnsi="Sakkal Majalla"/>
          <w:b/>
          <w:bCs/>
          <w:sz w:val="34"/>
          <w:rtl/>
        </w:rPr>
        <w:t>لوحة المعلومات </w:t>
      </w:r>
      <w:r w:rsidRPr="00E0311B">
        <w:rPr>
          <w:rFonts w:ascii="Sakkal Majalla" w:hAnsi="Sakkal Majalla"/>
          <w:b/>
          <w:bCs/>
          <w:sz w:val="34"/>
          <w:lang w:bidi="ar-SY"/>
        </w:rPr>
        <w:t>Dashboard</w:t>
      </w:r>
    </w:p>
    <w:p w14:paraId="7826E719" w14:textId="77777777" w:rsidR="00E0311B" w:rsidRDefault="00E0311B" w:rsidP="00E0311B">
      <w:pPr>
        <w:rPr>
          <w:rFonts w:ascii="Sakkal Majalla" w:hAnsi="Sakkal Majalla"/>
          <w:sz w:val="34"/>
          <w:rtl/>
          <w:lang w:bidi="ar-SY"/>
        </w:rPr>
      </w:pPr>
      <w:r w:rsidRPr="00E0311B">
        <w:rPr>
          <w:rFonts w:ascii="Sakkal Majalla" w:hAnsi="Sakkal Majalla"/>
          <w:sz w:val="34"/>
          <w:rtl/>
          <w:lang w:bidi="ar-SY"/>
        </w:rPr>
        <w:t xml:space="preserve">هو مجموعة من أوراق العمل </w:t>
      </w:r>
      <w:r w:rsidRPr="00E0311B">
        <w:rPr>
          <w:rFonts w:ascii="Sakkal Majalla" w:hAnsi="Sakkal Majalla"/>
          <w:sz w:val="34"/>
          <w:lang w:bidi="ar-SY"/>
        </w:rPr>
        <w:t>worksheets</w:t>
      </w:r>
      <w:r w:rsidRPr="00E0311B">
        <w:rPr>
          <w:rFonts w:ascii="Sakkal Majalla" w:hAnsi="Sakkal Majalla"/>
          <w:sz w:val="34"/>
          <w:rtl/>
          <w:lang w:bidi="ar-SY"/>
        </w:rPr>
        <w:t>.</w:t>
      </w:r>
    </w:p>
    <w:p w14:paraId="1B16B999" w14:textId="2D33A4D3" w:rsidR="00E0311B" w:rsidRPr="00E0311B" w:rsidRDefault="00E0311B" w:rsidP="00E0311B">
      <w:pPr>
        <w:rPr>
          <w:rFonts w:ascii="Sakkal Majalla" w:hAnsi="Sakkal Majalla"/>
          <w:sz w:val="34"/>
          <w:rtl/>
          <w:lang w:bidi="ar-SY"/>
        </w:rPr>
      </w:pPr>
      <w:r>
        <w:rPr>
          <w:rFonts w:ascii="Sakkal Majalla" w:hAnsi="Sakkal Majalla"/>
          <w:noProof/>
          <w:sz w:val="34"/>
          <w:lang w:bidi="ar-SY"/>
        </w:rPr>
        <w:drawing>
          <wp:inline distT="0" distB="0" distL="0" distR="0" wp14:anchorId="157A3DB6" wp14:editId="01E0EEBE">
            <wp:extent cx="5730875" cy="3584575"/>
            <wp:effectExtent l="0" t="0" r="3175" b="0"/>
            <wp:docPr id="911320498" name="صورة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730875" cy="3584575"/>
                    </a:xfrm>
                    <a:prstGeom prst="rect">
                      <a:avLst/>
                    </a:prstGeom>
                    <a:noFill/>
                  </pic:spPr>
                </pic:pic>
              </a:graphicData>
            </a:graphic>
          </wp:inline>
        </w:drawing>
      </w:r>
    </w:p>
    <w:p w14:paraId="69C88A11" w14:textId="77777777" w:rsidR="00E0311B" w:rsidRPr="00E0311B" w:rsidRDefault="00E0311B" w:rsidP="00E0311B">
      <w:pPr>
        <w:keepNext/>
        <w:pageBreakBefore/>
        <w:rPr>
          <w:rFonts w:ascii="Sakkal Majalla" w:hAnsi="Sakkal Majalla"/>
          <w:b/>
          <w:bCs/>
          <w:sz w:val="34"/>
          <w:lang w:bidi="ar-SY"/>
        </w:rPr>
      </w:pPr>
      <w:r w:rsidRPr="00E0311B">
        <w:rPr>
          <w:rFonts w:ascii="Sakkal Majalla" w:hAnsi="Sakkal Majalla"/>
          <w:b/>
          <w:bCs/>
          <w:sz w:val="34"/>
          <w:rtl/>
        </w:rPr>
        <w:lastRenderedPageBreak/>
        <w:t>القصة</w:t>
      </w:r>
      <w:r w:rsidRPr="00E0311B">
        <w:rPr>
          <w:rFonts w:ascii="Sakkal Majalla" w:hAnsi="Sakkal Majalla"/>
          <w:b/>
          <w:bCs/>
          <w:sz w:val="34"/>
          <w:lang w:bidi="ar-SY"/>
        </w:rPr>
        <w:t xml:space="preserve"> Story </w:t>
      </w:r>
    </w:p>
    <w:p w14:paraId="4D65ADDA" w14:textId="77777777" w:rsidR="00E0311B" w:rsidRDefault="00E0311B" w:rsidP="00E0311B">
      <w:pPr>
        <w:rPr>
          <w:rFonts w:ascii="Sakkal Majalla" w:hAnsi="Sakkal Majalla"/>
          <w:sz w:val="34"/>
          <w:rtl/>
          <w:lang w:bidi="ar-SY"/>
        </w:rPr>
      </w:pPr>
      <w:r w:rsidRPr="00E0311B">
        <w:rPr>
          <w:rFonts w:ascii="Sakkal Majalla" w:hAnsi="Sakkal Majalla"/>
          <w:sz w:val="34"/>
          <w:rtl/>
          <w:lang w:bidi="ar-SY"/>
        </w:rPr>
        <w:t>تحتوي على سلسلة من أوراق العمل أو لوحات المعلومات التي تعمل معًا لنقل المعلومات.</w:t>
      </w:r>
    </w:p>
    <w:p w14:paraId="3D451B8E" w14:textId="3F02F85B" w:rsidR="00E0311B" w:rsidRPr="00E0311B" w:rsidRDefault="00E0311B" w:rsidP="00E0311B">
      <w:pPr>
        <w:rPr>
          <w:rFonts w:ascii="Sakkal Majalla" w:hAnsi="Sakkal Majalla"/>
          <w:sz w:val="34"/>
          <w:rtl/>
          <w:lang w:bidi="ar-SY"/>
        </w:rPr>
      </w:pPr>
      <w:r>
        <w:rPr>
          <w:rFonts w:ascii="Sakkal Majalla" w:hAnsi="Sakkal Majalla"/>
          <w:noProof/>
          <w:sz w:val="34"/>
          <w:lang w:bidi="ar-SY"/>
        </w:rPr>
        <w:drawing>
          <wp:inline distT="0" distB="0" distL="0" distR="0" wp14:anchorId="6FBFC12C" wp14:editId="33B4ED5E">
            <wp:extent cx="5730875" cy="3584575"/>
            <wp:effectExtent l="0" t="0" r="3175" b="0"/>
            <wp:docPr id="725151793" name="صورة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730875" cy="3584575"/>
                    </a:xfrm>
                    <a:prstGeom prst="rect">
                      <a:avLst/>
                    </a:prstGeom>
                    <a:noFill/>
                  </pic:spPr>
                </pic:pic>
              </a:graphicData>
            </a:graphic>
          </wp:inline>
        </w:drawing>
      </w:r>
    </w:p>
    <w:p w14:paraId="1661B71F" w14:textId="77777777" w:rsidR="000D7AAA" w:rsidRDefault="000D7AAA" w:rsidP="000D7AAA">
      <w:pPr>
        <w:keepNext/>
        <w:rPr>
          <w:rFonts w:eastAsia="Calibri" w:hAnsi="Adobe Arabic" w:cs="Adobe Arabic"/>
          <w:b/>
          <w:bCs/>
          <w:color w:val="FFFFFF"/>
          <w:kern w:val="24"/>
          <w:sz w:val="36"/>
          <w:szCs w:val="36"/>
          <w:rtl/>
          <w:lang w:bidi="ar-EG"/>
        </w:rPr>
      </w:pPr>
    </w:p>
    <w:p w14:paraId="378A1ADD" w14:textId="091C1BC3" w:rsidR="00E0311B" w:rsidRPr="00E0311B" w:rsidRDefault="00E0311B" w:rsidP="000D7AAA">
      <w:pPr>
        <w:keepNext/>
        <w:rPr>
          <w:rFonts w:ascii="Sakkal Majalla" w:hAnsi="Sakkal Majalla"/>
          <w:b/>
          <w:bCs/>
          <w:sz w:val="34"/>
        </w:rPr>
      </w:pPr>
      <w:r w:rsidRPr="002A078C">
        <w:rPr>
          <w:rFonts w:ascii="Sakkal Majalla" w:hAnsi="Sakkal Majalla"/>
          <w:noProof/>
          <w:color w:val="002060"/>
          <w:sz w:val="34"/>
          <w:lang w:bidi="ar-SY"/>
        </w:rPr>
        <mc:AlternateContent>
          <mc:Choice Requires="wpg">
            <w:drawing>
              <wp:inline distT="0" distB="0" distL="0" distR="0" wp14:anchorId="198D6E0E" wp14:editId="241A28B8">
                <wp:extent cx="5731510" cy="895350"/>
                <wp:effectExtent l="0" t="0" r="21590" b="19050"/>
                <wp:docPr id="20161436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99275680"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99007188" name="مجموعة 39"/>
                        <wpg:cNvGrpSpPr/>
                        <wpg:grpSpPr>
                          <a:xfrm>
                            <a:off x="0" y="0"/>
                            <a:ext cx="5731510" cy="895350"/>
                            <a:chOff x="0" y="0"/>
                            <a:chExt cx="5878196" cy="918845"/>
                          </a:xfrm>
                        </wpg:grpSpPr>
                        <wpg:grpSp>
                          <wpg:cNvPr id="1500897761" name="مجموعة 40"/>
                          <wpg:cNvGrpSpPr/>
                          <wpg:grpSpPr>
                            <a:xfrm>
                              <a:off x="0" y="0"/>
                              <a:ext cx="5878196" cy="918845"/>
                              <a:chOff x="0" y="0"/>
                              <a:chExt cx="6240348" cy="919070"/>
                            </a:xfrm>
                          </wpg:grpSpPr>
                          <wpg:grpSp>
                            <wpg:cNvPr id="123318254" name="مجموعة 41"/>
                            <wpg:cNvGrpSpPr/>
                            <wpg:grpSpPr>
                              <a:xfrm>
                                <a:off x="0" y="169208"/>
                                <a:ext cx="5433072" cy="580613"/>
                                <a:chOff x="0" y="169208"/>
                                <a:chExt cx="5433072" cy="580613"/>
                              </a:xfrm>
                            </wpg:grpSpPr>
                            <wps:wsp>
                              <wps:cNvPr id="2117562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500067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536672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16193579" name="مربع نص 41"/>
                          <wps:cNvSpPr txBox="1"/>
                          <wps:spPr>
                            <a:xfrm>
                              <a:off x="204484" y="257055"/>
                              <a:ext cx="4616071" cy="387740"/>
                            </a:xfrm>
                            <a:prstGeom prst="rect">
                              <a:avLst/>
                            </a:prstGeom>
                            <a:noFill/>
                          </wps:spPr>
                          <wps:txbx>
                            <w:txbxContent>
                              <w:p w14:paraId="1F9119CC" w14:textId="1DE4BB41" w:rsidR="00E0311B" w:rsidRDefault="00E0311B" w:rsidP="00E0311B">
                                <w:pPr>
                                  <w:rPr>
                                    <w:rFonts w:eastAsia="Calibri" w:hAnsi="Adobe Arabic" w:cs="Adobe Arabic"/>
                                    <w:b/>
                                    <w:bCs/>
                                    <w:color w:val="FFFFFF"/>
                                    <w:kern w:val="24"/>
                                    <w:sz w:val="36"/>
                                    <w:szCs w:val="36"/>
                                    <w:lang w:bidi="ar-EG"/>
                                  </w:rPr>
                                </w:pPr>
                                <w:r w:rsidRPr="00E0311B">
                                  <w:rPr>
                                    <w:rFonts w:eastAsia="Calibri" w:hAnsi="Adobe Arabic" w:cs="Adobe Arabic"/>
                                    <w:b/>
                                    <w:bCs/>
                                    <w:color w:val="FFFFFF"/>
                                    <w:kern w:val="24"/>
                                    <w:sz w:val="36"/>
                                    <w:szCs w:val="36"/>
                                    <w:rtl/>
                                    <w:lang w:bidi="ar-EG"/>
                                  </w:rPr>
                                  <w:t>بناء تقارير ذكية تعتمد على الذكاء الاصطناعي</w:t>
                                </w:r>
                              </w:p>
                            </w:txbxContent>
                          </wps:txbx>
                          <wps:bodyPr wrap="square" rtlCol="1">
                            <a:spAutoFit/>
                          </wps:bodyPr>
                        </wps:wsp>
                      </wpg:grpSp>
                    </wpg:wgp>
                  </a:graphicData>
                </a:graphic>
              </wp:inline>
            </w:drawing>
          </mc:Choice>
          <mc:Fallback>
            <w:pict>
              <v:group w14:anchorId="198D6E0E" id="_x0000_s17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">
                <v:shape id="صورة 38" o:spid="_x0000_s18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">
                  <v:imagedata r:id="rId85" o:title=""/>
                </v:shape>
                <v:group id="مجموعة 39" o:spid="_x0000_s18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">
                  <v:group id="مجموعة 40" o:spid="_x0000_s18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">
                    <v:group id="مجموعة 41" o:spid="_x0000_s18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">
                      <v:shape id="شكل حر 42" o:spid="_x0000_s18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" fillcolor="#168489" stroked="f" strokeweight="1pt">
                        <v:stroke joinstyle="miter"/>
                      </v:roundrect>
                    </v:group>
                    <v:oval id="شكل بيضاوي 44" o:spid="_x0000_s18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" filled="f" strokecolor="#a5a5a5 [2092]" strokeweight="1pt">
                      <v:stroke joinstyle="miter"/>
                    </v:oval>
                  </v:group>
                  <v:shape id="مربع نص 41" o:spid="_x0000_s18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" filled="f" stroked="f">
                    <v:textbox style="mso-fit-shape-to-text:t">
                      <w:txbxContent>
                        <w:p w14:paraId="1F9119CC" w14:textId="1DE4BB41" w:rsidR="00E0311B" w:rsidRDefault="00E0311B" w:rsidP="00E0311B">
                          <w:pPr>
                            <w:rPr>
                              <w:rFonts w:eastAsia="Calibri" w:hAnsi="Adobe Arabic" w:cs="Adobe Arabic"/>
                              <w:b/>
                              <w:bCs/>
                              <w:color w:val="FFFFFF"/>
                              <w:kern w:val="24"/>
                              <w:sz w:val="36"/>
                              <w:szCs w:val="36"/>
                              <w:lang w:bidi="ar-EG"/>
                            </w:rPr>
                          </w:pPr>
                          <w:r w:rsidRPr="00E0311B">
                            <w:rPr>
                              <w:rFonts w:eastAsia="Calibri" w:hAnsi="Adobe Arabic" w:cs="Adobe Arabic"/>
                              <w:b/>
                              <w:bCs/>
                              <w:color w:val="FFFFFF"/>
                              <w:kern w:val="24"/>
                              <w:sz w:val="36"/>
                              <w:szCs w:val="36"/>
                              <w:rtl/>
                              <w:lang w:bidi="ar-EG"/>
                            </w:rPr>
                            <w:t>بناء تقارير ذكية تعتمد على الذكاء الاصطناعي</w:t>
                          </w:r>
                        </w:p>
                      </w:txbxContent>
                    </v:textbox>
                  </v:shape>
                </v:group>
                <w10:anchorlock/>
              </v:group>
            </w:pict>
          </mc:Fallback>
        </mc:AlternateContent>
      </w:r>
    </w:p>
    <w:p w14:paraId="48356840" w14:textId="77777777" w:rsidR="00E0311B" w:rsidRPr="00E0311B" w:rsidRDefault="00E0311B" w:rsidP="00E0311B">
      <w:pPr>
        <w:rPr>
          <w:rFonts w:ascii="Sakkal Majalla" w:hAnsi="Sakkal Majalla"/>
          <w:sz w:val="34"/>
        </w:rPr>
      </w:pPr>
      <w:r w:rsidRPr="00E0311B">
        <w:rPr>
          <w:rFonts w:ascii="Sakkal Majalla" w:hAnsi="Sakkal Majalla"/>
          <w:sz w:val="34"/>
          <w:rtl/>
        </w:rPr>
        <w:t>ميزات الذكاء الاصطناعي والتعلّم الآلي في</w:t>
      </w:r>
      <w:r w:rsidRPr="00E0311B">
        <w:rPr>
          <w:rFonts w:ascii="Sakkal Majalla" w:hAnsi="Sakkal Majalla"/>
          <w:sz w:val="34"/>
        </w:rPr>
        <w:t xml:space="preserve"> Tableau:</w:t>
      </w:r>
    </w:p>
    <w:p w14:paraId="43ED4288" w14:textId="77777777" w:rsidR="00E0311B" w:rsidRPr="00E0311B" w:rsidRDefault="00E0311B" w:rsidP="00E0311B">
      <w:pPr>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تستثمر بشكل كبير في دمج الذكاء الاصطناعي لجعل التحليل أكثر ذكاءً وسهولة</w:t>
      </w:r>
      <w:r w:rsidRPr="00E0311B">
        <w:rPr>
          <w:rFonts w:ascii="Sakkal Majalla" w:hAnsi="Sakkal Majalla"/>
          <w:sz w:val="34"/>
        </w:rPr>
        <w:t>.</w:t>
      </w:r>
    </w:p>
    <w:p w14:paraId="001E28BD" w14:textId="50C64089" w:rsidR="00E0311B" w:rsidRPr="00780B25" w:rsidRDefault="00E0311B">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t>Ask Data</w:t>
      </w:r>
      <w:r w:rsidR="00780B25" w:rsidRPr="00780B25">
        <w:rPr>
          <w:rFonts w:ascii="Sakkal Majalla" w:hAnsi="Sakkal Majalla" w:cs="Sakkal Majalla" w:hint="cs"/>
          <w:b/>
          <w:bCs/>
          <w:color w:val="C00000"/>
          <w:sz w:val="34"/>
          <w:szCs w:val="34"/>
          <w:rtl/>
        </w:rPr>
        <w:t xml:space="preserve"> -</w:t>
      </w:r>
      <w:r w:rsidRPr="00780B25">
        <w:rPr>
          <w:rFonts w:ascii="Sakkal Majalla" w:hAnsi="Sakkal Majalla" w:cs="Sakkal Majalla"/>
          <w:b/>
          <w:bCs/>
          <w:color w:val="C00000"/>
          <w:sz w:val="34"/>
          <w:szCs w:val="34"/>
        </w:rPr>
        <w:t xml:space="preserve"> </w:t>
      </w:r>
      <w:r w:rsidRPr="00780B25">
        <w:rPr>
          <w:rFonts w:ascii="Sakkal Majalla" w:hAnsi="Sakkal Majalla" w:cs="Sakkal Majalla"/>
          <w:b/>
          <w:bCs/>
          <w:color w:val="C00000"/>
          <w:sz w:val="34"/>
          <w:szCs w:val="34"/>
          <w:rtl/>
        </w:rPr>
        <w:t>اسأل البيانات</w:t>
      </w:r>
      <w:r w:rsidRPr="00780B25">
        <w:rPr>
          <w:rFonts w:ascii="Sakkal Majalla" w:hAnsi="Sakkal Majalla" w:cs="Sakkal Majalla"/>
          <w:b/>
          <w:bCs/>
          <w:color w:val="C00000"/>
          <w:sz w:val="34"/>
          <w:szCs w:val="34"/>
        </w:rPr>
        <w:t>:</w:t>
      </w:r>
    </w:p>
    <w:p w14:paraId="200D7929" w14:textId="203AFB85" w:rsidR="00E0311B" w:rsidRPr="00780B25" w:rsidRDefault="00780B25" w:rsidP="00E0311B">
      <w:pPr>
        <w:rPr>
          <w:rFonts w:ascii="Sakkal Majalla" w:hAnsi="Sakkal Majalla"/>
          <w:color w:val="008080"/>
          <w:sz w:val="34"/>
        </w:rPr>
      </w:pPr>
      <w:r w:rsidRPr="003A5C66">
        <w:rPr>
          <w:rFonts w:ascii="Adobe Arabic" w:hAnsi="Adobe Arabic" w:cs="Adobe Arabic"/>
          <w:noProof/>
          <w:color w:val="1E3D6A"/>
          <w:sz w:val="34"/>
        </w:rPr>
        <mc:AlternateContent>
          <mc:Choice Requires="wpg">
            <w:drawing>
              <wp:anchor distT="0" distB="0" distL="114300" distR="114300" simplePos="0" relativeHeight="252909568" behindDoc="0" locked="0" layoutInCell="1" allowOverlap="1" wp14:anchorId="11CFE121" wp14:editId="6C7262CD">
                <wp:simplePos x="0" y="0"/>
                <wp:positionH relativeFrom="column">
                  <wp:posOffset>5143500</wp:posOffset>
                </wp:positionH>
                <wp:positionV relativeFrom="paragraph">
                  <wp:posOffset>-3175</wp:posOffset>
                </wp:positionV>
                <wp:extent cx="582930" cy="474345"/>
                <wp:effectExtent l="0" t="0" r="7620" b="20955"/>
                <wp:wrapSquare wrapText="bothSides"/>
                <wp:docPr id="660596409"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466815804"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3431995"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EDFC1C6" id="Group 29" o:spid="_x0000_s1026" style="position:absolute;margin-left:405pt;margin-top:-.25pt;width:45.9pt;height:37.35pt;z-index:25290956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" fillcolor="#168489" strokecolor="#168489" strokeweight="1pt">
                  <v:stroke joinstyle="miter"/>
                </v:roundrect>
                <w10:wrap type="square"/>
              </v:group>
            </w:pict>
          </mc:Fallback>
        </mc:AlternateContent>
      </w:r>
      <w:r w:rsidR="00E0311B" w:rsidRPr="00780B25">
        <w:rPr>
          <w:rFonts w:ascii="Sakkal Majalla" w:hAnsi="Sakkal Majalla"/>
          <w:b/>
          <w:bCs/>
          <w:color w:val="008080"/>
          <w:sz w:val="34"/>
          <w:rtl/>
        </w:rPr>
        <w:t>ما هي</w:t>
      </w:r>
      <w:r w:rsidR="00E0311B" w:rsidRPr="00780B25">
        <w:rPr>
          <w:rFonts w:ascii="Sakkal Majalla" w:hAnsi="Sakkal Majalla"/>
          <w:b/>
          <w:bCs/>
          <w:color w:val="008080"/>
          <w:sz w:val="34"/>
        </w:rPr>
        <w:t xml:space="preserve"> Ask Data</w:t>
      </w:r>
      <w:r w:rsidR="00E0311B" w:rsidRPr="00780B25">
        <w:rPr>
          <w:rFonts w:ascii="Sakkal Majalla" w:hAnsi="Sakkal Majalla"/>
          <w:b/>
          <w:bCs/>
          <w:color w:val="008080"/>
          <w:sz w:val="34"/>
          <w:rtl/>
        </w:rPr>
        <w:t>؟</w:t>
      </w:r>
    </w:p>
    <w:p w14:paraId="3FEDCA9A" w14:textId="77777777" w:rsidR="00E0311B" w:rsidRPr="00E0311B" w:rsidRDefault="00E0311B" w:rsidP="00E0311B">
      <w:pPr>
        <w:rPr>
          <w:rFonts w:ascii="Sakkal Majalla" w:hAnsi="Sakkal Majalla"/>
          <w:sz w:val="34"/>
        </w:rPr>
      </w:pPr>
      <w:r w:rsidRPr="00E0311B">
        <w:rPr>
          <w:rFonts w:ascii="Sakkal Majalla" w:hAnsi="Sakkal Majalla"/>
          <w:sz w:val="34"/>
        </w:rPr>
        <w:t xml:space="preserve">Ask Data </w:t>
      </w:r>
      <w:r w:rsidRPr="00E0311B">
        <w:rPr>
          <w:rFonts w:ascii="Sakkal Majalla" w:hAnsi="Sakkal Majalla"/>
          <w:sz w:val="34"/>
          <w:rtl/>
        </w:rPr>
        <w:t>هي ميزة ثورية في</w:t>
      </w:r>
      <w:r w:rsidRPr="00E0311B">
        <w:rPr>
          <w:rFonts w:ascii="Sakkal Majalla" w:hAnsi="Sakkal Majalla"/>
          <w:sz w:val="34"/>
        </w:rPr>
        <w:t xml:space="preserve"> Tableau </w:t>
      </w:r>
      <w:r w:rsidRPr="00E0311B">
        <w:rPr>
          <w:rFonts w:ascii="Sakkal Majalla" w:hAnsi="Sakkal Majalla"/>
          <w:sz w:val="34"/>
          <w:rtl/>
        </w:rPr>
        <w:t>تتيح للمستخدمين طرح أسئلة بلغة طبيعية (عربية أو إنجليزية) والحصول على تصوّرات بصرية فورية دون الحاجة لمعرفة كيفية بناء التقارير</w:t>
      </w:r>
      <w:r w:rsidRPr="00E0311B">
        <w:rPr>
          <w:rFonts w:ascii="Sakkal Majalla" w:hAnsi="Sakkal Majalla"/>
          <w:sz w:val="34"/>
        </w:rPr>
        <w:t>.</w:t>
      </w:r>
    </w:p>
    <w:p w14:paraId="20823A5B" w14:textId="7CA3DB4D" w:rsidR="00E0311B" w:rsidRDefault="00B31069" w:rsidP="00E0311B">
      <w:pPr>
        <w:rPr>
          <w:rFonts w:ascii="Sakkal Majalla" w:hAnsi="Sakkal Majalla"/>
          <w:b/>
          <w:bCs/>
          <w:color w:val="008080"/>
          <w:sz w:val="34"/>
        </w:rPr>
      </w:pPr>
      <w:r w:rsidRPr="00E42DAD">
        <w:rPr>
          <w:rFonts w:ascii="Adobe Arabic" w:hAnsi="Adobe Arabic" w:cs="Adobe Arabic"/>
          <w:noProof/>
          <w:color w:val="1E3D6A"/>
          <w:sz w:val="36"/>
          <w:szCs w:val="36"/>
        </w:rPr>
        <w:lastRenderedPageBreak/>
        <mc:AlternateContent>
          <mc:Choice Requires="wpg">
            <w:drawing>
              <wp:anchor distT="0" distB="0" distL="114300" distR="114300" simplePos="0" relativeHeight="252924928" behindDoc="0" locked="0" layoutInCell="1" allowOverlap="1" wp14:anchorId="352124DD" wp14:editId="4A832473">
                <wp:simplePos x="0" y="0"/>
                <wp:positionH relativeFrom="column">
                  <wp:posOffset>5234940</wp:posOffset>
                </wp:positionH>
                <wp:positionV relativeFrom="paragraph">
                  <wp:posOffset>635</wp:posOffset>
                </wp:positionV>
                <wp:extent cx="497840" cy="409575"/>
                <wp:effectExtent l="0" t="0" r="0" b="9525"/>
                <wp:wrapSquare wrapText="bothSides"/>
                <wp:docPr id="1721958203"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624924618"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46662552"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F31BB9D" id="Group 17" o:spid="_x0000_s1026" style="position:absolute;margin-left:412.2pt;margin-top:.05pt;width:39.2pt;height:32.25pt;z-index:252924928"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">
                  <v:imagedata r:id="rId17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" fillcolor="#168489" strokecolor="#168489" strokeweight="1pt">
                  <v:stroke joinstyle="miter"/>
                </v:roundrect>
                <w10:wrap type="square"/>
              </v:group>
            </w:pict>
          </mc:Fallback>
        </mc:AlternateContent>
      </w:r>
      <w:r w:rsidR="00026522">
        <w:rPr>
          <w:noProof/>
        </w:rPr>
        <w:drawing>
          <wp:anchor distT="0" distB="0" distL="114300" distR="114300" simplePos="0" relativeHeight="252910592" behindDoc="0" locked="0" layoutInCell="1" allowOverlap="1" wp14:anchorId="3E4F3FA0" wp14:editId="477136BF">
            <wp:simplePos x="0" y="0"/>
            <wp:positionH relativeFrom="column">
              <wp:posOffset>176521</wp:posOffset>
            </wp:positionH>
            <wp:positionV relativeFrom="paragraph">
              <wp:posOffset>335915</wp:posOffset>
            </wp:positionV>
            <wp:extent cx="1219200" cy="1219200"/>
            <wp:effectExtent l="0" t="0" r="0" b="0"/>
            <wp:wrapSquare wrapText="bothSides"/>
            <wp:docPr id="1213562127" name="صورة 367" descr="Proble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Problem "/>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anchor>
        </w:drawing>
      </w:r>
      <w:r w:rsidR="00E0311B" w:rsidRPr="00780B25">
        <w:rPr>
          <w:rFonts w:ascii="Sakkal Majalla" w:hAnsi="Sakkal Majalla"/>
          <w:b/>
          <w:bCs/>
          <w:color w:val="008080"/>
          <w:sz w:val="34"/>
          <w:rtl/>
        </w:rPr>
        <w:t>كيف تعمل؟</w:t>
      </w:r>
    </w:p>
    <w:p w14:paraId="051A858F" w14:textId="77777777" w:rsidR="00B31069" w:rsidRPr="00780B25" w:rsidRDefault="00B31069" w:rsidP="00E0311B">
      <w:pPr>
        <w:rPr>
          <w:rFonts w:ascii="Sakkal Majalla" w:hAnsi="Sakkal Majalla"/>
          <w:color w:val="008080"/>
          <w:sz w:val="34"/>
        </w:rPr>
      </w:pPr>
    </w:p>
    <w:p w14:paraId="3F0588AE" w14:textId="3F4FC34F"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t>تستخدم معالجة اللغة الطبيعية</w:t>
      </w:r>
      <w:r w:rsidRPr="00E0311B">
        <w:rPr>
          <w:rFonts w:ascii="Sakkal Majalla" w:hAnsi="Sakkal Majalla"/>
          <w:sz w:val="34"/>
        </w:rPr>
        <w:t xml:space="preserve"> (NLP) </w:t>
      </w:r>
      <w:r w:rsidRPr="00E0311B">
        <w:rPr>
          <w:rFonts w:ascii="Sakkal Majalla" w:hAnsi="Sakkal Majalla"/>
          <w:sz w:val="34"/>
          <w:rtl/>
        </w:rPr>
        <w:t>لفهم الأسئلة</w:t>
      </w:r>
      <w:r w:rsidRPr="00E0311B">
        <w:rPr>
          <w:rFonts w:ascii="Sakkal Majalla" w:hAnsi="Sakkal Majalla"/>
          <w:sz w:val="34"/>
        </w:rPr>
        <w:t>.</w:t>
      </w:r>
    </w:p>
    <w:p w14:paraId="525949F6" w14:textId="31FFDC04"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t>تترجم السؤال إلى استعلام على البيانات</w:t>
      </w:r>
      <w:r w:rsidRPr="00E0311B">
        <w:rPr>
          <w:rFonts w:ascii="Sakkal Majalla" w:hAnsi="Sakkal Majalla"/>
          <w:sz w:val="34"/>
        </w:rPr>
        <w:t>.</w:t>
      </w:r>
      <w:r w:rsidR="00026522" w:rsidRPr="00026522">
        <w:t xml:space="preserve"> </w:t>
      </w:r>
    </w:p>
    <w:p w14:paraId="46773889" w14:textId="77777777"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t>تُنشئ تلقائياً التصوّر الأنسب للإجابة</w:t>
      </w:r>
      <w:r w:rsidRPr="00E0311B">
        <w:rPr>
          <w:rFonts w:ascii="Sakkal Majalla" w:hAnsi="Sakkal Majalla"/>
          <w:sz w:val="34"/>
        </w:rPr>
        <w:t>.</w:t>
      </w:r>
    </w:p>
    <w:p w14:paraId="66C0B543" w14:textId="77777777" w:rsidR="00E0311B" w:rsidRPr="00E0311B" w:rsidRDefault="00E0311B">
      <w:pPr>
        <w:numPr>
          <w:ilvl w:val="0"/>
          <w:numId w:val="92"/>
        </w:numPr>
        <w:spacing w:after="160" w:line="259" w:lineRule="auto"/>
        <w:jc w:val="left"/>
        <w:rPr>
          <w:rFonts w:ascii="Sakkal Majalla" w:hAnsi="Sakkal Majalla"/>
          <w:sz w:val="34"/>
        </w:rPr>
      </w:pPr>
      <w:r w:rsidRPr="00E0311B">
        <w:rPr>
          <w:rFonts w:ascii="Sakkal Majalla" w:hAnsi="Sakkal Majalla"/>
          <w:sz w:val="34"/>
          <w:rtl/>
        </w:rPr>
        <w:t>تتعلّم من تفاعلات المستخدمين لتحسين فهمها</w:t>
      </w:r>
      <w:r w:rsidRPr="00E0311B">
        <w:rPr>
          <w:rFonts w:ascii="Sakkal Majalla" w:hAnsi="Sakkal Majalla"/>
          <w:sz w:val="34"/>
        </w:rPr>
        <w:t>.</w:t>
      </w:r>
    </w:p>
    <w:p w14:paraId="09F6AED9" w14:textId="72517A03" w:rsidR="00E0311B" w:rsidRPr="00E0311B" w:rsidRDefault="00026522" w:rsidP="00E0311B">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911616" behindDoc="0" locked="0" layoutInCell="1" allowOverlap="1" wp14:anchorId="3AC2C6A4" wp14:editId="0C4CA6CA">
                <wp:simplePos x="0" y="0"/>
                <wp:positionH relativeFrom="column">
                  <wp:posOffset>5372100</wp:posOffset>
                </wp:positionH>
                <wp:positionV relativeFrom="paragraph">
                  <wp:posOffset>3175</wp:posOffset>
                </wp:positionV>
                <wp:extent cx="361315" cy="324485"/>
                <wp:effectExtent l="0" t="0" r="635" b="0"/>
                <wp:wrapSquare wrapText="bothSides"/>
                <wp:docPr id="493778171"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426073001"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368585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A893F83" id="Group 20" o:spid="_x0000_s1026" style="position:absolute;margin-left:423pt;margin-top:.25pt;width:28.45pt;height:25.55pt;z-index:2529116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" fillcolor="#168489" strokecolor="#168489" strokeweight="1pt">
                  <v:stroke joinstyle="miter"/>
                </v:roundrect>
                <w10:wrap type="square"/>
              </v:group>
            </w:pict>
          </mc:Fallback>
        </mc:AlternateContent>
      </w:r>
      <w:r w:rsidR="00E0311B" w:rsidRPr="00E0311B">
        <w:rPr>
          <w:rFonts w:ascii="Sakkal Majalla" w:hAnsi="Sakkal Majalla"/>
          <w:b/>
          <w:bCs/>
          <w:sz w:val="34"/>
          <w:rtl/>
        </w:rPr>
        <w:t>أمثلة على الأسئلة</w:t>
      </w:r>
      <w:r w:rsidR="00E0311B" w:rsidRPr="00E0311B">
        <w:rPr>
          <w:rFonts w:ascii="Sakkal Majalla" w:hAnsi="Sakkal Majalla"/>
          <w:b/>
          <w:bCs/>
          <w:sz w:val="34"/>
        </w:rPr>
        <w:t>:</w:t>
      </w:r>
    </w:p>
    <w:p w14:paraId="579E76B3" w14:textId="77777777" w:rsidR="00E0311B" w:rsidRPr="00E0311B" w:rsidRDefault="00E0311B">
      <w:pPr>
        <w:numPr>
          <w:ilvl w:val="0"/>
          <w:numId w:val="93"/>
        </w:numPr>
        <w:spacing w:after="160" w:line="259" w:lineRule="auto"/>
        <w:jc w:val="left"/>
        <w:rPr>
          <w:rFonts w:ascii="Sakkal Majalla" w:hAnsi="Sakkal Majalla"/>
          <w:sz w:val="34"/>
        </w:rPr>
      </w:pPr>
      <w:r w:rsidRPr="00E0311B">
        <w:rPr>
          <w:rFonts w:ascii="Sakkal Majalla" w:hAnsi="Sakkal Majalla"/>
          <w:sz w:val="34"/>
        </w:rPr>
        <w:t>"</w:t>
      </w:r>
      <w:r w:rsidRPr="00E0311B">
        <w:rPr>
          <w:rFonts w:ascii="Sakkal Majalla" w:hAnsi="Sakkal Majalla"/>
          <w:sz w:val="34"/>
          <w:rtl/>
        </w:rPr>
        <w:t>ما هي المبيعات حسب المنطقة؟</w:t>
      </w:r>
      <w:r w:rsidRPr="00E0311B">
        <w:rPr>
          <w:rFonts w:ascii="Sakkal Majalla" w:hAnsi="Sakkal Majalla"/>
          <w:sz w:val="34"/>
        </w:rPr>
        <w:t>"</w:t>
      </w:r>
    </w:p>
    <w:p w14:paraId="753C8FE2" w14:textId="5F538D46" w:rsidR="00E0311B" w:rsidRPr="00E0311B" w:rsidRDefault="000D7AAA">
      <w:pPr>
        <w:numPr>
          <w:ilvl w:val="0"/>
          <w:numId w:val="93"/>
        </w:numPr>
        <w:spacing w:after="160" w:line="259" w:lineRule="auto"/>
        <w:jc w:val="left"/>
        <w:rPr>
          <w:rFonts w:ascii="Sakkal Majalla" w:hAnsi="Sakkal Majalla"/>
          <w:sz w:val="34"/>
        </w:rPr>
      </w:pPr>
      <w:r w:rsidRPr="00E0311B">
        <w:rPr>
          <w:noProof/>
          <w:sz w:val="34"/>
        </w:rPr>
        <w:drawing>
          <wp:anchor distT="0" distB="0" distL="114300" distR="114300" simplePos="0" relativeHeight="252930048" behindDoc="0" locked="0" layoutInCell="1" allowOverlap="1" wp14:anchorId="203763B8" wp14:editId="43063588">
            <wp:simplePos x="0" y="0"/>
            <wp:positionH relativeFrom="column">
              <wp:posOffset>-177800</wp:posOffset>
            </wp:positionH>
            <wp:positionV relativeFrom="paragraph">
              <wp:posOffset>444500</wp:posOffset>
            </wp:positionV>
            <wp:extent cx="2851150" cy="2851150"/>
            <wp:effectExtent l="0" t="0" r="0" b="0"/>
            <wp:wrapSquare wrapText="bothSides"/>
            <wp:docPr id="22904666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851150" cy="285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311B" w:rsidRPr="00E0311B">
        <w:rPr>
          <w:rFonts w:ascii="Sakkal Majalla" w:hAnsi="Sakkal Majalla"/>
          <w:sz w:val="34"/>
        </w:rPr>
        <w:t>"</w:t>
      </w:r>
      <w:r w:rsidR="00E0311B" w:rsidRPr="00E0311B">
        <w:rPr>
          <w:rFonts w:ascii="Sakkal Majalla" w:hAnsi="Sakkal Majalla"/>
          <w:sz w:val="34"/>
          <w:rtl/>
        </w:rPr>
        <w:t>أعلى 5 منتجات من حيث الربح</w:t>
      </w:r>
      <w:r w:rsidR="00E0311B" w:rsidRPr="00E0311B">
        <w:rPr>
          <w:rFonts w:ascii="Sakkal Majalla" w:hAnsi="Sakkal Majalla"/>
          <w:sz w:val="34"/>
        </w:rPr>
        <w:t>"</w:t>
      </w:r>
    </w:p>
    <w:p w14:paraId="2F68CFA8" w14:textId="700A89C0" w:rsidR="00E0311B" w:rsidRPr="00E0311B" w:rsidRDefault="00E0311B">
      <w:pPr>
        <w:numPr>
          <w:ilvl w:val="0"/>
          <w:numId w:val="93"/>
        </w:numPr>
        <w:spacing w:after="160" w:line="259" w:lineRule="auto"/>
        <w:jc w:val="left"/>
        <w:rPr>
          <w:rFonts w:ascii="Sakkal Majalla" w:hAnsi="Sakkal Majalla"/>
          <w:sz w:val="34"/>
        </w:rPr>
      </w:pPr>
      <w:r w:rsidRPr="00E0311B">
        <w:rPr>
          <w:rFonts w:ascii="Sakkal Majalla" w:hAnsi="Sakkal Majalla"/>
          <w:sz w:val="34"/>
        </w:rPr>
        <w:t>"</w:t>
      </w:r>
      <w:r w:rsidRPr="00E0311B">
        <w:rPr>
          <w:rFonts w:ascii="Sakkal Majalla" w:hAnsi="Sakkal Majalla"/>
          <w:sz w:val="34"/>
          <w:rtl/>
        </w:rPr>
        <w:t>اتجاه المبيعات خلال آخر 12 شهر</w:t>
      </w:r>
      <w:r w:rsidRPr="00E0311B">
        <w:rPr>
          <w:rFonts w:ascii="Sakkal Majalla" w:hAnsi="Sakkal Majalla"/>
          <w:sz w:val="34"/>
        </w:rPr>
        <w:t>"</w:t>
      </w:r>
    </w:p>
    <w:p w14:paraId="62F331ED" w14:textId="3BA63682" w:rsidR="00E0311B" w:rsidRPr="00E0311B" w:rsidRDefault="00E0311B">
      <w:pPr>
        <w:numPr>
          <w:ilvl w:val="0"/>
          <w:numId w:val="93"/>
        </w:numPr>
        <w:spacing w:after="160" w:line="259" w:lineRule="auto"/>
        <w:jc w:val="left"/>
        <w:rPr>
          <w:rFonts w:ascii="Sakkal Majalla" w:hAnsi="Sakkal Majalla"/>
          <w:sz w:val="34"/>
        </w:rPr>
      </w:pPr>
      <w:r w:rsidRPr="00E0311B">
        <w:rPr>
          <w:rFonts w:ascii="Sakkal Majalla" w:hAnsi="Sakkal Majalla"/>
          <w:sz w:val="34"/>
        </w:rPr>
        <w:t>"</w:t>
      </w:r>
      <w:r w:rsidRPr="00E0311B">
        <w:rPr>
          <w:rFonts w:ascii="Sakkal Majalla" w:hAnsi="Sakkal Majalla"/>
          <w:sz w:val="34"/>
          <w:rtl/>
        </w:rPr>
        <w:t>قارن المبيعات بين 2023 و2024</w:t>
      </w:r>
      <w:r w:rsidRPr="00E0311B">
        <w:rPr>
          <w:rFonts w:ascii="Sakkal Majalla" w:hAnsi="Sakkal Majalla"/>
          <w:sz w:val="34"/>
        </w:rPr>
        <w:t>"</w:t>
      </w:r>
    </w:p>
    <w:p w14:paraId="17A637BE" w14:textId="406AFA2E" w:rsidR="00026522" w:rsidRPr="00026522" w:rsidRDefault="00E0311B" w:rsidP="00026522">
      <w:pPr>
        <w:rPr>
          <w:rFonts w:ascii="Sakkal Majalla" w:hAnsi="Sakkal Majalla"/>
          <w:b/>
          <w:bCs/>
          <w:color w:val="008080"/>
          <w:sz w:val="34"/>
        </w:rPr>
      </w:pPr>
      <w:r w:rsidRPr="00026522">
        <w:rPr>
          <w:rFonts w:ascii="Sakkal Majalla" w:hAnsi="Sakkal Majalla"/>
          <w:b/>
          <w:bCs/>
          <w:color w:val="008080"/>
          <w:sz w:val="34"/>
          <w:rtl/>
        </w:rPr>
        <w:t>مزايا</w:t>
      </w:r>
      <w:r w:rsidRPr="00026522">
        <w:rPr>
          <w:rFonts w:ascii="Sakkal Majalla" w:hAnsi="Sakkal Majalla"/>
          <w:b/>
          <w:bCs/>
          <w:color w:val="008080"/>
          <w:sz w:val="34"/>
        </w:rPr>
        <w:t xml:space="preserve"> Ask Data</w:t>
      </w:r>
      <w:r w:rsidR="00026522" w:rsidRPr="00026522">
        <w:rPr>
          <w:rFonts w:ascii="Sakkal Majalla" w:hAnsi="Sakkal Majalla" w:hint="cs"/>
          <w:b/>
          <w:bCs/>
          <w:color w:val="008080"/>
          <w:sz w:val="34"/>
          <w:rtl/>
        </w:rPr>
        <w:t>:</w:t>
      </w:r>
    </w:p>
    <w:p w14:paraId="77BFC78D" w14:textId="451B4850"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تمكين المستخدمين غير التقنيين من الوصول للرؤى بسرعة</w:t>
      </w:r>
      <w:r w:rsidRPr="00E0311B">
        <w:rPr>
          <w:rFonts w:ascii="Sakkal Majalla" w:hAnsi="Sakkal Majalla"/>
          <w:sz w:val="34"/>
        </w:rPr>
        <w:t>.</w:t>
      </w:r>
    </w:p>
    <w:p w14:paraId="13575F77" w14:textId="4BE84C8A"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توفير الوقت في بناء التصوّرات البسيطة</w:t>
      </w:r>
      <w:r w:rsidRPr="00E0311B">
        <w:rPr>
          <w:rFonts w:ascii="Sakkal Majalla" w:hAnsi="Sakkal Majalla"/>
          <w:sz w:val="34"/>
        </w:rPr>
        <w:t>.</w:t>
      </w:r>
    </w:p>
    <w:p w14:paraId="19F619CC" w14:textId="6612AF9C"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تشجيع الاستكشاف والفضول تجاه البيانات</w:t>
      </w:r>
      <w:r w:rsidRPr="00E0311B">
        <w:rPr>
          <w:rFonts w:ascii="Sakkal Majalla" w:hAnsi="Sakkal Majalla"/>
          <w:sz w:val="34"/>
        </w:rPr>
        <w:t>.</w:t>
      </w:r>
    </w:p>
    <w:p w14:paraId="1148581E" w14:textId="6FCBCD6F" w:rsidR="00E0311B" w:rsidRPr="00E0311B" w:rsidRDefault="00E0311B">
      <w:pPr>
        <w:numPr>
          <w:ilvl w:val="0"/>
          <w:numId w:val="94"/>
        </w:numPr>
        <w:spacing w:after="160" w:line="259" w:lineRule="auto"/>
        <w:jc w:val="left"/>
        <w:rPr>
          <w:rFonts w:ascii="Sakkal Majalla" w:hAnsi="Sakkal Majalla"/>
          <w:sz w:val="34"/>
        </w:rPr>
      </w:pPr>
      <w:r w:rsidRPr="00E0311B">
        <w:rPr>
          <w:rFonts w:ascii="Sakkal Majalla" w:hAnsi="Sakkal Majalla"/>
          <w:sz w:val="34"/>
          <w:rtl/>
        </w:rPr>
        <w:t>دعم اللغات المتعدّدة بما فيها العربية</w:t>
      </w:r>
      <w:r w:rsidRPr="00E0311B">
        <w:rPr>
          <w:rFonts w:ascii="Sakkal Majalla" w:hAnsi="Sakkal Majalla"/>
          <w:sz w:val="34"/>
        </w:rPr>
        <w:t>.</w:t>
      </w:r>
    </w:p>
    <w:p w14:paraId="1F69226F" w14:textId="0204ECC2" w:rsidR="00E0311B" w:rsidRPr="00E0311B" w:rsidRDefault="00E0311B" w:rsidP="00E0311B">
      <w:pPr>
        <w:rPr>
          <w:rFonts w:ascii="Sakkal Majalla" w:hAnsi="Sakkal Majalla"/>
          <w:sz w:val="34"/>
          <w:rtl/>
        </w:rPr>
      </w:pPr>
    </w:p>
    <w:p w14:paraId="1F5AC442" w14:textId="77777777" w:rsidR="00E0311B" w:rsidRPr="00E0311B" w:rsidRDefault="00E0311B" w:rsidP="00E0311B">
      <w:pPr>
        <w:rPr>
          <w:rFonts w:ascii="Sakkal Majalla" w:hAnsi="Sakkal Majalla"/>
          <w:sz w:val="34"/>
          <w:rtl/>
        </w:rPr>
      </w:pPr>
    </w:p>
    <w:p w14:paraId="7827D9D6" w14:textId="355D4DD6" w:rsidR="00E0311B" w:rsidRPr="00780B25" w:rsidRDefault="00E0311B">
      <w:pPr>
        <w:pStyle w:val="a5"/>
        <w:keepNext/>
        <w:pageBreakBefore/>
        <w:numPr>
          <w:ilvl w:val="0"/>
          <w:numId w:val="105"/>
        </w:numPr>
        <w:ind w:left="446"/>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lastRenderedPageBreak/>
        <w:t>Explain Data</w:t>
      </w:r>
      <w:r w:rsidR="00780B25">
        <w:rPr>
          <w:rFonts w:ascii="Sakkal Majalla" w:hAnsi="Sakkal Majalla" w:cs="Sakkal Majalla" w:hint="cs"/>
          <w:b/>
          <w:bCs/>
          <w:color w:val="C00000"/>
          <w:sz w:val="34"/>
          <w:szCs w:val="34"/>
          <w:rtl/>
        </w:rPr>
        <w:t xml:space="preserve"> -</w:t>
      </w:r>
      <w:r w:rsidRPr="00780B25">
        <w:rPr>
          <w:rFonts w:ascii="Sakkal Majalla" w:hAnsi="Sakkal Majalla" w:cs="Sakkal Majalla"/>
          <w:b/>
          <w:bCs/>
          <w:color w:val="C00000"/>
          <w:sz w:val="34"/>
          <w:szCs w:val="34"/>
        </w:rPr>
        <w:t xml:space="preserve"> </w:t>
      </w:r>
      <w:r w:rsidRPr="00780B25">
        <w:rPr>
          <w:rFonts w:ascii="Sakkal Majalla" w:hAnsi="Sakkal Majalla" w:cs="Sakkal Majalla"/>
          <w:b/>
          <w:bCs/>
          <w:color w:val="C00000"/>
          <w:sz w:val="34"/>
          <w:szCs w:val="34"/>
          <w:rtl/>
        </w:rPr>
        <w:t>اشرح البيانات</w:t>
      </w:r>
      <w:r w:rsidRPr="00780B25">
        <w:rPr>
          <w:rFonts w:ascii="Sakkal Majalla" w:hAnsi="Sakkal Majalla" w:cs="Sakkal Majalla"/>
          <w:b/>
          <w:bCs/>
          <w:color w:val="C00000"/>
          <w:sz w:val="34"/>
          <w:szCs w:val="34"/>
        </w:rPr>
        <w:t>:</w:t>
      </w:r>
    </w:p>
    <w:p w14:paraId="2BDCD9FC" w14:textId="58D9EC8E" w:rsidR="00E0311B" w:rsidRPr="00026522" w:rsidRDefault="00026522" w:rsidP="00E0311B">
      <w:pPr>
        <w:rPr>
          <w:rFonts w:ascii="Sakkal Majalla" w:hAnsi="Sakkal Majalla"/>
          <w:color w:val="008080"/>
          <w:sz w:val="34"/>
        </w:rPr>
      </w:pPr>
      <w:r w:rsidRPr="003A5C66">
        <w:rPr>
          <w:rFonts w:ascii="Adobe Arabic" w:hAnsi="Adobe Arabic" w:cs="Adobe Arabic"/>
          <w:noProof/>
          <w:color w:val="1E3D6A"/>
          <w:sz w:val="34"/>
        </w:rPr>
        <mc:AlternateContent>
          <mc:Choice Requires="wpg">
            <w:drawing>
              <wp:anchor distT="0" distB="0" distL="114300" distR="114300" simplePos="0" relativeHeight="252912640" behindDoc="0" locked="0" layoutInCell="1" allowOverlap="1" wp14:anchorId="3B54DBC7" wp14:editId="69441E64">
                <wp:simplePos x="0" y="0"/>
                <wp:positionH relativeFrom="column">
                  <wp:posOffset>5143500</wp:posOffset>
                </wp:positionH>
                <wp:positionV relativeFrom="paragraph">
                  <wp:posOffset>-635</wp:posOffset>
                </wp:positionV>
                <wp:extent cx="582930" cy="474345"/>
                <wp:effectExtent l="0" t="0" r="7620" b="20955"/>
                <wp:wrapSquare wrapText="bothSides"/>
                <wp:docPr id="1942558703"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686595789"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11149962"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5DEAF66" id="Group 29" o:spid="_x0000_s1026" style="position:absolute;margin-left:405pt;margin-top:-.05pt;width:45.9pt;height:37.35pt;z-index:252912640"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" fillcolor="#168489" strokecolor="#168489" strokeweight="1pt">
                  <v:stroke joinstyle="miter"/>
                </v:roundrect>
                <w10:wrap type="square"/>
              </v:group>
            </w:pict>
          </mc:Fallback>
        </mc:AlternateContent>
      </w:r>
      <w:r w:rsidR="00E0311B" w:rsidRPr="00026522">
        <w:rPr>
          <w:rFonts w:ascii="Sakkal Majalla" w:hAnsi="Sakkal Majalla"/>
          <w:b/>
          <w:bCs/>
          <w:color w:val="008080"/>
          <w:sz w:val="34"/>
          <w:rtl/>
        </w:rPr>
        <w:t>ما هي</w:t>
      </w:r>
      <w:r w:rsidR="00E0311B" w:rsidRPr="00026522">
        <w:rPr>
          <w:rFonts w:ascii="Sakkal Majalla" w:hAnsi="Sakkal Majalla"/>
          <w:b/>
          <w:bCs/>
          <w:color w:val="008080"/>
          <w:sz w:val="34"/>
        </w:rPr>
        <w:t xml:space="preserve"> Explain Data</w:t>
      </w:r>
      <w:r w:rsidR="00E0311B" w:rsidRPr="00026522">
        <w:rPr>
          <w:rFonts w:ascii="Sakkal Majalla" w:hAnsi="Sakkal Majalla"/>
          <w:b/>
          <w:bCs/>
          <w:color w:val="008080"/>
          <w:sz w:val="34"/>
          <w:rtl/>
        </w:rPr>
        <w:t>؟</w:t>
      </w:r>
    </w:p>
    <w:p w14:paraId="52A35A1C" w14:textId="77777777" w:rsidR="00E0311B" w:rsidRPr="00E0311B" w:rsidRDefault="00E0311B" w:rsidP="00E0311B">
      <w:pPr>
        <w:rPr>
          <w:rFonts w:ascii="Sakkal Majalla" w:hAnsi="Sakkal Majalla"/>
          <w:sz w:val="34"/>
        </w:rPr>
      </w:pPr>
      <w:r w:rsidRPr="00E0311B">
        <w:rPr>
          <w:rFonts w:ascii="Sakkal Majalla" w:hAnsi="Sakkal Majalla"/>
          <w:sz w:val="34"/>
          <w:rtl/>
        </w:rPr>
        <w:t>ميزة ذكاء اصطناعي تحلّل تلقائياً الأنماط والشذوذ في بياناتك وتقدّم تفسيرات محتملة</w:t>
      </w:r>
      <w:r w:rsidRPr="00E0311B">
        <w:rPr>
          <w:rFonts w:ascii="Sakkal Majalla" w:hAnsi="Sakkal Majalla"/>
          <w:sz w:val="34"/>
        </w:rPr>
        <w:t>.</w:t>
      </w:r>
    </w:p>
    <w:p w14:paraId="5FC4BB89" w14:textId="65826190" w:rsidR="00E0311B" w:rsidRDefault="00B31069" w:rsidP="00E0311B">
      <w:pPr>
        <w:rPr>
          <w:rFonts w:ascii="Sakkal Majalla" w:hAnsi="Sakkal Majalla"/>
          <w:b/>
          <w:bCs/>
          <w:sz w:val="34"/>
        </w:rPr>
      </w:pPr>
      <w:r w:rsidRPr="00E42DAD">
        <w:rPr>
          <w:rFonts w:ascii="Adobe Arabic" w:hAnsi="Adobe Arabic" w:cs="Adobe Arabic"/>
          <w:noProof/>
          <w:color w:val="1E3D6A"/>
          <w:sz w:val="36"/>
          <w:szCs w:val="36"/>
        </w:rPr>
        <mc:AlternateContent>
          <mc:Choice Requires="wpg">
            <w:drawing>
              <wp:anchor distT="0" distB="0" distL="114300" distR="114300" simplePos="0" relativeHeight="252925952" behindDoc="0" locked="0" layoutInCell="1" allowOverlap="1" wp14:anchorId="55E5CE5E" wp14:editId="049E5DDA">
                <wp:simplePos x="0" y="0"/>
                <wp:positionH relativeFrom="column">
                  <wp:posOffset>5234940</wp:posOffset>
                </wp:positionH>
                <wp:positionV relativeFrom="paragraph">
                  <wp:posOffset>3810</wp:posOffset>
                </wp:positionV>
                <wp:extent cx="497840" cy="409575"/>
                <wp:effectExtent l="0" t="0" r="0" b="9525"/>
                <wp:wrapSquare wrapText="bothSides"/>
                <wp:docPr id="1803408363" name="Group 17"/>
                <wp:cNvGraphicFramePr/>
                <a:graphic xmlns:a="http://schemas.openxmlformats.org/drawingml/2006/main">
                  <a:graphicData uri="http://schemas.microsoft.com/office/word/2010/wordprocessingGroup">
                    <wpg:wgp>
                      <wpg:cNvGrpSpPr/>
                      <wpg:grpSpPr>
                        <a:xfrm>
                          <a:off x="0" y="0"/>
                          <a:ext cx="497840" cy="409575"/>
                          <a:chOff x="0" y="0"/>
                          <a:chExt cx="1141398" cy="939018"/>
                        </a:xfrm>
                      </wpg:grpSpPr>
                      <pic:pic xmlns:pic="http://schemas.openxmlformats.org/drawingml/2006/picture">
                        <pic:nvPicPr>
                          <pic:cNvPr id="922303599" name="Picture 388507658" descr="Why "/>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2128665725"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792840F" id="Group 17" o:spid="_x0000_s1026" style="position:absolute;margin-left:412.2pt;margin-top:.3pt;width:39.2pt;height:32.25pt;z-index:252925952"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">
                  <v:imagedata r:id="rId17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" fillcolor="#168489" strokecolor="#168489" strokeweight="1pt">
                  <v:stroke joinstyle="miter"/>
                </v:roundrect>
                <w10:wrap type="square"/>
              </v:group>
            </w:pict>
          </mc:Fallback>
        </mc:AlternateContent>
      </w:r>
      <w:r w:rsidR="00026522">
        <w:rPr>
          <w:noProof/>
        </w:rPr>
        <w:drawing>
          <wp:anchor distT="0" distB="0" distL="114300" distR="114300" simplePos="0" relativeHeight="252913664" behindDoc="0" locked="0" layoutInCell="1" allowOverlap="1" wp14:anchorId="64D6024D" wp14:editId="60A4F9CB">
            <wp:simplePos x="0" y="0"/>
            <wp:positionH relativeFrom="column">
              <wp:posOffset>213360</wp:posOffset>
            </wp:positionH>
            <wp:positionV relativeFrom="paragraph">
              <wp:posOffset>270510</wp:posOffset>
            </wp:positionV>
            <wp:extent cx="1104900" cy="1104900"/>
            <wp:effectExtent l="0" t="0" r="0" b="0"/>
            <wp:wrapSquare wrapText="bothSides"/>
            <wp:docPr id="263410621" name="صورة 368" descr="Online ques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Online question "/>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311B" w:rsidRPr="00E0311B">
        <w:rPr>
          <w:rFonts w:ascii="Sakkal Majalla" w:hAnsi="Sakkal Majalla"/>
          <w:b/>
          <w:bCs/>
          <w:sz w:val="34"/>
          <w:rtl/>
        </w:rPr>
        <w:t>كيف تستخدمها؟</w:t>
      </w:r>
    </w:p>
    <w:p w14:paraId="3E6DF889" w14:textId="77777777" w:rsidR="00B31069" w:rsidRPr="00E0311B" w:rsidRDefault="00B31069" w:rsidP="00E0311B">
      <w:pPr>
        <w:rPr>
          <w:rFonts w:ascii="Sakkal Majalla" w:hAnsi="Sakkal Majalla"/>
          <w:sz w:val="34"/>
        </w:rPr>
      </w:pPr>
    </w:p>
    <w:p w14:paraId="195B6F08" w14:textId="4DF68385" w:rsidR="00E0311B" w:rsidRPr="00E0311B" w:rsidRDefault="00E0311B">
      <w:pPr>
        <w:numPr>
          <w:ilvl w:val="0"/>
          <w:numId w:val="95"/>
        </w:numPr>
        <w:spacing w:after="160" w:line="259" w:lineRule="auto"/>
        <w:jc w:val="left"/>
        <w:rPr>
          <w:rFonts w:ascii="Sakkal Majalla" w:hAnsi="Sakkal Majalla"/>
          <w:sz w:val="34"/>
        </w:rPr>
      </w:pPr>
      <w:r w:rsidRPr="00E0311B">
        <w:rPr>
          <w:rFonts w:ascii="Sakkal Majalla" w:hAnsi="Sakkal Majalla"/>
          <w:sz w:val="34"/>
          <w:rtl/>
        </w:rPr>
        <w:t>انقر بزرّ الماوس الأيمن على أيّ نقطة بيانات في التصوّر</w:t>
      </w:r>
      <w:r w:rsidRPr="00E0311B">
        <w:rPr>
          <w:rFonts w:ascii="Sakkal Majalla" w:hAnsi="Sakkal Majalla"/>
          <w:sz w:val="34"/>
        </w:rPr>
        <w:t>.</w:t>
      </w:r>
      <w:r w:rsidR="00026522" w:rsidRPr="00026522">
        <w:t xml:space="preserve"> </w:t>
      </w:r>
    </w:p>
    <w:p w14:paraId="63BF4DD6" w14:textId="77777777" w:rsidR="00E0311B" w:rsidRPr="00E0311B" w:rsidRDefault="00E0311B">
      <w:pPr>
        <w:numPr>
          <w:ilvl w:val="0"/>
          <w:numId w:val="95"/>
        </w:numPr>
        <w:spacing w:after="160" w:line="259" w:lineRule="auto"/>
        <w:jc w:val="left"/>
        <w:rPr>
          <w:rFonts w:ascii="Sakkal Majalla" w:hAnsi="Sakkal Majalla"/>
          <w:sz w:val="34"/>
        </w:rPr>
      </w:pPr>
      <w:r w:rsidRPr="00E0311B">
        <w:rPr>
          <w:rFonts w:ascii="Sakkal Majalla" w:hAnsi="Sakkal Majalla"/>
          <w:sz w:val="34"/>
          <w:rtl/>
        </w:rPr>
        <w:t>اختر</w:t>
      </w:r>
      <w:r w:rsidRPr="00E0311B">
        <w:rPr>
          <w:rFonts w:ascii="Sakkal Majalla" w:hAnsi="Sakkal Majalla"/>
          <w:sz w:val="34"/>
        </w:rPr>
        <w:t xml:space="preserve"> "Explain Data".</w:t>
      </w:r>
    </w:p>
    <w:p w14:paraId="3D19F2F8" w14:textId="77777777" w:rsidR="00E0311B" w:rsidRPr="00E0311B" w:rsidRDefault="00E0311B">
      <w:pPr>
        <w:numPr>
          <w:ilvl w:val="0"/>
          <w:numId w:val="95"/>
        </w:numPr>
        <w:spacing w:after="160" w:line="259" w:lineRule="auto"/>
        <w:jc w:val="left"/>
        <w:rPr>
          <w:rFonts w:ascii="Sakkal Majalla" w:hAnsi="Sakkal Majalla"/>
          <w:sz w:val="34"/>
        </w:rPr>
      </w:pPr>
      <w:r w:rsidRPr="00E0311B">
        <w:rPr>
          <w:rFonts w:ascii="Sakkal Majalla" w:hAnsi="Sakkal Majalla"/>
          <w:sz w:val="34"/>
          <w:rtl/>
        </w:rPr>
        <w:t>ستحصل على تحليل يتضمّن</w:t>
      </w:r>
      <w:r w:rsidRPr="00E0311B">
        <w:rPr>
          <w:rFonts w:ascii="Sakkal Majalla" w:hAnsi="Sakkal Majalla"/>
          <w:sz w:val="34"/>
        </w:rPr>
        <w:t xml:space="preserve">: </w:t>
      </w:r>
    </w:p>
    <w:p w14:paraId="278AE0F9"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القيم المتوقّعة مقابل القيم الفعلية</w:t>
      </w:r>
    </w:p>
    <w:p w14:paraId="15E571DF"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العوامل المحتملة التي تفسّر الفرق</w:t>
      </w:r>
    </w:p>
    <w:p w14:paraId="1E4E4172"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علاقات مخفية في البيانات</w:t>
      </w:r>
    </w:p>
    <w:p w14:paraId="3B316631" w14:textId="77777777" w:rsidR="00E0311B" w:rsidRPr="00E0311B" w:rsidRDefault="00E0311B">
      <w:pPr>
        <w:numPr>
          <w:ilvl w:val="1"/>
          <w:numId w:val="95"/>
        </w:numPr>
        <w:spacing w:after="160" w:line="259" w:lineRule="auto"/>
        <w:jc w:val="left"/>
        <w:rPr>
          <w:rFonts w:ascii="Sakkal Majalla" w:hAnsi="Sakkal Majalla"/>
          <w:sz w:val="34"/>
        </w:rPr>
      </w:pPr>
      <w:r w:rsidRPr="00E0311B">
        <w:rPr>
          <w:rFonts w:ascii="Sakkal Majalla" w:hAnsi="Sakkal Majalla"/>
          <w:sz w:val="34"/>
          <w:rtl/>
        </w:rPr>
        <w:t>توزيعات إحصائية</w:t>
      </w:r>
    </w:p>
    <w:p w14:paraId="712A2CFB" w14:textId="77777777" w:rsidR="00E0311B" w:rsidRPr="00E0311B" w:rsidRDefault="00E0311B" w:rsidP="00E0311B">
      <w:pPr>
        <w:jc w:val="center"/>
        <w:rPr>
          <w:rFonts w:ascii="Sakkal Majalla" w:hAnsi="Sakkal Majalla"/>
          <w:sz w:val="34"/>
          <w:rtl/>
        </w:rPr>
      </w:pPr>
      <w:r w:rsidRPr="00E0311B">
        <w:rPr>
          <w:rFonts w:ascii="Sakkal Majalla" w:hAnsi="Sakkal Majalla"/>
          <w:noProof/>
          <w:sz w:val="34"/>
        </w:rPr>
        <w:drawing>
          <wp:inline distT="0" distB="0" distL="0" distR="0" wp14:anchorId="040D9249" wp14:editId="17B1B9D6">
            <wp:extent cx="5105400" cy="3190876"/>
            <wp:effectExtent l="0" t="0" r="0" b="9525"/>
            <wp:docPr id="12841512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114072" cy="3196296"/>
                    </a:xfrm>
                    <a:prstGeom prst="rect">
                      <a:avLst/>
                    </a:prstGeom>
                    <a:noFill/>
                  </pic:spPr>
                </pic:pic>
              </a:graphicData>
            </a:graphic>
          </wp:inline>
        </w:drawing>
      </w:r>
    </w:p>
    <w:p w14:paraId="7A0C8873" w14:textId="45A9514A" w:rsidR="00E0311B" w:rsidRPr="00780B25" w:rsidRDefault="00E0311B">
      <w:pPr>
        <w:pStyle w:val="a5"/>
        <w:keepNext/>
        <w:pageBreakBefore/>
        <w:numPr>
          <w:ilvl w:val="0"/>
          <w:numId w:val="105"/>
        </w:numPr>
        <w:ind w:left="446"/>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lastRenderedPageBreak/>
        <w:t>Data Stories</w:t>
      </w:r>
      <w:r w:rsidR="00780B25">
        <w:rPr>
          <w:rFonts w:ascii="Sakkal Majalla" w:hAnsi="Sakkal Majalla" w:cs="Sakkal Majalla" w:hint="cs"/>
          <w:b/>
          <w:bCs/>
          <w:color w:val="C00000"/>
          <w:sz w:val="34"/>
          <w:szCs w:val="34"/>
          <w:rtl/>
        </w:rPr>
        <w:t xml:space="preserve"> -</w:t>
      </w:r>
      <w:r w:rsidRPr="00780B25">
        <w:rPr>
          <w:rFonts w:ascii="Sakkal Majalla" w:hAnsi="Sakkal Majalla" w:cs="Sakkal Majalla"/>
          <w:b/>
          <w:bCs/>
          <w:color w:val="C00000"/>
          <w:sz w:val="34"/>
          <w:szCs w:val="34"/>
        </w:rPr>
        <w:t xml:space="preserve"> </w:t>
      </w:r>
      <w:r w:rsidRPr="00780B25">
        <w:rPr>
          <w:rFonts w:ascii="Sakkal Majalla" w:hAnsi="Sakkal Majalla" w:cs="Sakkal Majalla"/>
          <w:b/>
          <w:bCs/>
          <w:color w:val="C00000"/>
          <w:sz w:val="34"/>
          <w:szCs w:val="34"/>
          <w:rtl/>
        </w:rPr>
        <w:t>قصص البيانات الآلية</w:t>
      </w:r>
      <w:r w:rsidRPr="00780B25">
        <w:rPr>
          <w:rFonts w:ascii="Sakkal Majalla" w:hAnsi="Sakkal Majalla" w:cs="Sakkal Majalla"/>
          <w:b/>
          <w:bCs/>
          <w:color w:val="C00000"/>
          <w:sz w:val="34"/>
          <w:szCs w:val="34"/>
        </w:rPr>
        <w:t>:</w:t>
      </w:r>
    </w:p>
    <w:p w14:paraId="4DDB99F0" w14:textId="77777777" w:rsidR="00E0311B" w:rsidRPr="00E0311B" w:rsidRDefault="00E0311B" w:rsidP="00E0311B">
      <w:pPr>
        <w:rPr>
          <w:rFonts w:ascii="Sakkal Majalla" w:hAnsi="Sakkal Majalla"/>
          <w:sz w:val="34"/>
        </w:rPr>
      </w:pPr>
      <w:r w:rsidRPr="00E0311B">
        <w:rPr>
          <w:rFonts w:ascii="Sakkal Majalla" w:hAnsi="Sakkal Majalla"/>
          <w:sz w:val="34"/>
          <w:rtl/>
        </w:rPr>
        <w:t>تُنشئ</w:t>
      </w:r>
      <w:r w:rsidRPr="00E0311B">
        <w:rPr>
          <w:rFonts w:ascii="Sakkal Majalla" w:hAnsi="Sakkal Majalla"/>
          <w:sz w:val="34"/>
        </w:rPr>
        <w:t xml:space="preserve"> Tableau </w:t>
      </w:r>
      <w:r w:rsidRPr="00E0311B">
        <w:rPr>
          <w:rFonts w:ascii="Sakkal Majalla" w:hAnsi="Sakkal Majalla"/>
          <w:sz w:val="34"/>
          <w:rtl/>
        </w:rPr>
        <w:t>تلقائياً سرداً نصّياً يصف النقاط الرئيسية في بياناتك</w:t>
      </w:r>
      <w:r w:rsidRPr="00E0311B">
        <w:rPr>
          <w:rFonts w:ascii="Sakkal Majalla" w:hAnsi="Sakkal Majalla"/>
          <w:sz w:val="34"/>
        </w:rPr>
        <w:t>:</w:t>
      </w:r>
    </w:p>
    <w:p w14:paraId="7CAD7742"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الاتجاهات الرئيسية</w:t>
      </w:r>
    </w:p>
    <w:p w14:paraId="25C50E79"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القيم القصوى والدنيا</w:t>
      </w:r>
    </w:p>
    <w:p w14:paraId="13C8F63A"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معدّلات النمو</w:t>
      </w:r>
    </w:p>
    <w:p w14:paraId="1F9AC060" w14:textId="77777777" w:rsidR="00E0311B" w:rsidRPr="00E0311B" w:rsidRDefault="00E0311B">
      <w:pPr>
        <w:numPr>
          <w:ilvl w:val="0"/>
          <w:numId w:val="96"/>
        </w:numPr>
        <w:spacing w:after="160" w:line="259" w:lineRule="auto"/>
        <w:jc w:val="left"/>
        <w:rPr>
          <w:rFonts w:ascii="Sakkal Majalla" w:hAnsi="Sakkal Majalla"/>
          <w:sz w:val="34"/>
        </w:rPr>
      </w:pPr>
      <w:r w:rsidRPr="00E0311B">
        <w:rPr>
          <w:rFonts w:ascii="Sakkal Majalla" w:hAnsi="Sakkal Majalla"/>
          <w:sz w:val="34"/>
          <w:rtl/>
        </w:rPr>
        <w:t>المقارنات الزمنية</w:t>
      </w:r>
    </w:p>
    <w:p w14:paraId="0ED2EA49" w14:textId="77777777" w:rsidR="00E0311B" w:rsidRPr="00E0311B" w:rsidRDefault="00E0311B" w:rsidP="00E0311B">
      <w:pPr>
        <w:rPr>
          <w:rFonts w:ascii="Sakkal Majalla" w:hAnsi="Sakkal Majalla"/>
          <w:sz w:val="34"/>
        </w:rPr>
      </w:pPr>
      <w:r w:rsidRPr="00E0311B">
        <w:rPr>
          <w:rFonts w:ascii="Sakkal Majalla" w:hAnsi="Sakkal Majalla"/>
          <w:sz w:val="34"/>
          <w:rtl/>
        </w:rPr>
        <w:t>يمكن تضمين هذه القصص في لوحات المعلومات لتوفير سياق للقرّاء</w:t>
      </w:r>
      <w:r w:rsidRPr="00E0311B">
        <w:rPr>
          <w:rFonts w:ascii="Sakkal Majalla" w:hAnsi="Sakkal Majalla"/>
          <w:sz w:val="34"/>
        </w:rPr>
        <w:t>.</w:t>
      </w:r>
    </w:p>
    <w:p w14:paraId="4C72A9F7" w14:textId="5E6492B9" w:rsidR="00E0311B" w:rsidRPr="00780B25" w:rsidRDefault="00E0311B">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tl/>
        </w:rPr>
        <w:t>التنبّؤ الذكي</w:t>
      </w:r>
      <w:r w:rsidRPr="00780B25">
        <w:rPr>
          <w:rFonts w:ascii="Sakkal Majalla" w:hAnsi="Sakkal Majalla" w:cs="Sakkal Majalla"/>
          <w:b/>
          <w:bCs/>
          <w:color w:val="C00000"/>
          <w:sz w:val="34"/>
          <w:szCs w:val="34"/>
        </w:rPr>
        <w:t xml:space="preserve"> (Forecasting)</w:t>
      </w:r>
      <w:r w:rsidR="009D1C0A">
        <w:rPr>
          <w:rFonts w:ascii="Sakkal Majalla" w:hAnsi="Sakkal Majalla" w:cs="Sakkal Majalla" w:hint="cs"/>
          <w:b/>
          <w:bCs/>
          <w:color w:val="C00000"/>
          <w:sz w:val="34"/>
          <w:szCs w:val="34"/>
          <w:rtl/>
        </w:rPr>
        <w:t>:</w:t>
      </w:r>
    </w:p>
    <w:p w14:paraId="65EF5274" w14:textId="77777777" w:rsidR="00E0311B" w:rsidRPr="00E0311B" w:rsidRDefault="00E0311B" w:rsidP="00E0311B">
      <w:pPr>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يوفّر نماذج تنبّؤ متقدّمة مبنية على خوارزميات الأسس الزمنية</w:t>
      </w:r>
      <w:r w:rsidRPr="00E0311B">
        <w:rPr>
          <w:rFonts w:ascii="Sakkal Majalla" w:hAnsi="Sakkal Majalla"/>
          <w:sz w:val="34"/>
        </w:rPr>
        <w:t xml:space="preserve"> (Time Series):</w:t>
      </w:r>
    </w:p>
    <w:p w14:paraId="293B114C" w14:textId="77777777" w:rsidR="00E0311B" w:rsidRPr="00E0311B" w:rsidRDefault="00E0311B" w:rsidP="00E0311B">
      <w:pPr>
        <w:rPr>
          <w:rFonts w:ascii="Sakkal Majalla" w:hAnsi="Sakkal Majalla"/>
          <w:sz w:val="34"/>
        </w:rPr>
      </w:pPr>
      <w:r w:rsidRPr="00E0311B">
        <w:rPr>
          <w:rFonts w:ascii="Sakkal Majalla" w:hAnsi="Sakkal Majalla"/>
          <w:b/>
          <w:bCs/>
          <w:sz w:val="34"/>
          <w:rtl/>
        </w:rPr>
        <w:t>كيفية إضافة التنبّؤ</w:t>
      </w:r>
      <w:r w:rsidRPr="00E0311B">
        <w:rPr>
          <w:rFonts w:ascii="Sakkal Majalla" w:hAnsi="Sakkal Majalla"/>
          <w:b/>
          <w:bCs/>
          <w:sz w:val="34"/>
        </w:rPr>
        <w:t>:</w:t>
      </w:r>
    </w:p>
    <w:p w14:paraId="5A134C53" w14:textId="77777777" w:rsidR="00E0311B" w:rsidRPr="00E0311B" w:rsidRDefault="00E0311B">
      <w:pPr>
        <w:numPr>
          <w:ilvl w:val="0"/>
          <w:numId w:val="97"/>
        </w:numPr>
        <w:spacing w:after="160" w:line="259" w:lineRule="auto"/>
        <w:jc w:val="left"/>
        <w:rPr>
          <w:rFonts w:ascii="Sakkal Majalla" w:hAnsi="Sakkal Majalla"/>
          <w:sz w:val="34"/>
        </w:rPr>
      </w:pPr>
      <w:r w:rsidRPr="00E0311B">
        <w:rPr>
          <w:rFonts w:ascii="Sakkal Majalla" w:hAnsi="Sakkal Majalla"/>
          <w:sz w:val="34"/>
          <w:rtl/>
        </w:rPr>
        <w:t>أنشئ تصوّراً زمنياً (مثلاً: المبيعات عبر الأشهر)</w:t>
      </w:r>
      <w:r w:rsidRPr="00E0311B">
        <w:rPr>
          <w:rFonts w:ascii="Sakkal Majalla" w:hAnsi="Sakkal Majalla"/>
          <w:sz w:val="34"/>
        </w:rPr>
        <w:t>.</w:t>
      </w:r>
    </w:p>
    <w:p w14:paraId="31640370" w14:textId="77777777" w:rsidR="00E0311B" w:rsidRPr="00E0311B" w:rsidRDefault="00E0311B">
      <w:pPr>
        <w:numPr>
          <w:ilvl w:val="0"/>
          <w:numId w:val="97"/>
        </w:numPr>
        <w:spacing w:after="160" w:line="259" w:lineRule="auto"/>
        <w:jc w:val="left"/>
        <w:rPr>
          <w:rFonts w:ascii="Sakkal Majalla" w:hAnsi="Sakkal Majalla"/>
          <w:sz w:val="34"/>
        </w:rPr>
      </w:pPr>
      <w:r w:rsidRPr="00E0311B">
        <w:rPr>
          <w:rFonts w:ascii="Sakkal Majalla" w:hAnsi="Sakkal Majalla"/>
          <w:sz w:val="34"/>
          <w:rtl/>
        </w:rPr>
        <w:t>من لوحة</w:t>
      </w:r>
      <w:r w:rsidRPr="00E0311B">
        <w:rPr>
          <w:rFonts w:ascii="Sakkal Majalla" w:hAnsi="Sakkal Majalla"/>
          <w:sz w:val="34"/>
        </w:rPr>
        <w:t xml:space="preserve"> Analytics</w:t>
      </w:r>
      <w:r w:rsidRPr="00E0311B">
        <w:rPr>
          <w:rFonts w:ascii="Sakkal Majalla" w:hAnsi="Sakkal Majalla"/>
          <w:sz w:val="34"/>
          <w:rtl/>
        </w:rPr>
        <w:t>، اسحب</w:t>
      </w:r>
      <w:r w:rsidRPr="00E0311B">
        <w:rPr>
          <w:rFonts w:ascii="Sakkal Majalla" w:hAnsi="Sakkal Majalla"/>
          <w:sz w:val="34"/>
        </w:rPr>
        <w:t xml:space="preserve"> "Forecast" </w:t>
      </w:r>
      <w:r w:rsidRPr="00E0311B">
        <w:rPr>
          <w:rFonts w:ascii="Sakkal Majalla" w:hAnsi="Sakkal Majalla"/>
          <w:sz w:val="34"/>
          <w:rtl/>
        </w:rPr>
        <w:t>إلى التصوّر</w:t>
      </w:r>
      <w:r w:rsidRPr="00E0311B">
        <w:rPr>
          <w:rFonts w:ascii="Sakkal Majalla" w:hAnsi="Sakkal Majalla"/>
          <w:sz w:val="34"/>
        </w:rPr>
        <w:t>.</w:t>
      </w:r>
    </w:p>
    <w:p w14:paraId="64E4C01E" w14:textId="77777777" w:rsidR="00E0311B" w:rsidRPr="00E0311B" w:rsidRDefault="00E0311B">
      <w:pPr>
        <w:numPr>
          <w:ilvl w:val="0"/>
          <w:numId w:val="97"/>
        </w:numPr>
        <w:spacing w:after="160" w:line="259" w:lineRule="auto"/>
        <w:jc w:val="left"/>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تلقائياً تحسب التنبّؤات بناءً على</w:t>
      </w:r>
      <w:r w:rsidRPr="00E0311B">
        <w:rPr>
          <w:rFonts w:ascii="Sakkal Majalla" w:hAnsi="Sakkal Majalla"/>
          <w:sz w:val="34"/>
        </w:rPr>
        <w:t xml:space="preserve">: </w:t>
      </w:r>
    </w:p>
    <w:p w14:paraId="36AB3656" w14:textId="77777777" w:rsidR="00E0311B" w:rsidRPr="00E0311B" w:rsidRDefault="00E0311B">
      <w:pPr>
        <w:numPr>
          <w:ilvl w:val="1"/>
          <w:numId w:val="97"/>
        </w:numPr>
        <w:spacing w:after="160" w:line="259" w:lineRule="auto"/>
        <w:jc w:val="left"/>
        <w:rPr>
          <w:rFonts w:ascii="Sakkal Majalla" w:hAnsi="Sakkal Majalla"/>
          <w:sz w:val="34"/>
        </w:rPr>
      </w:pPr>
      <w:r w:rsidRPr="00E0311B">
        <w:rPr>
          <w:rFonts w:ascii="Sakkal Majalla" w:hAnsi="Sakkal Majalla"/>
          <w:sz w:val="34"/>
          <w:rtl/>
        </w:rPr>
        <w:t>الاتجاهات التاريخية</w:t>
      </w:r>
    </w:p>
    <w:p w14:paraId="6150493F" w14:textId="77777777" w:rsidR="00E0311B" w:rsidRPr="00E0311B" w:rsidRDefault="00E0311B">
      <w:pPr>
        <w:numPr>
          <w:ilvl w:val="1"/>
          <w:numId w:val="97"/>
        </w:numPr>
        <w:spacing w:after="160" w:line="259" w:lineRule="auto"/>
        <w:jc w:val="left"/>
        <w:rPr>
          <w:rFonts w:ascii="Sakkal Majalla" w:hAnsi="Sakkal Majalla"/>
          <w:sz w:val="34"/>
        </w:rPr>
      </w:pPr>
      <w:r w:rsidRPr="00E0311B">
        <w:rPr>
          <w:rFonts w:ascii="Sakkal Majalla" w:hAnsi="Sakkal Majalla"/>
          <w:sz w:val="34"/>
          <w:rtl/>
        </w:rPr>
        <w:t>الموسمية</w:t>
      </w:r>
    </w:p>
    <w:p w14:paraId="6016E514" w14:textId="77777777" w:rsidR="00E0311B" w:rsidRPr="00E0311B" w:rsidRDefault="00E0311B">
      <w:pPr>
        <w:numPr>
          <w:ilvl w:val="1"/>
          <w:numId w:val="97"/>
        </w:numPr>
        <w:spacing w:after="160" w:line="259" w:lineRule="auto"/>
        <w:jc w:val="left"/>
        <w:rPr>
          <w:rFonts w:ascii="Sakkal Majalla" w:hAnsi="Sakkal Majalla"/>
          <w:sz w:val="34"/>
        </w:rPr>
      </w:pPr>
      <w:r w:rsidRPr="00E0311B">
        <w:rPr>
          <w:rFonts w:ascii="Sakkal Majalla" w:hAnsi="Sakkal Majalla"/>
          <w:sz w:val="34"/>
          <w:rtl/>
        </w:rPr>
        <w:t>الدورات الزمنية</w:t>
      </w:r>
    </w:p>
    <w:p w14:paraId="695F1F62" w14:textId="77777777" w:rsidR="00E0311B" w:rsidRPr="00E0311B" w:rsidRDefault="00E0311B" w:rsidP="00E0311B">
      <w:pPr>
        <w:rPr>
          <w:rFonts w:ascii="Sakkal Majalla" w:hAnsi="Sakkal Majalla"/>
          <w:sz w:val="34"/>
        </w:rPr>
      </w:pPr>
      <w:r w:rsidRPr="00E0311B">
        <w:rPr>
          <w:rFonts w:ascii="Sakkal Majalla" w:hAnsi="Sakkal Majalla"/>
          <w:b/>
          <w:bCs/>
          <w:sz w:val="34"/>
          <w:rtl/>
        </w:rPr>
        <w:t>تخصيص النموذج</w:t>
      </w:r>
      <w:r w:rsidRPr="00E0311B">
        <w:rPr>
          <w:rFonts w:ascii="Sakkal Majalla" w:hAnsi="Sakkal Majalla"/>
          <w:b/>
          <w:bCs/>
          <w:sz w:val="34"/>
        </w:rPr>
        <w:t>:</w:t>
      </w:r>
    </w:p>
    <w:p w14:paraId="0143DAC2" w14:textId="77777777" w:rsidR="00E0311B" w:rsidRPr="00E0311B" w:rsidRDefault="00E0311B">
      <w:pPr>
        <w:numPr>
          <w:ilvl w:val="0"/>
          <w:numId w:val="98"/>
        </w:numPr>
        <w:spacing w:after="160" w:line="259" w:lineRule="auto"/>
        <w:jc w:val="left"/>
        <w:rPr>
          <w:rFonts w:ascii="Sakkal Majalla" w:hAnsi="Sakkal Majalla"/>
          <w:sz w:val="34"/>
        </w:rPr>
      </w:pPr>
      <w:r w:rsidRPr="00E0311B">
        <w:rPr>
          <w:rFonts w:ascii="Sakkal Majalla" w:hAnsi="Sakkal Majalla"/>
          <w:sz w:val="34"/>
          <w:rtl/>
        </w:rPr>
        <w:t>يمكنك ضبط فترة التنبّؤ</w:t>
      </w:r>
      <w:r w:rsidRPr="00E0311B">
        <w:rPr>
          <w:rFonts w:ascii="Sakkal Majalla" w:hAnsi="Sakkal Majalla"/>
          <w:sz w:val="34"/>
        </w:rPr>
        <w:t>.</w:t>
      </w:r>
    </w:p>
    <w:p w14:paraId="232BE406" w14:textId="77777777" w:rsidR="00E0311B" w:rsidRPr="00E0311B" w:rsidRDefault="00E0311B">
      <w:pPr>
        <w:numPr>
          <w:ilvl w:val="0"/>
          <w:numId w:val="98"/>
        </w:numPr>
        <w:spacing w:after="160" w:line="259" w:lineRule="auto"/>
        <w:jc w:val="left"/>
        <w:rPr>
          <w:rFonts w:ascii="Sakkal Majalla" w:hAnsi="Sakkal Majalla"/>
          <w:sz w:val="34"/>
        </w:rPr>
      </w:pPr>
      <w:r w:rsidRPr="00E0311B">
        <w:rPr>
          <w:rFonts w:ascii="Sakkal Majalla" w:hAnsi="Sakkal Majalla"/>
          <w:sz w:val="34"/>
          <w:rtl/>
        </w:rPr>
        <w:t>اختيار مستوى الثقة</w:t>
      </w:r>
      <w:r w:rsidRPr="00E0311B">
        <w:rPr>
          <w:rFonts w:ascii="Sakkal Majalla" w:hAnsi="Sakkal Majalla"/>
          <w:sz w:val="34"/>
        </w:rPr>
        <w:t xml:space="preserve"> (90%</w:t>
      </w:r>
      <w:r w:rsidRPr="00E0311B">
        <w:rPr>
          <w:rFonts w:ascii="Sakkal Majalla" w:hAnsi="Sakkal Majalla"/>
          <w:sz w:val="34"/>
          <w:rtl/>
        </w:rPr>
        <w:t>، 95</w:t>
      </w:r>
      <w:r w:rsidRPr="00E0311B">
        <w:rPr>
          <w:rFonts w:ascii="Sakkal Majalla" w:hAnsi="Sakkal Majalla"/>
          <w:sz w:val="34"/>
        </w:rPr>
        <w:t>%</w:t>
      </w:r>
      <w:r w:rsidRPr="00E0311B">
        <w:rPr>
          <w:rFonts w:ascii="Sakkal Majalla" w:hAnsi="Sakkal Majalla"/>
          <w:sz w:val="34"/>
          <w:rtl/>
        </w:rPr>
        <w:t>، 99</w:t>
      </w:r>
      <w:r w:rsidRPr="00E0311B">
        <w:rPr>
          <w:rFonts w:ascii="Sakkal Majalla" w:hAnsi="Sakkal Majalla"/>
          <w:sz w:val="34"/>
        </w:rPr>
        <w:t>%).</w:t>
      </w:r>
    </w:p>
    <w:p w14:paraId="65D77FB6" w14:textId="77777777" w:rsidR="00E0311B" w:rsidRPr="00E0311B" w:rsidRDefault="00E0311B">
      <w:pPr>
        <w:numPr>
          <w:ilvl w:val="0"/>
          <w:numId w:val="98"/>
        </w:numPr>
        <w:spacing w:after="160" w:line="259" w:lineRule="auto"/>
        <w:jc w:val="left"/>
        <w:rPr>
          <w:rFonts w:ascii="Sakkal Majalla" w:hAnsi="Sakkal Majalla"/>
          <w:sz w:val="34"/>
        </w:rPr>
      </w:pPr>
      <w:r w:rsidRPr="00E0311B">
        <w:rPr>
          <w:rFonts w:ascii="Sakkal Majalla" w:hAnsi="Sakkal Majalla"/>
          <w:sz w:val="34"/>
          <w:rtl/>
        </w:rPr>
        <w:t>اختيار نموذج التنبّؤ (تلقائي، أُسّي، خطّي)</w:t>
      </w:r>
      <w:r w:rsidRPr="00E0311B">
        <w:rPr>
          <w:rFonts w:ascii="Sakkal Majalla" w:hAnsi="Sakkal Majalla"/>
          <w:sz w:val="34"/>
        </w:rPr>
        <w:t>.</w:t>
      </w:r>
    </w:p>
    <w:p w14:paraId="174B640A" w14:textId="63732954" w:rsidR="00E0311B" w:rsidRPr="00E0311B" w:rsidRDefault="00026522" w:rsidP="00026522">
      <w:pPr>
        <w:keepNext/>
        <w:pageBreakBefore/>
        <w:rPr>
          <w:rFonts w:ascii="Sakkal Majalla" w:hAnsi="Sakkal Majalla"/>
          <w:sz w:val="34"/>
          <w:rtl/>
        </w:rPr>
      </w:pPr>
      <w:r w:rsidRPr="003A5C66">
        <w:rPr>
          <w:rFonts w:ascii="Adobe Arabic" w:hAnsi="Adobe Arabic" w:cs="Adobe Arabic"/>
          <w:b/>
          <w:bCs/>
          <w:noProof/>
          <w:color w:val="008080"/>
          <w:sz w:val="34"/>
        </w:rPr>
        <w:lastRenderedPageBreak/>
        <mc:AlternateContent>
          <mc:Choice Requires="wpg">
            <w:drawing>
              <wp:anchor distT="0" distB="0" distL="114300" distR="114300" simplePos="0" relativeHeight="252914688" behindDoc="0" locked="0" layoutInCell="1" allowOverlap="1" wp14:anchorId="540573D9" wp14:editId="00A2F043">
                <wp:simplePos x="0" y="0"/>
                <wp:positionH relativeFrom="column">
                  <wp:posOffset>5372100</wp:posOffset>
                </wp:positionH>
                <wp:positionV relativeFrom="paragraph">
                  <wp:posOffset>635</wp:posOffset>
                </wp:positionV>
                <wp:extent cx="361315" cy="324485"/>
                <wp:effectExtent l="0" t="0" r="635" b="0"/>
                <wp:wrapSquare wrapText="bothSides"/>
                <wp:docPr id="1129431474"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072653907"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67584073"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2911584" id="Group 20" o:spid="_x0000_s1026" style="position:absolute;margin-left:423pt;margin-top:.05pt;width:28.45pt;height:25.55pt;z-index:25291468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مثال</w:t>
      </w:r>
      <w:r w:rsidR="00E0311B" w:rsidRPr="00E0311B">
        <w:rPr>
          <w:rFonts w:ascii="Sakkal Majalla" w:hAnsi="Sakkal Majalla"/>
          <w:b/>
          <w:bCs/>
          <w:sz w:val="34"/>
        </w:rPr>
        <w:t>:</w:t>
      </w:r>
      <w:r w:rsidR="00E0311B" w:rsidRPr="00E0311B">
        <w:rPr>
          <w:rFonts w:ascii="Sakkal Majalla" w:hAnsi="Sakkal Majalla"/>
          <w:sz w:val="34"/>
        </w:rPr>
        <w:t xml:space="preserve"> </w:t>
      </w:r>
      <w:r w:rsidR="00E0311B" w:rsidRPr="00E0311B">
        <w:rPr>
          <w:rFonts w:ascii="Sakkal Majalla" w:hAnsi="Sakkal Majalla"/>
          <w:sz w:val="34"/>
          <w:rtl/>
        </w:rPr>
        <w:t>التنبّؤ بمبيعات الربع القادم بناءً على بيانات 3 سنوات سابقة</w:t>
      </w:r>
      <w:r w:rsidR="00E0311B" w:rsidRPr="00E0311B">
        <w:rPr>
          <w:rFonts w:ascii="Sakkal Majalla" w:hAnsi="Sakkal Majalla"/>
          <w:sz w:val="34"/>
        </w:rPr>
        <w:t>.</w:t>
      </w:r>
    </w:p>
    <w:p w14:paraId="4249999E" w14:textId="77777777" w:rsidR="00E0311B" w:rsidRPr="00E0311B" w:rsidRDefault="00E0311B" w:rsidP="00E0311B">
      <w:pPr>
        <w:rPr>
          <w:rFonts w:ascii="Sakkal Majalla" w:hAnsi="Sakkal Majalla"/>
          <w:sz w:val="34"/>
        </w:rPr>
      </w:pPr>
      <w:r w:rsidRPr="00E0311B">
        <w:rPr>
          <w:noProof/>
          <w:sz w:val="34"/>
        </w:rPr>
        <w:drawing>
          <wp:inline distT="0" distB="0" distL="0" distR="0" wp14:anchorId="18330CE1" wp14:editId="7981C7CF">
            <wp:extent cx="5731510" cy="3644265"/>
            <wp:effectExtent l="0" t="0" r="2540" b="0"/>
            <wp:docPr id="208490198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731510" cy="3644265"/>
                    </a:xfrm>
                    <a:prstGeom prst="rect">
                      <a:avLst/>
                    </a:prstGeom>
                    <a:noFill/>
                    <a:ln>
                      <a:noFill/>
                    </a:ln>
                  </pic:spPr>
                </pic:pic>
              </a:graphicData>
            </a:graphic>
          </wp:inline>
        </w:drawing>
      </w:r>
    </w:p>
    <w:p w14:paraId="1C970EE7" w14:textId="2359EBE8" w:rsidR="00E0311B" w:rsidRPr="00780B25" w:rsidRDefault="00E0311B" w:rsidP="003D5B8C">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t xml:space="preserve">Clustering </w:t>
      </w:r>
      <w:r w:rsidRPr="00780B25">
        <w:rPr>
          <w:rFonts w:ascii="Sakkal Majalla" w:hAnsi="Sakkal Majalla" w:cs="Sakkal Majalla"/>
          <w:b/>
          <w:bCs/>
          <w:color w:val="C00000"/>
          <w:sz w:val="34"/>
          <w:szCs w:val="34"/>
          <w:rtl/>
        </w:rPr>
        <w:t>التجميع الذكي</w:t>
      </w:r>
      <w:r w:rsidRPr="00780B25">
        <w:rPr>
          <w:rFonts w:ascii="Sakkal Majalla" w:hAnsi="Sakkal Majalla" w:cs="Sakkal Majalla"/>
          <w:b/>
          <w:bCs/>
          <w:color w:val="C00000"/>
          <w:sz w:val="34"/>
          <w:szCs w:val="34"/>
        </w:rPr>
        <w:t>:</w:t>
      </w:r>
      <w:r w:rsidR="00715B46" w:rsidRPr="00715B46">
        <w:t xml:space="preserve"> </w:t>
      </w:r>
    </w:p>
    <w:p w14:paraId="6A2378DA" w14:textId="4BBBEECF" w:rsidR="00E0311B" w:rsidRPr="00E0311B" w:rsidRDefault="00715B46" w:rsidP="00E0311B">
      <w:pPr>
        <w:rPr>
          <w:rFonts w:ascii="Sakkal Majalla" w:hAnsi="Sakkal Majalla"/>
          <w:sz w:val="34"/>
        </w:rPr>
      </w:pPr>
      <w:r>
        <w:rPr>
          <w:noProof/>
        </w:rPr>
        <w:drawing>
          <wp:anchor distT="0" distB="0" distL="114300" distR="114300" simplePos="0" relativeHeight="252929024" behindDoc="0" locked="0" layoutInCell="1" allowOverlap="1" wp14:anchorId="7E39D16F" wp14:editId="11BB1A71">
            <wp:simplePos x="0" y="0"/>
            <wp:positionH relativeFrom="column">
              <wp:posOffset>0</wp:posOffset>
            </wp:positionH>
            <wp:positionV relativeFrom="paragraph">
              <wp:posOffset>74930</wp:posOffset>
            </wp:positionV>
            <wp:extent cx="1219200" cy="1219200"/>
            <wp:effectExtent l="0" t="0" r="0" b="0"/>
            <wp:wrapSquare wrapText="bothSides"/>
            <wp:docPr id="114394821" name="صورة 534" descr="Cluste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ustering "/>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anchor>
        </w:drawing>
      </w:r>
      <w:r w:rsidR="00E0311B" w:rsidRPr="00E0311B">
        <w:rPr>
          <w:rFonts w:ascii="Sakkal Majalla" w:hAnsi="Sakkal Majalla"/>
          <w:sz w:val="34"/>
          <w:rtl/>
        </w:rPr>
        <w:t>تحديد مجموعات طبيعية في البيانات باستخدام خوارزميات</w:t>
      </w:r>
      <w:r w:rsidR="00E0311B" w:rsidRPr="00E0311B">
        <w:rPr>
          <w:rFonts w:ascii="Sakkal Majalla" w:hAnsi="Sakkal Majalla"/>
          <w:sz w:val="34"/>
        </w:rPr>
        <w:t xml:space="preserve"> K-Means</w:t>
      </w:r>
    </w:p>
    <w:p w14:paraId="6DE0213A" w14:textId="77777777" w:rsidR="00E0311B" w:rsidRPr="00E0311B" w:rsidRDefault="00E0311B" w:rsidP="00E0311B">
      <w:pPr>
        <w:rPr>
          <w:rFonts w:ascii="Sakkal Majalla" w:hAnsi="Sakkal Majalla"/>
          <w:sz w:val="34"/>
        </w:rPr>
      </w:pPr>
      <w:r w:rsidRPr="00E0311B">
        <w:rPr>
          <w:rFonts w:ascii="Sakkal Majalla" w:hAnsi="Sakkal Majalla"/>
          <w:b/>
          <w:bCs/>
          <w:sz w:val="34"/>
          <w:rtl/>
        </w:rPr>
        <w:t>الاستخدام</w:t>
      </w:r>
      <w:r w:rsidRPr="00E0311B">
        <w:rPr>
          <w:rFonts w:ascii="Sakkal Majalla" w:hAnsi="Sakkal Majalla"/>
          <w:b/>
          <w:bCs/>
          <w:sz w:val="34"/>
        </w:rPr>
        <w:t>:</w:t>
      </w:r>
    </w:p>
    <w:p w14:paraId="4A67ACB3" w14:textId="77777777" w:rsidR="00E0311B" w:rsidRPr="00E0311B" w:rsidRDefault="00E0311B">
      <w:pPr>
        <w:numPr>
          <w:ilvl w:val="0"/>
          <w:numId w:val="99"/>
        </w:numPr>
        <w:spacing w:after="160" w:line="259" w:lineRule="auto"/>
        <w:jc w:val="left"/>
        <w:rPr>
          <w:rFonts w:ascii="Sakkal Majalla" w:hAnsi="Sakkal Majalla"/>
          <w:sz w:val="34"/>
        </w:rPr>
      </w:pPr>
      <w:r w:rsidRPr="00E0311B">
        <w:rPr>
          <w:rFonts w:ascii="Sakkal Majalla" w:hAnsi="Sakkal Majalla"/>
          <w:sz w:val="34"/>
          <w:rtl/>
        </w:rPr>
        <w:t>من لوحة</w:t>
      </w:r>
      <w:r w:rsidRPr="00E0311B">
        <w:rPr>
          <w:rFonts w:ascii="Sakkal Majalla" w:hAnsi="Sakkal Majalla"/>
          <w:sz w:val="34"/>
        </w:rPr>
        <w:t xml:space="preserve"> Analytics</w:t>
      </w:r>
      <w:r w:rsidRPr="00E0311B">
        <w:rPr>
          <w:rFonts w:ascii="Sakkal Majalla" w:hAnsi="Sakkal Majalla"/>
          <w:sz w:val="34"/>
          <w:rtl/>
        </w:rPr>
        <w:t>، اسحب</w:t>
      </w:r>
      <w:r w:rsidRPr="00E0311B">
        <w:rPr>
          <w:rFonts w:ascii="Sakkal Majalla" w:hAnsi="Sakkal Majalla"/>
          <w:sz w:val="34"/>
        </w:rPr>
        <w:t xml:space="preserve"> "Cluster" </w:t>
      </w:r>
      <w:r w:rsidRPr="00E0311B">
        <w:rPr>
          <w:rFonts w:ascii="Sakkal Majalla" w:hAnsi="Sakkal Majalla"/>
          <w:sz w:val="34"/>
          <w:rtl/>
        </w:rPr>
        <w:t>إلى التصوّر</w:t>
      </w:r>
      <w:r w:rsidRPr="00E0311B">
        <w:rPr>
          <w:rFonts w:ascii="Sakkal Majalla" w:hAnsi="Sakkal Majalla"/>
          <w:sz w:val="34"/>
        </w:rPr>
        <w:t>.</w:t>
      </w:r>
    </w:p>
    <w:p w14:paraId="065927F9" w14:textId="77777777" w:rsidR="00E0311B" w:rsidRPr="00E0311B" w:rsidRDefault="00E0311B">
      <w:pPr>
        <w:numPr>
          <w:ilvl w:val="0"/>
          <w:numId w:val="99"/>
        </w:numPr>
        <w:spacing w:after="160" w:line="259" w:lineRule="auto"/>
        <w:jc w:val="left"/>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تلقائياً تحدّد العدد الأمثل للمجموعات</w:t>
      </w:r>
      <w:r w:rsidRPr="00E0311B">
        <w:rPr>
          <w:rFonts w:ascii="Sakkal Majalla" w:hAnsi="Sakkal Majalla"/>
          <w:sz w:val="34"/>
        </w:rPr>
        <w:t>.</w:t>
      </w:r>
    </w:p>
    <w:p w14:paraId="255F1FE0" w14:textId="77777777" w:rsidR="00E0311B" w:rsidRPr="00E0311B" w:rsidRDefault="00E0311B">
      <w:pPr>
        <w:numPr>
          <w:ilvl w:val="0"/>
          <w:numId w:val="99"/>
        </w:numPr>
        <w:spacing w:after="160" w:line="259" w:lineRule="auto"/>
        <w:jc w:val="left"/>
        <w:rPr>
          <w:rFonts w:ascii="Sakkal Majalla" w:hAnsi="Sakkal Majalla"/>
          <w:sz w:val="34"/>
        </w:rPr>
      </w:pPr>
      <w:r w:rsidRPr="00E0311B">
        <w:rPr>
          <w:rFonts w:ascii="Sakkal Majalla" w:hAnsi="Sakkal Majalla"/>
          <w:sz w:val="34"/>
          <w:rtl/>
        </w:rPr>
        <w:t>يمكنك تعديل العدد يدوياً</w:t>
      </w:r>
      <w:r w:rsidRPr="00E0311B">
        <w:rPr>
          <w:rFonts w:ascii="Sakkal Majalla" w:hAnsi="Sakkal Majalla"/>
          <w:sz w:val="34"/>
        </w:rPr>
        <w:t>.</w:t>
      </w:r>
    </w:p>
    <w:p w14:paraId="4D56927D" w14:textId="4E667C22" w:rsidR="00E0311B" w:rsidRPr="00E0311B" w:rsidRDefault="00026522" w:rsidP="00E0311B">
      <w:pPr>
        <w:rPr>
          <w:rFonts w:ascii="Sakkal Majalla" w:hAnsi="Sakkal Majalla"/>
          <w:sz w:val="34"/>
        </w:rPr>
      </w:pPr>
      <w:r w:rsidRPr="003A5C66">
        <w:rPr>
          <w:rFonts w:ascii="Adobe Arabic" w:hAnsi="Adobe Arabic" w:cs="Adobe Arabic"/>
          <w:b/>
          <w:bCs/>
          <w:noProof/>
          <w:color w:val="008080"/>
          <w:sz w:val="34"/>
        </w:rPr>
        <mc:AlternateContent>
          <mc:Choice Requires="wpg">
            <w:drawing>
              <wp:anchor distT="0" distB="0" distL="114300" distR="114300" simplePos="0" relativeHeight="252915712" behindDoc="0" locked="0" layoutInCell="1" allowOverlap="1" wp14:anchorId="4CB4F2CD" wp14:editId="507E0596">
                <wp:simplePos x="0" y="0"/>
                <wp:positionH relativeFrom="column">
                  <wp:posOffset>5372100</wp:posOffset>
                </wp:positionH>
                <wp:positionV relativeFrom="paragraph">
                  <wp:posOffset>-1905</wp:posOffset>
                </wp:positionV>
                <wp:extent cx="361315" cy="324485"/>
                <wp:effectExtent l="0" t="0" r="635" b="0"/>
                <wp:wrapSquare wrapText="bothSides"/>
                <wp:docPr id="108623506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771321438"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27673434"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35B7DB6" id="Group 20" o:spid="_x0000_s1026" style="position:absolute;margin-left:423pt;margin-top:-.15pt;width:28.45pt;height:25.55pt;z-index:2529157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مثال</w:t>
      </w:r>
      <w:r w:rsidR="00E0311B" w:rsidRPr="00E0311B">
        <w:rPr>
          <w:rFonts w:ascii="Sakkal Majalla" w:hAnsi="Sakkal Majalla"/>
          <w:b/>
          <w:bCs/>
          <w:sz w:val="34"/>
        </w:rPr>
        <w:t>:</w:t>
      </w:r>
      <w:r w:rsidR="00E0311B" w:rsidRPr="00E0311B">
        <w:rPr>
          <w:rFonts w:ascii="Sakkal Majalla" w:hAnsi="Sakkal Majalla"/>
          <w:sz w:val="34"/>
        </w:rPr>
        <w:t xml:space="preserve"> </w:t>
      </w:r>
      <w:r w:rsidR="00E0311B" w:rsidRPr="00E0311B">
        <w:rPr>
          <w:rFonts w:ascii="Sakkal Majalla" w:hAnsi="Sakkal Majalla"/>
          <w:sz w:val="34"/>
          <w:rtl/>
        </w:rPr>
        <w:t>تجميع العملاء حسب أنماط الشراء</w:t>
      </w:r>
      <w:r w:rsidR="00E0311B" w:rsidRPr="00E0311B">
        <w:rPr>
          <w:rFonts w:ascii="Sakkal Majalla" w:hAnsi="Sakkal Majalla"/>
          <w:sz w:val="34"/>
        </w:rPr>
        <w:t>:</w:t>
      </w:r>
    </w:p>
    <w:p w14:paraId="0D3EB582" w14:textId="77777777" w:rsidR="00E0311B" w:rsidRPr="00E0311B" w:rsidRDefault="00E0311B">
      <w:pPr>
        <w:numPr>
          <w:ilvl w:val="0"/>
          <w:numId w:val="100"/>
        </w:numPr>
        <w:spacing w:after="160" w:line="259" w:lineRule="auto"/>
        <w:jc w:val="left"/>
        <w:rPr>
          <w:rFonts w:ascii="Sakkal Majalla" w:hAnsi="Sakkal Majalla"/>
          <w:sz w:val="34"/>
        </w:rPr>
      </w:pPr>
      <w:r w:rsidRPr="00E0311B">
        <w:rPr>
          <w:rFonts w:ascii="Sakkal Majalla" w:hAnsi="Sakkal Majalla"/>
          <w:sz w:val="34"/>
          <w:rtl/>
        </w:rPr>
        <w:t>مجموعة 1: عملاء ذوو قيمة عالية، شراء متكرّر</w:t>
      </w:r>
    </w:p>
    <w:p w14:paraId="39C5E583" w14:textId="77777777" w:rsidR="00E0311B" w:rsidRPr="00E0311B" w:rsidRDefault="00E0311B">
      <w:pPr>
        <w:numPr>
          <w:ilvl w:val="0"/>
          <w:numId w:val="100"/>
        </w:numPr>
        <w:spacing w:after="160" w:line="259" w:lineRule="auto"/>
        <w:jc w:val="left"/>
        <w:rPr>
          <w:rFonts w:ascii="Sakkal Majalla" w:hAnsi="Sakkal Majalla"/>
          <w:sz w:val="34"/>
        </w:rPr>
      </w:pPr>
      <w:r w:rsidRPr="00E0311B">
        <w:rPr>
          <w:rFonts w:ascii="Sakkal Majalla" w:hAnsi="Sakkal Majalla"/>
          <w:sz w:val="34"/>
          <w:rtl/>
        </w:rPr>
        <w:t>مجموعة 2: عملاء موسميون</w:t>
      </w:r>
    </w:p>
    <w:p w14:paraId="7802AFA6" w14:textId="77777777" w:rsidR="00E0311B" w:rsidRPr="00E0311B" w:rsidRDefault="00E0311B">
      <w:pPr>
        <w:numPr>
          <w:ilvl w:val="0"/>
          <w:numId w:val="100"/>
        </w:numPr>
        <w:spacing w:after="160" w:line="259" w:lineRule="auto"/>
        <w:jc w:val="left"/>
        <w:rPr>
          <w:rFonts w:ascii="Sakkal Majalla" w:hAnsi="Sakkal Majalla"/>
          <w:sz w:val="34"/>
        </w:rPr>
      </w:pPr>
      <w:r w:rsidRPr="00E0311B">
        <w:rPr>
          <w:rFonts w:ascii="Sakkal Majalla" w:hAnsi="Sakkal Majalla"/>
          <w:sz w:val="34"/>
          <w:rtl/>
        </w:rPr>
        <w:t>مجموعة 3: عملاء جدد، قيمة منخفضة</w:t>
      </w:r>
    </w:p>
    <w:p w14:paraId="1A196413" w14:textId="77777777" w:rsidR="00E0311B" w:rsidRDefault="00E0311B" w:rsidP="00E0311B">
      <w:pPr>
        <w:rPr>
          <w:rFonts w:ascii="Sakkal Majalla" w:hAnsi="Sakkal Majalla"/>
          <w:noProof/>
          <w:sz w:val="34"/>
        </w:rPr>
      </w:pPr>
      <w:r w:rsidRPr="00E0311B">
        <w:rPr>
          <w:rFonts w:ascii="Sakkal Majalla" w:hAnsi="Sakkal Majalla"/>
          <w:noProof/>
          <w:sz w:val="34"/>
        </w:rPr>
        <w:lastRenderedPageBreak/>
        <w:drawing>
          <wp:inline distT="0" distB="0" distL="0" distR="0" wp14:anchorId="02DB599F" wp14:editId="3409E155">
            <wp:extent cx="5944300" cy="4045094"/>
            <wp:effectExtent l="0" t="0" r="0" b="0"/>
            <wp:docPr id="43218495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969559" cy="4062283"/>
                    </a:xfrm>
                    <a:prstGeom prst="rect">
                      <a:avLst/>
                    </a:prstGeom>
                    <a:noFill/>
                  </pic:spPr>
                </pic:pic>
              </a:graphicData>
            </a:graphic>
          </wp:inline>
        </w:drawing>
      </w:r>
    </w:p>
    <w:p w14:paraId="677B355C" w14:textId="77777777" w:rsidR="00715B46" w:rsidRDefault="00715B46" w:rsidP="00715B46">
      <w:pPr>
        <w:jc w:val="center"/>
        <w:rPr>
          <w:rFonts w:ascii="Sakkal Majalla" w:hAnsi="Sakkal Majalla"/>
          <w:sz w:val="34"/>
          <w:rtl/>
        </w:rPr>
      </w:pPr>
    </w:p>
    <w:p w14:paraId="2E964DAB" w14:textId="77777777" w:rsidR="00715B46" w:rsidRDefault="00715B46" w:rsidP="00715B46">
      <w:pPr>
        <w:jc w:val="center"/>
        <w:rPr>
          <w:rFonts w:ascii="Sakkal Majalla" w:hAnsi="Sakkal Majalla"/>
          <w:sz w:val="34"/>
          <w:rtl/>
        </w:rPr>
      </w:pPr>
    </w:p>
    <w:p w14:paraId="2B50A0CD" w14:textId="77777777" w:rsidR="00715B46" w:rsidRDefault="00715B46" w:rsidP="00715B46">
      <w:pPr>
        <w:jc w:val="center"/>
        <w:rPr>
          <w:rFonts w:ascii="Sakkal Majalla" w:hAnsi="Sakkal Majalla"/>
          <w:sz w:val="34"/>
          <w:rtl/>
        </w:rPr>
      </w:pPr>
    </w:p>
    <w:p w14:paraId="56C4DE3D" w14:textId="77777777" w:rsidR="00715B46" w:rsidRDefault="00715B46" w:rsidP="00715B46">
      <w:pPr>
        <w:jc w:val="center"/>
        <w:rPr>
          <w:rFonts w:ascii="Sakkal Majalla" w:hAnsi="Sakkal Majalla"/>
          <w:sz w:val="34"/>
          <w:rtl/>
        </w:rPr>
      </w:pPr>
    </w:p>
    <w:p w14:paraId="44E62C19" w14:textId="4F359C95" w:rsidR="00715B46" w:rsidRPr="00715B46" w:rsidRDefault="00715B46" w:rsidP="00715B46">
      <w:pPr>
        <w:jc w:val="center"/>
        <w:rPr>
          <w:rFonts w:ascii="Sakkal Majalla" w:hAnsi="Sakkal Majalla"/>
          <w:sz w:val="34"/>
        </w:rPr>
      </w:pPr>
      <w:r>
        <w:rPr>
          <w:noProof/>
        </w:rPr>
        <w:drawing>
          <wp:inline distT="0" distB="0" distL="0" distR="0" wp14:anchorId="431E08F9" wp14:editId="05FB944D">
            <wp:extent cx="1219200" cy="1219200"/>
            <wp:effectExtent l="0" t="0" r="0" b="0"/>
            <wp:docPr id="390531481" name="صورة 535" descr="Clust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luster "/>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5B20EE9D" w14:textId="0B198D46" w:rsidR="00E0311B" w:rsidRPr="00780B25" w:rsidRDefault="00026522">
      <w:pPr>
        <w:pStyle w:val="a5"/>
        <w:keepNext/>
        <w:pageBreakBefore/>
        <w:numPr>
          <w:ilvl w:val="0"/>
          <w:numId w:val="105"/>
        </w:numPr>
        <w:ind w:left="446"/>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lastRenderedPageBreak/>
        <w:t>Tableau Pulse</w:t>
      </w:r>
      <w:r w:rsidR="00E0311B" w:rsidRPr="00780B25">
        <w:rPr>
          <w:rFonts w:ascii="Sakkal Majalla" w:hAnsi="Sakkal Majalla" w:cs="Sakkal Majalla"/>
          <w:b/>
          <w:bCs/>
          <w:color w:val="C00000"/>
          <w:sz w:val="34"/>
          <w:szCs w:val="34"/>
          <w:rtl/>
        </w:rPr>
        <w:t>الجديدة في 2024-2025</w:t>
      </w:r>
      <w:r w:rsidR="00E0311B" w:rsidRPr="00780B25">
        <w:rPr>
          <w:rFonts w:ascii="Sakkal Majalla" w:hAnsi="Sakkal Majalla" w:cs="Sakkal Majalla"/>
          <w:b/>
          <w:bCs/>
          <w:color w:val="C00000"/>
          <w:sz w:val="34"/>
          <w:szCs w:val="34"/>
        </w:rPr>
        <w:t>:</w:t>
      </w:r>
    </w:p>
    <w:p w14:paraId="196EE257" w14:textId="637C2B01" w:rsidR="00E0311B" w:rsidRPr="00E0311B" w:rsidRDefault="00026522" w:rsidP="00E0311B">
      <w:pPr>
        <w:rPr>
          <w:rFonts w:ascii="Sakkal Majalla" w:hAnsi="Sakkal Majalla"/>
          <w:sz w:val="34"/>
        </w:rPr>
      </w:pPr>
      <w:r w:rsidRPr="003A5C66">
        <w:rPr>
          <w:rFonts w:ascii="Adobe Arabic" w:hAnsi="Adobe Arabic" w:cs="Adobe Arabic"/>
          <w:noProof/>
          <w:color w:val="1E3D6A"/>
          <w:sz w:val="34"/>
        </w:rPr>
        <mc:AlternateContent>
          <mc:Choice Requires="wpg">
            <w:drawing>
              <wp:anchor distT="0" distB="0" distL="114300" distR="114300" simplePos="0" relativeHeight="252916736" behindDoc="0" locked="0" layoutInCell="1" allowOverlap="1" wp14:anchorId="2D8AA8B8" wp14:editId="468F19EF">
                <wp:simplePos x="0" y="0"/>
                <wp:positionH relativeFrom="column">
                  <wp:posOffset>5143500</wp:posOffset>
                </wp:positionH>
                <wp:positionV relativeFrom="paragraph">
                  <wp:posOffset>-1905</wp:posOffset>
                </wp:positionV>
                <wp:extent cx="582930" cy="474345"/>
                <wp:effectExtent l="0" t="0" r="7620" b="20955"/>
                <wp:wrapSquare wrapText="bothSides"/>
                <wp:docPr id="1882897310" name="Group 29"/>
                <wp:cNvGraphicFramePr/>
                <a:graphic xmlns:a="http://schemas.openxmlformats.org/drawingml/2006/main">
                  <a:graphicData uri="http://schemas.microsoft.com/office/word/2010/wordprocessingGroup">
                    <wpg:wgp>
                      <wpg:cNvGrpSpPr/>
                      <wpg:grpSpPr>
                        <a:xfrm>
                          <a:off x="0" y="0"/>
                          <a:ext cx="582930" cy="474345"/>
                          <a:chOff x="0" y="0"/>
                          <a:chExt cx="1151248" cy="936104"/>
                        </a:xfrm>
                      </wpg:grpSpPr>
                      <pic:pic xmlns:pic="http://schemas.openxmlformats.org/drawingml/2006/picture">
                        <pic:nvPicPr>
                          <pic:cNvPr id="1928683649" name="Picture 388507670" descr="Problem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36087408"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9324946" id="Group 29" o:spid="_x0000_s1026" style="position:absolute;margin-left:405pt;margin-top:-.15pt;width:45.9pt;height:37.35pt;z-index:252916736"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">
                  <v:imagedata r:id="rId89"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ما هي</w:t>
      </w:r>
      <w:r w:rsidR="00E0311B" w:rsidRPr="00E0311B">
        <w:rPr>
          <w:rFonts w:ascii="Sakkal Majalla" w:hAnsi="Sakkal Majalla"/>
          <w:b/>
          <w:bCs/>
          <w:sz w:val="34"/>
        </w:rPr>
        <w:t xml:space="preserve"> Pulse</w:t>
      </w:r>
      <w:r w:rsidR="00E0311B" w:rsidRPr="00E0311B">
        <w:rPr>
          <w:rFonts w:ascii="Sakkal Majalla" w:hAnsi="Sakkal Majalla"/>
          <w:b/>
          <w:bCs/>
          <w:sz w:val="34"/>
          <w:rtl/>
        </w:rPr>
        <w:t>؟</w:t>
      </w:r>
    </w:p>
    <w:p w14:paraId="4DEDED42" w14:textId="77777777" w:rsidR="00E0311B" w:rsidRPr="00E0311B" w:rsidRDefault="00E0311B" w:rsidP="00E0311B">
      <w:pPr>
        <w:rPr>
          <w:rFonts w:ascii="Sakkal Majalla" w:hAnsi="Sakkal Majalla"/>
          <w:sz w:val="34"/>
        </w:rPr>
      </w:pPr>
      <w:r w:rsidRPr="00E0311B">
        <w:rPr>
          <w:rFonts w:ascii="Sakkal Majalla" w:hAnsi="Sakkal Majalla"/>
          <w:sz w:val="34"/>
          <w:rtl/>
        </w:rPr>
        <w:t>منصّة جديدة تماماً داخل</w:t>
      </w:r>
      <w:r w:rsidRPr="00E0311B">
        <w:rPr>
          <w:rFonts w:ascii="Sakkal Majalla" w:hAnsi="Sakkal Majalla"/>
          <w:sz w:val="34"/>
        </w:rPr>
        <w:t xml:space="preserve"> Tableau </w:t>
      </w:r>
      <w:r w:rsidRPr="00E0311B">
        <w:rPr>
          <w:rFonts w:ascii="Sakkal Majalla" w:hAnsi="Sakkal Majalla"/>
          <w:sz w:val="34"/>
          <w:rtl/>
        </w:rPr>
        <w:t>تعتمد كلّياً على الذكاء الاصطناعي التوليدي</w:t>
      </w:r>
      <w:r w:rsidRPr="00E0311B">
        <w:rPr>
          <w:rFonts w:ascii="Sakkal Majalla" w:hAnsi="Sakkal Majalla"/>
          <w:sz w:val="34"/>
        </w:rPr>
        <w:t>:</w:t>
      </w:r>
    </w:p>
    <w:p w14:paraId="3BB3EC05" w14:textId="77777777" w:rsidR="00E0311B" w:rsidRPr="00E0311B" w:rsidRDefault="00E0311B" w:rsidP="00E0311B">
      <w:pPr>
        <w:rPr>
          <w:rFonts w:ascii="Sakkal Majalla" w:hAnsi="Sakkal Majalla"/>
          <w:sz w:val="34"/>
        </w:rPr>
      </w:pPr>
      <w:r w:rsidRPr="00E0311B">
        <w:rPr>
          <w:rFonts w:ascii="Sakkal Majalla" w:hAnsi="Sakkal Majalla"/>
          <w:b/>
          <w:bCs/>
          <w:sz w:val="34"/>
          <w:rtl/>
        </w:rPr>
        <w:t>الميزات الرئيسية</w:t>
      </w:r>
      <w:r w:rsidRPr="00E0311B">
        <w:rPr>
          <w:rFonts w:ascii="Sakkal Majalla" w:hAnsi="Sakkal Majalla"/>
          <w:b/>
          <w:bCs/>
          <w:sz w:val="34"/>
        </w:rPr>
        <w:t>:</w:t>
      </w:r>
    </w:p>
    <w:p w14:paraId="00725D01"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 xml:space="preserve">Insights </w:t>
      </w:r>
      <w:r w:rsidRPr="00E0311B">
        <w:rPr>
          <w:rFonts w:ascii="Sakkal Majalla" w:hAnsi="Sakkal Majalla"/>
          <w:b/>
          <w:bCs/>
          <w:sz w:val="34"/>
          <w:rtl/>
        </w:rPr>
        <w:t>آلية يومية</w:t>
      </w:r>
      <w:r w:rsidRPr="00E0311B">
        <w:rPr>
          <w:rFonts w:ascii="Sakkal Majalla" w:hAnsi="Sakkal Majalla"/>
          <w:b/>
          <w:bCs/>
          <w:sz w:val="34"/>
        </w:rPr>
        <w:t>:</w:t>
      </w:r>
      <w:r w:rsidRPr="00E0311B">
        <w:rPr>
          <w:rFonts w:ascii="Sakkal Majalla" w:hAnsi="Sakkal Majalla"/>
          <w:sz w:val="34"/>
        </w:rPr>
        <w:t xml:space="preserve"> </w:t>
      </w:r>
      <w:r w:rsidRPr="00E0311B">
        <w:rPr>
          <w:rFonts w:ascii="Sakkal Majalla" w:hAnsi="Sakkal Majalla"/>
          <w:sz w:val="34"/>
          <w:rtl/>
        </w:rPr>
        <w:t>تصلك ملخّصات يومية بأهمّ التغيّرات في مؤشّراتك</w:t>
      </w:r>
      <w:r w:rsidRPr="00E0311B">
        <w:rPr>
          <w:rFonts w:ascii="Sakkal Majalla" w:hAnsi="Sakkal Majalla"/>
          <w:sz w:val="34"/>
        </w:rPr>
        <w:t>.</w:t>
      </w:r>
    </w:p>
    <w:p w14:paraId="3E669308"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Natural Language Generation:</w:t>
      </w:r>
      <w:r w:rsidRPr="00E0311B">
        <w:rPr>
          <w:rFonts w:ascii="Sakkal Majalla" w:hAnsi="Sakkal Majalla"/>
          <w:sz w:val="34"/>
        </w:rPr>
        <w:t xml:space="preserve"> </w:t>
      </w:r>
      <w:r w:rsidRPr="00E0311B">
        <w:rPr>
          <w:rFonts w:ascii="Sakkal Majalla" w:hAnsi="Sakkal Majalla"/>
          <w:sz w:val="34"/>
          <w:rtl/>
        </w:rPr>
        <w:t>تفسيرات مكتوبة بلغة طبيعية عن البيانات</w:t>
      </w:r>
      <w:r w:rsidRPr="00E0311B">
        <w:rPr>
          <w:rFonts w:ascii="Sakkal Majalla" w:hAnsi="Sakkal Majalla"/>
          <w:sz w:val="34"/>
        </w:rPr>
        <w:t>.</w:t>
      </w:r>
    </w:p>
    <w:p w14:paraId="00235F12"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Proactive Alerts:</w:t>
      </w:r>
      <w:r w:rsidRPr="00E0311B">
        <w:rPr>
          <w:rFonts w:ascii="Sakkal Majalla" w:hAnsi="Sakkal Majalla"/>
          <w:sz w:val="34"/>
        </w:rPr>
        <w:t xml:space="preserve"> </w:t>
      </w:r>
      <w:r w:rsidRPr="00E0311B">
        <w:rPr>
          <w:rFonts w:ascii="Sakkal Majalla" w:hAnsi="Sakkal Majalla"/>
          <w:sz w:val="34"/>
          <w:rtl/>
        </w:rPr>
        <w:t>تنبيهات ذكية عند حدوث شذوذ أو تحقّق شرط معيّن</w:t>
      </w:r>
      <w:r w:rsidRPr="00E0311B">
        <w:rPr>
          <w:rFonts w:ascii="Sakkal Majalla" w:hAnsi="Sakkal Majalla"/>
          <w:sz w:val="34"/>
        </w:rPr>
        <w:t>.</w:t>
      </w:r>
    </w:p>
    <w:p w14:paraId="6802E737" w14:textId="77777777" w:rsidR="00E0311B" w:rsidRPr="00E0311B" w:rsidRDefault="00E0311B">
      <w:pPr>
        <w:numPr>
          <w:ilvl w:val="0"/>
          <w:numId w:val="101"/>
        </w:numPr>
        <w:spacing w:after="160" w:line="259" w:lineRule="auto"/>
        <w:jc w:val="left"/>
        <w:rPr>
          <w:rFonts w:ascii="Sakkal Majalla" w:hAnsi="Sakkal Majalla"/>
          <w:sz w:val="34"/>
        </w:rPr>
      </w:pPr>
      <w:r w:rsidRPr="00E0311B">
        <w:rPr>
          <w:rFonts w:ascii="Sakkal Majalla" w:hAnsi="Sakkal Majalla"/>
          <w:b/>
          <w:bCs/>
          <w:sz w:val="34"/>
        </w:rPr>
        <w:t>Conversational Analytics:</w:t>
      </w:r>
      <w:r w:rsidRPr="00E0311B">
        <w:rPr>
          <w:rFonts w:ascii="Sakkal Majalla" w:hAnsi="Sakkal Majalla"/>
          <w:sz w:val="34"/>
        </w:rPr>
        <w:t xml:space="preserve"> </w:t>
      </w:r>
      <w:r w:rsidRPr="00E0311B">
        <w:rPr>
          <w:rFonts w:ascii="Sakkal Majalla" w:hAnsi="Sakkal Majalla"/>
          <w:sz w:val="34"/>
          <w:rtl/>
        </w:rPr>
        <w:t>محادثة مع بياناتك كأنّك تتحدّث مع محلّل خبير</w:t>
      </w:r>
      <w:r w:rsidRPr="00E0311B">
        <w:rPr>
          <w:rFonts w:ascii="Sakkal Majalla" w:hAnsi="Sakkal Majalla"/>
          <w:sz w:val="34"/>
        </w:rPr>
        <w:t>.</w:t>
      </w:r>
    </w:p>
    <w:p w14:paraId="526D133B" w14:textId="6FFEF730" w:rsidR="00E0311B" w:rsidRPr="00E0311B" w:rsidRDefault="00026522" w:rsidP="00026522">
      <w:pPr>
        <w:jc w:val="left"/>
        <w:rPr>
          <w:rFonts w:ascii="Sakkal Majalla" w:hAnsi="Sakkal Majalla"/>
          <w:sz w:val="34"/>
          <w:rtl/>
        </w:rPr>
      </w:pPr>
      <w:r w:rsidRPr="003A5C66">
        <w:rPr>
          <w:rFonts w:ascii="Adobe Arabic" w:hAnsi="Adobe Arabic" w:cs="Adobe Arabic"/>
          <w:b/>
          <w:bCs/>
          <w:noProof/>
          <w:color w:val="008080"/>
          <w:sz w:val="34"/>
        </w:rPr>
        <mc:AlternateContent>
          <mc:Choice Requires="wpg">
            <w:drawing>
              <wp:anchor distT="0" distB="0" distL="114300" distR="114300" simplePos="0" relativeHeight="252917760" behindDoc="0" locked="0" layoutInCell="1" allowOverlap="1" wp14:anchorId="235DD9D6" wp14:editId="7E3B6310">
                <wp:simplePos x="0" y="0"/>
                <wp:positionH relativeFrom="column">
                  <wp:posOffset>5372100</wp:posOffset>
                </wp:positionH>
                <wp:positionV relativeFrom="paragraph">
                  <wp:posOffset>-1270</wp:posOffset>
                </wp:positionV>
                <wp:extent cx="361315" cy="324485"/>
                <wp:effectExtent l="0" t="0" r="635" b="0"/>
                <wp:wrapSquare wrapText="bothSides"/>
                <wp:docPr id="1476699753" name="Group 20"/>
                <wp:cNvGraphicFramePr/>
                <a:graphic xmlns:a="http://schemas.openxmlformats.org/drawingml/2006/main">
                  <a:graphicData uri="http://schemas.microsoft.com/office/word/2010/wordprocessingGroup">
                    <wpg:wgp>
                      <wpg:cNvGrpSpPr/>
                      <wpg:grpSpPr>
                        <a:xfrm>
                          <a:off x="0" y="0"/>
                          <a:ext cx="361315" cy="324485"/>
                          <a:chOff x="0" y="0"/>
                          <a:chExt cx="1080120" cy="970922"/>
                        </a:xfrm>
                      </wpg:grpSpPr>
                      <pic:pic xmlns:pic="http://schemas.openxmlformats.org/drawingml/2006/picture">
                        <pic:nvPicPr>
                          <pic:cNvPr id="1914445479" name="Picture 388507661" descr="Reference "/>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1775577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5282483" id="Group 20" o:spid="_x0000_s1026" style="position:absolute;margin-left:423pt;margin-top:-.1pt;width:28.45pt;height:25.55pt;z-index:25291776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">
                  <v:imagedata r:id="rId20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" fillcolor="#168489" strokecolor="#168489" strokeweight="1pt">
                  <v:stroke joinstyle="miter"/>
                </v:roundrect>
                <w10:wrap type="square"/>
              </v:group>
            </w:pict>
          </mc:Fallback>
        </mc:AlternateContent>
      </w:r>
      <w:r w:rsidR="00E0311B" w:rsidRPr="00E0311B">
        <w:rPr>
          <w:rFonts w:ascii="Sakkal Majalla" w:hAnsi="Sakkal Majalla"/>
          <w:b/>
          <w:bCs/>
          <w:sz w:val="34"/>
          <w:rtl/>
        </w:rPr>
        <w:t>مثال</w:t>
      </w:r>
      <w:r w:rsidR="00E0311B" w:rsidRPr="00E0311B">
        <w:rPr>
          <w:rFonts w:ascii="Sakkal Majalla" w:hAnsi="Sakkal Majalla"/>
          <w:b/>
          <w:bCs/>
          <w:sz w:val="34"/>
        </w:rPr>
        <w:t>:</w:t>
      </w:r>
      <w:r w:rsidR="00E0311B" w:rsidRPr="00E0311B">
        <w:rPr>
          <w:rFonts w:ascii="Sakkal Majalla" w:hAnsi="Sakkal Majalla"/>
          <w:sz w:val="34"/>
        </w:rPr>
        <w:br/>
        <w:t>"</w:t>
      </w:r>
      <w:r w:rsidR="00E0311B" w:rsidRPr="00E0311B">
        <w:rPr>
          <w:rFonts w:ascii="Sakkal Majalla" w:hAnsi="Sakkal Majalla"/>
          <w:sz w:val="34"/>
          <w:rtl/>
        </w:rPr>
        <w:t>لاحظت أنّ معدّل التحويل انخفض بنسبة 15% مقارنة بالأسبوع الماضي، والسبب الرئيسي هو انخفاض في زيارات الموقع من الإعلانات المدفوعة</w:t>
      </w:r>
      <w:r w:rsidR="00E0311B" w:rsidRPr="00E0311B">
        <w:rPr>
          <w:rFonts w:ascii="Sakkal Majalla" w:hAnsi="Sakkal Majalla"/>
          <w:sz w:val="34"/>
        </w:rPr>
        <w:t>."</w:t>
      </w:r>
    </w:p>
    <w:p w14:paraId="3D879606" w14:textId="77777777" w:rsidR="00E0311B" w:rsidRPr="00E0311B" w:rsidRDefault="00E0311B" w:rsidP="00E0311B">
      <w:pPr>
        <w:rPr>
          <w:rFonts w:ascii="Sakkal Majalla" w:hAnsi="Sakkal Majalla"/>
          <w:sz w:val="34"/>
        </w:rPr>
      </w:pPr>
    </w:p>
    <w:p w14:paraId="15934AFC" w14:textId="0B56D73F" w:rsidR="00E0311B" w:rsidRPr="00780B25" w:rsidRDefault="00E0311B">
      <w:pPr>
        <w:pStyle w:val="a5"/>
        <w:numPr>
          <w:ilvl w:val="0"/>
          <w:numId w:val="105"/>
        </w:numPr>
        <w:rPr>
          <w:rFonts w:ascii="Sakkal Majalla" w:hAnsi="Sakkal Majalla"/>
          <w:b/>
          <w:bCs/>
          <w:color w:val="C00000"/>
          <w:sz w:val="34"/>
        </w:rPr>
      </w:pPr>
      <w:r w:rsidRPr="00780B25">
        <w:rPr>
          <w:rFonts w:ascii="Sakkal Majalla" w:hAnsi="Sakkal Majalla"/>
          <w:b/>
          <w:bCs/>
          <w:color w:val="C00000"/>
          <w:sz w:val="34"/>
        </w:rPr>
        <w:t xml:space="preserve">Einstein Discovery Integration </w:t>
      </w:r>
    </w:p>
    <w:p w14:paraId="4EB0611D" w14:textId="77777777" w:rsidR="00E0311B" w:rsidRPr="00E0311B" w:rsidRDefault="00E0311B" w:rsidP="00E0311B">
      <w:pPr>
        <w:rPr>
          <w:rFonts w:ascii="Sakkal Majalla" w:hAnsi="Sakkal Majalla"/>
          <w:sz w:val="34"/>
        </w:rPr>
      </w:pPr>
      <w:r w:rsidRPr="00E0311B">
        <w:rPr>
          <w:rFonts w:ascii="Sakkal Majalla" w:hAnsi="Sakkal Majalla"/>
          <w:sz w:val="34"/>
          <w:rtl/>
        </w:rPr>
        <w:t>بعد استحواذ</w:t>
      </w:r>
      <w:r w:rsidRPr="00E0311B">
        <w:rPr>
          <w:rFonts w:ascii="Sakkal Majalla" w:hAnsi="Sakkal Majalla"/>
          <w:sz w:val="34"/>
        </w:rPr>
        <w:t xml:space="preserve"> Salesforce </w:t>
      </w:r>
      <w:r w:rsidRPr="00E0311B">
        <w:rPr>
          <w:rFonts w:ascii="Sakkal Majalla" w:hAnsi="Sakkal Majalla"/>
          <w:sz w:val="34"/>
          <w:rtl/>
        </w:rPr>
        <w:t>على</w:t>
      </w:r>
      <w:r w:rsidRPr="00E0311B">
        <w:rPr>
          <w:rFonts w:ascii="Sakkal Majalla" w:hAnsi="Sakkal Majalla"/>
          <w:sz w:val="34"/>
        </w:rPr>
        <w:t xml:space="preserve"> Tableau</w:t>
      </w:r>
      <w:r w:rsidRPr="00E0311B">
        <w:rPr>
          <w:rFonts w:ascii="Sakkal Majalla" w:hAnsi="Sakkal Majalla"/>
          <w:sz w:val="34"/>
          <w:rtl/>
        </w:rPr>
        <w:t>، تمّ دمج</w:t>
      </w:r>
      <w:r w:rsidRPr="00E0311B">
        <w:rPr>
          <w:rFonts w:ascii="Sakkal Majalla" w:hAnsi="Sakkal Majalla"/>
          <w:sz w:val="34"/>
        </w:rPr>
        <w:t xml:space="preserve"> Einstein (</w:t>
      </w:r>
      <w:r w:rsidRPr="00E0311B">
        <w:rPr>
          <w:rFonts w:ascii="Sakkal Majalla" w:hAnsi="Sakkal Majalla"/>
          <w:sz w:val="34"/>
          <w:rtl/>
        </w:rPr>
        <w:t>محرّك الذكاء الاصطناعي لـ</w:t>
      </w:r>
      <w:r w:rsidRPr="00E0311B">
        <w:rPr>
          <w:rFonts w:ascii="Sakkal Majalla" w:hAnsi="Sakkal Majalla"/>
          <w:sz w:val="34"/>
        </w:rPr>
        <w:t xml:space="preserve"> Salesforce):</w:t>
      </w:r>
    </w:p>
    <w:p w14:paraId="5F8A7EE2" w14:textId="77777777" w:rsidR="00E0311B" w:rsidRPr="00E0311B" w:rsidRDefault="00E0311B" w:rsidP="00E0311B">
      <w:pPr>
        <w:rPr>
          <w:rFonts w:ascii="Sakkal Majalla" w:hAnsi="Sakkal Majalla"/>
          <w:sz w:val="34"/>
        </w:rPr>
      </w:pPr>
      <w:r w:rsidRPr="00E0311B">
        <w:rPr>
          <w:rFonts w:ascii="Sakkal Majalla" w:hAnsi="Sakkal Majalla"/>
          <w:b/>
          <w:bCs/>
          <w:sz w:val="34"/>
          <w:rtl/>
        </w:rPr>
        <w:t>القدرات</w:t>
      </w:r>
      <w:r w:rsidRPr="00E0311B">
        <w:rPr>
          <w:rFonts w:ascii="Sakkal Majalla" w:hAnsi="Sakkal Majalla"/>
          <w:b/>
          <w:bCs/>
          <w:sz w:val="34"/>
        </w:rPr>
        <w:t>:</w:t>
      </w:r>
    </w:p>
    <w:p w14:paraId="5F328CC6" w14:textId="77777777" w:rsidR="00E0311B" w:rsidRPr="00E0311B" w:rsidRDefault="00E0311B">
      <w:pPr>
        <w:numPr>
          <w:ilvl w:val="0"/>
          <w:numId w:val="102"/>
        </w:numPr>
        <w:spacing w:after="160" w:line="259" w:lineRule="auto"/>
        <w:jc w:val="left"/>
        <w:rPr>
          <w:rFonts w:ascii="Sakkal Majalla" w:hAnsi="Sakkal Majalla"/>
          <w:sz w:val="34"/>
        </w:rPr>
      </w:pPr>
      <w:r w:rsidRPr="00E0311B">
        <w:rPr>
          <w:rFonts w:ascii="Sakkal Majalla" w:hAnsi="Sakkal Majalla"/>
          <w:b/>
          <w:bCs/>
          <w:sz w:val="34"/>
        </w:rPr>
        <w:t>Automated Insights:</w:t>
      </w:r>
      <w:r w:rsidRPr="00E0311B">
        <w:rPr>
          <w:rFonts w:ascii="Sakkal Majalla" w:hAnsi="Sakkal Majalla"/>
          <w:sz w:val="34"/>
        </w:rPr>
        <w:t xml:space="preserve"> </w:t>
      </w:r>
      <w:r w:rsidRPr="00E0311B">
        <w:rPr>
          <w:rFonts w:ascii="Sakkal Majalla" w:hAnsi="Sakkal Majalla"/>
          <w:sz w:val="34"/>
          <w:rtl/>
        </w:rPr>
        <w:t>اكتشاف آلي للأنماط المخفية</w:t>
      </w:r>
      <w:r w:rsidRPr="00E0311B">
        <w:rPr>
          <w:rFonts w:ascii="Sakkal Majalla" w:hAnsi="Sakkal Majalla"/>
          <w:sz w:val="34"/>
        </w:rPr>
        <w:t>.</w:t>
      </w:r>
    </w:p>
    <w:p w14:paraId="314F7E9E" w14:textId="77777777" w:rsidR="00E0311B" w:rsidRPr="00E0311B" w:rsidRDefault="00E0311B">
      <w:pPr>
        <w:numPr>
          <w:ilvl w:val="0"/>
          <w:numId w:val="102"/>
        </w:numPr>
        <w:spacing w:after="160" w:line="259" w:lineRule="auto"/>
        <w:jc w:val="left"/>
        <w:rPr>
          <w:rFonts w:ascii="Sakkal Majalla" w:hAnsi="Sakkal Majalla"/>
          <w:sz w:val="34"/>
        </w:rPr>
      </w:pPr>
      <w:r w:rsidRPr="00E0311B">
        <w:rPr>
          <w:rFonts w:ascii="Sakkal Majalla" w:hAnsi="Sakkal Majalla"/>
          <w:b/>
          <w:bCs/>
          <w:sz w:val="34"/>
        </w:rPr>
        <w:t>What-If Analysis:</w:t>
      </w:r>
      <w:r w:rsidRPr="00E0311B">
        <w:rPr>
          <w:rFonts w:ascii="Sakkal Majalla" w:hAnsi="Sakkal Majalla"/>
          <w:sz w:val="34"/>
        </w:rPr>
        <w:t xml:space="preserve"> </w:t>
      </w:r>
      <w:r w:rsidRPr="00E0311B">
        <w:rPr>
          <w:rFonts w:ascii="Sakkal Majalla" w:hAnsi="Sakkal Majalla"/>
          <w:sz w:val="34"/>
          <w:rtl/>
        </w:rPr>
        <w:t>محاكاة سيناريوهات وتوقّع النتائج</w:t>
      </w:r>
      <w:r w:rsidRPr="00E0311B">
        <w:rPr>
          <w:rFonts w:ascii="Sakkal Majalla" w:hAnsi="Sakkal Majalla"/>
          <w:sz w:val="34"/>
        </w:rPr>
        <w:t>.</w:t>
      </w:r>
    </w:p>
    <w:p w14:paraId="51B94272" w14:textId="77777777" w:rsidR="00E0311B" w:rsidRPr="00E0311B" w:rsidRDefault="00E0311B">
      <w:pPr>
        <w:numPr>
          <w:ilvl w:val="0"/>
          <w:numId w:val="102"/>
        </w:numPr>
        <w:spacing w:after="160" w:line="259" w:lineRule="auto"/>
        <w:jc w:val="left"/>
        <w:rPr>
          <w:rFonts w:ascii="Sakkal Majalla" w:hAnsi="Sakkal Majalla"/>
          <w:sz w:val="34"/>
        </w:rPr>
      </w:pPr>
      <w:r w:rsidRPr="00E0311B">
        <w:rPr>
          <w:rFonts w:ascii="Sakkal Majalla" w:hAnsi="Sakkal Majalla"/>
          <w:b/>
          <w:bCs/>
          <w:sz w:val="34"/>
        </w:rPr>
        <w:t>Prescriptive Analytics:</w:t>
      </w:r>
      <w:r w:rsidRPr="00E0311B">
        <w:rPr>
          <w:rFonts w:ascii="Sakkal Majalla" w:hAnsi="Sakkal Majalla"/>
          <w:sz w:val="34"/>
        </w:rPr>
        <w:t xml:space="preserve"> </w:t>
      </w:r>
      <w:r w:rsidRPr="00E0311B">
        <w:rPr>
          <w:rFonts w:ascii="Sakkal Majalla" w:hAnsi="Sakkal Majalla"/>
          <w:sz w:val="34"/>
          <w:rtl/>
        </w:rPr>
        <w:t>توصيات قابلة للتنفيذ</w:t>
      </w:r>
      <w:r w:rsidRPr="00E0311B">
        <w:rPr>
          <w:rFonts w:ascii="Sakkal Majalla" w:hAnsi="Sakkal Majalla"/>
          <w:sz w:val="34"/>
        </w:rPr>
        <w:t>.</w:t>
      </w:r>
    </w:p>
    <w:p w14:paraId="4B370174" w14:textId="0F8506CF" w:rsidR="00E0311B" w:rsidRPr="00780B25" w:rsidRDefault="00E0311B">
      <w:pPr>
        <w:pStyle w:val="a5"/>
        <w:numPr>
          <w:ilvl w:val="0"/>
          <w:numId w:val="105"/>
        </w:numPr>
        <w:rPr>
          <w:rFonts w:ascii="Sakkal Majalla" w:hAnsi="Sakkal Majalla" w:cs="Sakkal Majalla"/>
          <w:b/>
          <w:bCs/>
          <w:color w:val="C00000"/>
          <w:sz w:val="34"/>
          <w:szCs w:val="34"/>
        </w:rPr>
      </w:pPr>
      <w:r w:rsidRPr="00780B25">
        <w:rPr>
          <w:rFonts w:ascii="Sakkal Majalla" w:hAnsi="Sakkal Majalla" w:cs="Sakkal Majalla"/>
          <w:b/>
          <w:bCs/>
          <w:color w:val="C00000"/>
          <w:sz w:val="34"/>
          <w:szCs w:val="34"/>
        </w:rPr>
        <w:t>Tableau GPT</w:t>
      </w:r>
      <w:r w:rsidRPr="00780B25">
        <w:rPr>
          <w:rFonts w:ascii="Sakkal Majalla" w:hAnsi="Sakkal Majalla" w:cs="Sakkal Majalla"/>
          <w:b/>
          <w:bCs/>
          <w:color w:val="C00000"/>
          <w:sz w:val="34"/>
          <w:szCs w:val="34"/>
          <w:rtl/>
        </w:rPr>
        <w:t>تحت التطوير</w:t>
      </w:r>
      <w:r w:rsidRPr="00780B25">
        <w:rPr>
          <w:rFonts w:ascii="Sakkal Majalla" w:hAnsi="Sakkal Majalla" w:cs="Sakkal Majalla"/>
          <w:b/>
          <w:bCs/>
          <w:color w:val="C00000"/>
          <w:sz w:val="34"/>
          <w:szCs w:val="34"/>
        </w:rPr>
        <w:t>:</w:t>
      </w:r>
    </w:p>
    <w:p w14:paraId="183FAA84" w14:textId="77777777" w:rsidR="00E0311B" w:rsidRPr="00E0311B" w:rsidRDefault="00E0311B" w:rsidP="00E0311B">
      <w:pPr>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تعمل على دمج نماذج لغوية كبيرة</w:t>
      </w:r>
      <w:r w:rsidRPr="00E0311B">
        <w:rPr>
          <w:rFonts w:ascii="Sakkal Majalla" w:hAnsi="Sakkal Majalla"/>
          <w:sz w:val="34"/>
        </w:rPr>
        <w:t xml:space="preserve"> (LLMs) </w:t>
      </w:r>
      <w:r w:rsidRPr="00E0311B">
        <w:rPr>
          <w:rFonts w:ascii="Sakkal Majalla" w:hAnsi="Sakkal Majalla"/>
          <w:sz w:val="34"/>
          <w:rtl/>
        </w:rPr>
        <w:t>مثل</w:t>
      </w:r>
      <w:r w:rsidRPr="00E0311B">
        <w:rPr>
          <w:rFonts w:ascii="Sakkal Majalla" w:hAnsi="Sakkal Majalla"/>
          <w:sz w:val="34"/>
        </w:rPr>
        <w:t xml:space="preserve"> GPT:</w:t>
      </w:r>
    </w:p>
    <w:p w14:paraId="5D7D4897" w14:textId="77777777"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t>إنشاء حسابات معقّدة بلغة طبيعية</w:t>
      </w:r>
      <w:r w:rsidRPr="00E0311B">
        <w:rPr>
          <w:rFonts w:ascii="Sakkal Majalla" w:hAnsi="Sakkal Majalla"/>
          <w:sz w:val="34"/>
        </w:rPr>
        <w:t>.</w:t>
      </w:r>
    </w:p>
    <w:p w14:paraId="2A56C35D" w14:textId="77777777"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t>توليد تقارير كاملة من أوصاف نصّية</w:t>
      </w:r>
      <w:r w:rsidRPr="00E0311B">
        <w:rPr>
          <w:rFonts w:ascii="Sakkal Majalla" w:hAnsi="Sakkal Majalla"/>
          <w:sz w:val="34"/>
        </w:rPr>
        <w:t>.</w:t>
      </w:r>
    </w:p>
    <w:p w14:paraId="5D919FF3" w14:textId="77777777"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lastRenderedPageBreak/>
        <w:t>ترجمة آلية للتقارير لعدّة لغات</w:t>
      </w:r>
      <w:r w:rsidRPr="00E0311B">
        <w:rPr>
          <w:rFonts w:ascii="Sakkal Majalla" w:hAnsi="Sakkal Majalla"/>
          <w:sz w:val="34"/>
        </w:rPr>
        <w:t>.</w:t>
      </w:r>
    </w:p>
    <w:p w14:paraId="36B20CF6" w14:textId="67D7100E" w:rsidR="00E0311B" w:rsidRPr="00E0311B" w:rsidRDefault="00E0311B">
      <w:pPr>
        <w:numPr>
          <w:ilvl w:val="0"/>
          <w:numId w:val="103"/>
        </w:numPr>
        <w:spacing w:after="160" w:line="259" w:lineRule="auto"/>
        <w:jc w:val="left"/>
        <w:rPr>
          <w:rFonts w:ascii="Sakkal Majalla" w:hAnsi="Sakkal Majalla"/>
          <w:sz w:val="34"/>
        </w:rPr>
      </w:pPr>
      <w:r w:rsidRPr="00E0311B">
        <w:rPr>
          <w:rFonts w:ascii="Sakkal Majalla" w:hAnsi="Sakkal Majalla"/>
          <w:sz w:val="34"/>
          <w:rtl/>
        </w:rPr>
        <w:t>توضيحات تلقائية للمصطلحات التقنية</w:t>
      </w:r>
      <w:r w:rsidRPr="00E0311B">
        <w:rPr>
          <w:rFonts w:ascii="Sakkal Majalla" w:hAnsi="Sakkal Majalla"/>
          <w:sz w:val="34"/>
        </w:rPr>
        <w:t>.</w:t>
      </w:r>
    </w:p>
    <w:p w14:paraId="67A8117B" w14:textId="1E16D0F4" w:rsidR="00E0311B" w:rsidRPr="00780B25" w:rsidRDefault="00026522">
      <w:pPr>
        <w:pStyle w:val="a5"/>
        <w:numPr>
          <w:ilvl w:val="0"/>
          <w:numId w:val="105"/>
        </w:numPr>
        <w:rPr>
          <w:rFonts w:ascii="Sakkal Majalla" w:hAnsi="Sakkal Majalla" w:cs="Sakkal Majalla"/>
          <w:b/>
          <w:bCs/>
          <w:color w:val="C00000"/>
          <w:sz w:val="34"/>
          <w:szCs w:val="34"/>
        </w:rPr>
      </w:pPr>
      <w:r>
        <w:rPr>
          <w:noProof/>
        </w:rPr>
        <w:drawing>
          <wp:anchor distT="0" distB="0" distL="114300" distR="114300" simplePos="0" relativeHeight="252918784" behindDoc="0" locked="0" layoutInCell="1" allowOverlap="1" wp14:anchorId="03C07D90" wp14:editId="5EE92A9A">
            <wp:simplePos x="0" y="0"/>
            <wp:positionH relativeFrom="column">
              <wp:posOffset>-53340</wp:posOffset>
            </wp:positionH>
            <wp:positionV relativeFrom="paragraph">
              <wp:posOffset>144145</wp:posOffset>
            </wp:positionV>
            <wp:extent cx="1219200" cy="1219200"/>
            <wp:effectExtent l="0" t="0" r="0" b="0"/>
            <wp:wrapSquare wrapText="bothSides"/>
            <wp:docPr id="209356001" name="صورة 369" descr="Business impa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Business impact "/>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anchor>
        </w:drawing>
      </w:r>
      <w:r w:rsidR="00E0311B" w:rsidRPr="00780B25">
        <w:rPr>
          <w:rFonts w:ascii="Sakkal Majalla" w:hAnsi="Sakkal Majalla" w:cs="Sakkal Majalla"/>
          <w:b/>
          <w:bCs/>
          <w:color w:val="C00000"/>
          <w:sz w:val="34"/>
          <w:szCs w:val="34"/>
          <w:rtl/>
        </w:rPr>
        <w:t>تحليل التأثير</w:t>
      </w:r>
      <w:r w:rsidR="00E0311B" w:rsidRPr="00780B25">
        <w:rPr>
          <w:rFonts w:ascii="Sakkal Majalla" w:hAnsi="Sakkal Majalla" w:cs="Sakkal Majalla"/>
          <w:b/>
          <w:bCs/>
          <w:color w:val="C00000"/>
          <w:sz w:val="34"/>
          <w:szCs w:val="34"/>
        </w:rPr>
        <w:t xml:space="preserve"> (Impact Analysis)</w:t>
      </w:r>
      <w:r w:rsidR="00780B25" w:rsidRPr="00780B25">
        <w:rPr>
          <w:rFonts w:ascii="Sakkal Majalla" w:hAnsi="Sakkal Majalla" w:cs="Sakkal Majalla"/>
          <w:b/>
          <w:bCs/>
          <w:color w:val="C00000"/>
          <w:sz w:val="34"/>
          <w:szCs w:val="34"/>
          <w:rtl/>
        </w:rPr>
        <w:t>:</w:t>
      </w:r>
      <w:r w:rsidRPr="00026522">
        <w:t xml:space="preserve"> </w:t>
      </w:r>
    </w:p>
    <w:p w14:paraId="35B38CE7" w14:textId="77777777" w:rsidR="00E0311B" w:rsidRPr="00E0311B" w:rsidRDefault="00E0311B" w:rsidP="00E0311B">
      <w:pPr>
        <w:rPr>
          <w:rFonts w:ascii="Sakkal Majalla" w:hAnsi="Sakkal Majalla"/>
          <w:sz w:val="34"/>
        </w:rPr>
      </w:pPr>
      <w:r w:rsidRPr="00E0311B">
        <w:rPr>
          <w:rFonts w:ascii="Sakkal Majalla" w:hAnsi="Sakkal Majalla"/>
          <w:sz w:val="34"/>
          <w:rtl/>
        </w:rPr>
        <w:t>عند تغيير أيّ جزء من مصدر البيانات أو الحساب</w:t>
      </w:r>
      <w:r w:rsidRPr="00E0311B">
        <w:rPr>
          <w:rFonts w:ascii="Sakkal Majalla" w:hAnsi="Sakkal Majalla"/>
          <w:sz w:val="34"/>
        </w:rPr>
        <w:t>:</w:t>
      </w:r>
    </w:p>
    <w:p w14:paraId="44313F00" w14:textId="77777777" w:rsidR="00E0311B" w:rsidRPr="00E0311B" w:rsidRDefault="00E0311B">
      <w:pPr>
        <w:numPr>
          <w:ilvl w:val="0"/>
          <w:numId w:val="104"/>
        </w:numPr>
        <w:spacing w:after="160" w:line="259" w:lineRule="auto"/>
        <w:jc w:val="left"/>
        <w:rPr>
          <w:rFonts w:ascii="Sakkal Majalla" w:hAnsi="Sakkal Majalla"/>
          <w:sz w:val="34"/>
        </w:rPr>
      </w:pPr>
      <w:r w:rsidRPr="00E0311B">
        <w:rPr>
          <w:rFonts w:ascii="Sakkal Majalla" w:hAnsi="Sakkal Majalla"/>
          <w:sz w:val="34"/>
        </w:rPr>
        <w:t xml:space="preserve">Tableau </w:t>
      </w:r>
      <w:r w:rsidRPr="00E0311B">
        <w:rPr>
          <w:rFonts w:ascii="Sakkal Majalla" w:hAnsi="Sakkal Majalla"/>
          <w:sz w:val="34"/>
          <w:rtl/>
        </w:rPr>
        <w:t>تُظهر تلقائياً جميع التقارير ولوحات المعلومات المتأثّرة</w:t>
      </w:r>
      <w:r w:rsidRPr="00E0311B">
        <w:rPr>
          <w:rFonts w:ascii="Sakkal Majalla" w:hAnsi="Sakkal Majalla"/>
          <w:sz w:val="34"/>
        </w:rPr>
        <w:t>.</w:t>
      </w:r>
    </w:p>
    <w:p w14:paraId="304ACEF9" w14:textId="77777777" w:rsidR="00E0311B" w:rsidRPr="00E0311B" w:rsidRDefault="00E0311B">
      <w:pPr>
        <w:numPr>
          <w:ilvl w:val="0"/>
          <w:numId w:val="104"/>
        </w:numPr>
        <w:spacing w:after="160" w:line="259" w:lineRule="auto"/>
        <w:jc w:val="left"/>
        <w:rPr>
          <w:rFonts w:ascii="Sakkal Majalla" w:hAnsi="Sakkal Majalla"/>
          <w:sz w:val="34"/>
        </w:rPr>
      </w:pPr>
      <w:r w:rsidRPr="00E0311B">
        <w:rPr>
          <w:rFonts w:ascii="Sakkal Majalla" w:hAnsi="Sakkal Majalla"/>
          <w:sz w:val="34"/>
          <w:rtl/>
        </w:rPr>
        <w:t>تقييم درجة التأثير</w:t>
      </w:r>
      <w:r w:rsidRPr="00E0311B">
        <w:rPr>
          <w:rFonts w:ascii="Sakkal Majalla" w:hAnsi="Sakkal Majalla"/>
          <w:sz w:val="34"/>
        </w:rPr>
        <w:t>.</w:t>
      </w:r>
    </w:p>
    <w:p w14:paraId="40F2F67B" w14:textId="77777777" w:rsidR="00E0311B" w:rsidRDefault="00E0311B">
      <w:pPr>
        <w:numPr>
          <w:ilvl w:val="0"/>
          <w:numId w:val="104"/>
        </w:numPr>
        <w:spacing w:after="160" w:line="259" w:lineRule="auto"/>
        <w:jc w:val="left"/>
        <w:rPr>
          <w:rFonts w:ascii="Sakkal Majalla" w:hAnsi="Sakkal Majalla"/>
          <w:sz w:val="34"/>
        </w:rPr>
      </w:pPr>
      <w:r w:rsidRPr="00E0311B">
        <w:rPr>
          <w:rFonts w:ascii="Sakkal Majalla" w:hAnsi="Sakkal Majalla"/>
          <w:sz w:val="34"/>
          <w:rtl/>
        </w:rPr>
        <w:t>اقتراحات للإصلاح</w:t>
      </w:r>
      <w:r w:rsidRPr="00E0311B">
        <w:rPr>
          <w:rFonts w:ascii="Sakkal Majalla" w:hAnsi="Sakkal Majalla"/>
          <w:sz w:val="34"/>
        </w:rPr>
        <w:t>.</w:t>
      </w:r>
    </w:p>
    <w:p w14:paraId="7F457E64" w14:textId="77777777" w:rsidR="00026522" w:rsidRDefault="00026522" w:rsidP="00026522">
      <w:pPr>
        <w:spacing w:after="160" w:line="259" w:lineRule="auto"/>
        <w:jc w:val="center"/>
        <w:rPr>
          <w:rFonts w:ascii="Sakkal Majalla" w:hAnsi="Sakkal Majalla"/>
          <w:sz w:val="34"/>
          <w:rtl/>
        </w:rPr>
      </w:pPr>
    </w:p>
    <w:p w14:paraId="570AC704" w14:textId="77777777" w:rsidR="00026522" w:rsidRDefault="00026522" w:rsidP="00026522">
      <w:pPr>
        <w:spacing w:after="160" w:line="259" w:lineRule="auto"/>
        <w:jc w:val="center"/>
        <w:rPr>
          <w:rFonts w:ascii="Sakkal Majalla" w:hAnsi="Sakkal Majalla"/>
          <w:sz w:val="34"/>
          <w:rtl/>
        </w:rPr>
      </w:pPr>
    </w:p>
    <w:p w14:paraId="37310998" w14:textId="77777777" w:rsidR="00026522" w:rsidRDefault="00026522" w:rsidP="00026522">
      <w:pPr>
        <w:spacing w:after="160" w:line="259" w:lineRule="auto"/>
        <w:jc w:val="center"/>
        <w:rPr>
          <w:rFonts w:ascii="Sakkal Majalla" w:hAnsi="Sakkal Majalla"/>
          <w:sz w:val="34"/>
          <w:rtl/>
        </w:rPr>
      </w:pPr>
    </w:p>
    <w:p w14:paraId="6BD00A49" w14:textId="5381D764" w:rsidR="00026522" w:rsidRPr="00E0311B" w:rsidRDefault="00026522" w:rsidP="00026522">
      <w:pPr>
        <w:spacing w:after="160" w:line="259" w:lineRule="auto"/>
        <w:jc w:val="center"/>
        <w:rPr>
          <w:rFonts w:ascii="Sakkal Majalla" w:hAnsi="Sakkal Majalla"/>
          <w:sz w:val="34"/>
        </w:rPr>
      </w:pPr>
      <w:r>
        <w:rPr>
          <w:noProof/>
        </w:rPr>
        <w:drawing>
          <wp:inline distT="0" distB="0" distL="0" distR="0" wp14:anchorId="005879A8" wp14:editId="347E2D62">
            <wp:extent cx="1219200" cy="1219200"/>
            <wp:effectExtent l="0" t="0" r="0" b="0"/>
            <wp:docPr id="1159217455" name="صورة 370" descr="Analys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Analysis "/>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43E6A639" w14:textId="77777777" w:rsidR="00E0311B" w:rsidRPr="00E0311B" w:rsidRDefault="00E0311B" w:rsidP="00E0311B">
      <w:pPr>
        <w:rPr>
          <w:rFonts w:ascii="Sakkal Majalla" w:hAnsi="Sakkal Majalla"/>
          <w:sz w:val="34"/>
          <w:rtl/>
        </w:rPr>
      </w:pPr>
    </w:p>
    <w:p w14:paraId="0283B4DF" w14:textId="2249EB65" w:rsidR="00E0311B" w:rsidRPr="00E0311B" w:rsidRDefault="00026522" w:rsidP="00026522">
      <w:pPr>
        <w:keepNext/>
        <w:pageBreakBefore/>
        <w:rPr>
          <w:rFonts w:ascii="Sakkal Majalla" w:hAnsi="Sakkal Majalla"/>
          <w:b/>
          <w:bCs/>
          <w:sz w:val="34"/>
        </w:rPr>
      </w:pPr>
      <w:r w:rsidRPr="002A078C">
        <w:rPr>
          <w:rFonts w:ascii="Sakkal Majalla" w:hAnsi="Sakkal Majalla"/>
          <w:noProof/>
          <w:color w:val="002060"/>
          <w:sz w:val="34"/>
          <w:lang w:bidi="ar-SY"/>
        </w:rPr>
        <w:lastRenderedPageBreak/>
        <mc:AlternateContent>
          <mc:Choice Requires="wpg">
            <w:drawing>
              <wp:inline distT="0" distB="0" distL="0" distR="0" wp14:anchorId="59164E11" wp14:editId="63CB2D86">
                <wp:extent cx="5731510" cy="895350"/>
                <wp:effectExtent l="0" t="0" r="21590" b="19050"/>
                <wp:docPr id="105238784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89975290" name="صورة 38"/>
                          <pic:cNvPicPr/>
                        </pic:nvPicPr>
                        <pic:blipFill>
                          <a:blip r:embed="rId8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62756617" name="مجموعة 39"/>
                        <wpg:cNvGrpSpPr/>
                        <wpg:grpSpPr>
                          <a:xfrm>
                            <a:off x="0" y="0"/>
                            <a:ext cx="5731510" cy="895350"/>
                            <a:chOff x="0" y="0"/>
                            <a:chExt cx="5878196" cy="918845"/>
                          </a:xfrm>
                        </wpg:grpSpPr>
                        <wpg:grpSp>
                          <wpg:cNvPr id="343042250" name="مجموعة 40"/>
                          <wpg:cNvGrpSpPr/>
                          <wpg:grpSpPr>
                            <a:xfrm>
                              <a:off x="0" y="0"/>
                              <a:ext cx="5878196" cy="918845"/>
                              <a:chOff x="0" y="0"/>
                              <a:chExt cx="6240348" cy="919070"/>
                            </a:xfrm>
                          </wpg:grpSpPr>
                          <wpg:grpSp>
                            <wpg:cNvPr id="109268840" name="مجموعة 41"/>
                            <wpg:cNvGrpSpPr/>
                            <wpg:grpSpPr>
                              <a:xfrm>
                                <a:off x="0" y="169208"/>
                                <a:ext cx="5433072" cy="580613"/>
                                <a:chOff x="0" y="169208"/>
                                <a:chExt cx="5433072" cy="580613"/>
                              </a:xfrm>
                            </wpg:grpSpPr>
                            <wps:wsp>
                              <wps:cNvPr id="212454027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9881574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918698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90983354" name="مربع نص 41"/>
                          <wps:cNvSpPr txBox="1"/>
                          <wps:spPr>
                            <a:xfrm>
                              <a:off x="204484" y="257055"/>
                              <a:ext cx="4616071" cy="407289"/>
                            </a:xfrm>
                            <a:prstGeom prst="rect">
                              <a:avLst/>
                            </a:prstGeom>
                            <a:noFill/>
                          </wps:spPr>
                          <wps:txbx>
                            <w:txbxContent>
                              <w:p w14:paraId="1D07962B" w14:textId="655C5586" w:rsidR="00026522" w:rsidRDefault="00026522" w:rsidP="00026522">
                                <w:pPr>
                                  <w:rPr>
                                    <w:rFonts w:eastAsia="Calibri" w:hAnsi="Adobe Arabic" w:cs="Adobe Arabic"/>
                                    <w:b/>
                                    <w:bCs/>
                                    <w:color w:val="FFFFFF"/>
                                    <w:kern w:val="24"/>
                                    <w:sz w:val="36"/>
                                    <w:szCs w:val="36"/>
                                    <w:lang w:bidi="ar-EG"/>
                                  </w:rPr>
                                </w:pPr>
                                <w:r w:rsidRPr="00026522">
                                  <w:rPr>
                                    <w:rFonts w:eastAsia="Calibri" w:hAnsi="Adobe Arabic" w:cs="Adobe Arabic"/>
                                    <w:b/>
                                    <w:bCs/>
                                    <w:color w:val="FFFFFF"/>
                                    <w:kern w:val="24"/>
                                    <w:sz w:val="36"/>
                                    <w:szCs w:val="36"/>
                                    <w:rtl/>
                                    <w:lang w:bidi="ar-EG"/>
                                  </w:rPr>
                                  <w:t xml:space="preserve">مقارنة قدرات </w:t>
                                </w:r>
                                <w:r w:rsidRPr="00026522">
                                  <w:rPr>
                                    <w:rFonts w:eastAsia="Calibri" w:hAnsi="Adobe Arabic" w:cs="Adobe Arabic"/>
                                    <w:b/>
                                    <w:bCs/>
                                    <w:color w:val="FFFFFF"/>
                                    <w:kern w:val="24"/>
                                    <w:sz w:val="32"/>
                                    <w:szCs w:val="32"/>
                                    <w:lang w:bidi="ar-EG"/>
                                  </w:rPr>
                                  <w:t>Tableau</w:t>
                                </w:r>
                                <w:r w:rsidRPr="00026522">
                                  <w:rPr>
                                    <w:rFonts w:eastAsia="Calibri" w:hAnsi="Adobe Arabic" w:cs="Adobe Arabic"/>
                                    <w:b/>
                                    <w:bCs/>
                                    <w:color w:val="FFFFFF"/>
                                    <w:kern w:val="24"/>
                                    <w:sz w:val="32"/>
                                    <w:szCs w:val="32"/>
                                    <w:rtl/>
                                    <w:lang w:bidi="ar-EG"/>
                                  </w:rPr>
                                  <w:t xml:space="preserve"> </w:t>
                                </w:r>
                                <w:r w:rsidRPr="00026522">
                                  <w:rPr>
                                    <w:rFonts w:eastAsia="Calibri" w:hAnsi="Adobe Arabic" w:cs="Adobe Arabic"/>
                                    <w:b/>
                                    <w:bCs/>
                                    <w:color w:val="FFFFFF"/>
                                    <w:kern w:val="24"/>
                                    <w:sz w:val="36"/>
                                    <w:szCs w:val="36"/>
                                    <w:rtl/>
                                    <w:lang w:bidi="ar-EG"/>
                                  </w:rPr>
                                  <w:t>و</w:t>
                                </w:r>
                                <w:r w:rsidRPr="00026522">
                                  <w:rPr>
                                    <w:rFonts w:eastAsia="Calibri" w:hAnsi="Adobe Arabic" w:cs="Adobe Arabic"/>
                                    <w:b/>
                                    <w:bCs/>
                                    <w:color w:val="FFFFFF"/>
                                    <w:kern w:val="24"/>
                                    <w:sz w:val="32"/>
                                    <w:szCs w:val="32"/>
                                    <w:lang w:bidi="ar-EG"/>
                                  </w:rPr>
                                  <w:t>Power BI</w:t>
                                </w:r>
                                <w:r w:rsidRPr="00026522">
                                  <w:rPr>
                                    <w:rFonts w:eastAsia="Calibri" w:hAnsi="Adobe Arabic" w:cs="Adobe Arabic"/>
                                    <w:b/>
                                    <w:bCs/>
                                    <w:color w:val="FFFFFF"/>
                                    <w:kern w:val="24"/>
                                    <w:szCs w:val="28"/>
                                    <w:rtl/>
                                    <w:lang w:bidi="ar-EG"/>
                                  </w:rPr>
                                  <w:t xml:space="preserve"> </w:t>
                                </w:r>
                                <w:r w:rsidRPr="00026522">
                                  <w:rPr>
                                    <w:rFonts w:eastAsia="Calibri" w:hAnsi="Adobe Arabic" w:cs="Adobe Arabic"/>
                                    <w:b/>
                                    <w:bCs/>
                                    <w:color w:val="FFFFFF"/>
                                    <w:kern w:val="24"/>
                                    <w:sz w:val="36"/>
                                    <w:szCs w:val="36"/>
                                    <w:rtl/>
                                    <w:lang w:bidi="ar-EG"/>
                                  </w:rPr>
                                  <w:t>في التحليل الذكي</w:t>
                                </w:r>
                              </w:p>
                            </w:txbxContent>
                          </wps:txbx>
                          <wps:bodyPr wrap="square" rtlCol="1">
                            <a:spAutoFit/>
                          </wps:bodyPr>
                        </wps:wsp>
                      </wpg:grpSp>
                    </wpg:wgp>
                  </a:graphicData>
                </a:graphic>
              </wp:inline>
            </w:drawing>
          </mc:Choice>
          <mc:Fallback>
            <w:pict>
              <v:group w14:anchorId="59164E11" id="_x0000_s180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mn2IBqAcAALoc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180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">
                  <v:imagedata r:id="rId85" o:title=""/>
                </v:shape>
                <v:group id="مجموعة 39" o:spid="_x0000_s18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">
                  <v:group id="مجموعة 40" o:spid="_x0000_s18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">
                    <v:group id="مجموعة 41" o:spid="_x0000_s18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">
                      <v:shape id="شكل حر 42" o:spid="_x0000_s18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" fillcolor="#168489" stroked="f" strokeweight="1pt">
                        <v:stroke joinstyle="miter"/>
                      </v:roundrect>
                    </v:group>
                    <v:oval id="شكل بيضاوي 44" o:spid="_x0000_s18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" filled="f" strokecolor="#a5a5a5 [2092]" strokeweight="1pt">
                      <v:stroke joinstyle="miter"/>
                    </v:oval>
                  </v:group>
                  <v:shape id="مربع نص 41" o:spid="_x0000_s1816" type="#_x0000_t202" style="position:absolute;left:2044;top:2570;width:4616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" filled="f" stroked="f">
                    <v:textbox style="mso-fit-shape-to-text:t">
                      <w:txbxContent>
                        <w:p w14:paraId="1D07962B" w14:textId="655C5586" w:rsidR="00026522" w:rsidRDefault="00026522" w:rsidP="00026522">
                          <w:pPr>
                            <w:rPr>
                              <w:rFonts w:eastAsia="Calibri" w:hAnsi="Adobe Arabic" w:cs="Adobe Arabic"/>
                              <w:b/>
                              <w:bCs/>
                              <w:color w:val="FFFFFF"/>
                              <w:kern w:val="24"/>
                              <w:sz w:val="36"/>
                              <w:szCs w:val="36"/>
                              <w:lang w:bidi="ar-EG"/>
                            </w:rPr>
                          </w:pPr>
                          <w:r w:rsidRPr="00026522">
                            <w:rPr>
                              <w:rFonts w:eastAsia="Calibri" w:hAnsi="Adobe Arabic" w:cs="Adobe Arabic"/>
                              <w:b/>
                              <w:bCs/>
                              <w:color w:val="FFFFFF"/>
                              <w:kern w:val="24"/>
                              <w:sz w:val="36"/>
                              <w:szCs w:val="36"/>
                              <w:rtl/>
                              <w:lang w:bidi="ar-EG"/>
                            </w:rPr>
                            <w:t xml:space="preserve">مقارنة قدرات </w:t>
                          </w:r>
                          <w:r w:rsidRPr="00026522">
                            <w:rPr>
                              <w:rFonts w:eastAsia="Calibri" w:hAnsi="Adobe Arabic" w:cs="Adobe Arabic"/>
                              <w:b/>
                              <w:bCs/>
                              <w:color w:val="FFFFFF"/>
                              <w:kern w:val="24"/>
                              <w:sz w:val="32"/>
                              <w:szCs w:val="32"/>
                              <w:lang w:bidi="ar-EG"/>
                            </w:rPr>
                            <w:t>Tableau</w:t>
                          </w:r>
                          <w:r w:rsidRPr="00026522">
                            <w:rPr>
                              <w:rFonts w:eastAsia="Calibri" w:hAnsi="Adobe Arabic" w:cs="Adobe Arabic"/>
                              <w:b/>
                              <w:bCs/>
                              <w:color w:val="FFFFFF"/>
                              <w:kern w:val="24"/>
                              <w:sz w:val="32"/>
                              <w:szCs w:val="32"/>
                              <w:rtl/>
                              <w:lang w:bidi="ar-EG"/>
                            </w:rPr>
                            <w:t xml:space="preserve"> </w:t>
                          </w:r>
                          <w:r w:rsidRPr="00026522">
                            <w:rPr>
                              <w:rFonts w:eastAsia="Calibri" w:hAnsi="Adobe Arabic" w:cs="Adobe Arabic"/>
                              <w:b/>
                              <w:bCs/>
                              <w:color w:val="FFFFFF"/>
                              <w:kern w:val="24"/>
                              <w:sz w:val="36"/>
                              <w:szCs w:val="36"/>
                              <w:rtl/>
                              <w:lang w:bidi="ar-EG"/>
                            </w:rPr>
                            <w:t>و</w:t>
                          </w:r>
                          <w:r w:rsidRPr="00026522">
                            <w:rPr>
                              <w:rFonts w:eastAsia="Calibri" w:hAnsi="Adobe Arabic" w:cs="Adobe Arabic"/>
                              <w:b/>
                              <w:bCs/>
                              <w:color w:val="FFFFFF"/>
                              <w:kern w:val="24"/>
                              <w:sz w:val="32"/>
                              <w:szCs w:val="32"/>
                              <w:lang w:bidi="ar-EG"/>
                            </w:rPr>
                            <w:t>Power BI</w:t>
                          </w:r>
                          <w:r w:rsidRPr="00026522">
                            <w:rPr>
                              <w:rFonts w:eastAsia="Calibri" w:hAnsi="Adobe Arabic" w:cs="Adobe Arabic"/>
                              <w:b/>
                              <w:bCs/>
                              <w:color w:val="FFFFFF"/>
                              <w:kern w:val="24"/>
                              <w:szCs w:val="28"/>
                              <w:rtl/>
                              <w:lang w:bidi="ar-EG"/>
                            </w:rPr>
                            <w:t xml:space="preserve"> </w:t>
                          </w:r>
                          <w:r w:rsidRPr="00026522">
                            <w:rPr>
                              <w:rFonts w:eastAsia="Calibri" w:hAnsi="Adobe Arabic" w:cs="Adobe Arabic"/>
                              <w:b/>
                              <w:bCs/>
                              <w:color w:val="FFFFFF"/>
                              <w:kern w:val="24"/>
                              <w:sz w:val="36"/>
                              <w:szCs w:val="36"/>
                              <w:rtl/>
                              <w:lang w:bidi="ar-EG"/>
                            </w:rPr>
                            <w:t>في التحليل الذكي</w:t>
                          </w:r>
                        </w:p>
                      </w:txbxContent>
                    </v:textbox>
                  </v:shape>
                </v:group>
                <w10:anchorlock/>
              </v:group>
            </w:pict>
          </mc:Fallback>
        </mc:AlternateContent>
      </w:r>
    </w:p>
    <w:p w14:paraId="11BE9286" w14:textId="77777777" w:rsidR="00E0311B" w:rsidRPr="00E0311B" w:rsidRDefault="00E0311B" w:rsidP="00E0311B">
      <w:pPr>
        <w:rPr>
          <w:rFonts w:ascii="Sakkal Majalla" w:hAnsi="Sakkal Majalla"/>
          <w:sz w:val="34"/>
        </w:rPr>
      </w:pPr>
      <w:r w:rsidRPr="00E0311B">
        <w:rPr>
          <w:rFonts w:ascii="Sakkal Majalla" w:hAnsi="Sakkal Majalla"/>
          <w:sz w:val="34"/>
          <w:rtl/>
        </w:rPr>
        <w:t>لفهم متى نستخدم كلّ أداة، إليك مقارنة شاملة</w:t>
      </w:r>
      <w:r w:rsidRPr="00E0311B">
        <w:rPr>
          <w:rFonts w:ascii="Sakkal Majalla" w:hAnsi="Sakkal Majalla"/>
          <w:sz w:val="34"/>
        </w:rPr>
        <w:t>:</w:t>
      </w:r>
    </w:p>
    <w:p w14:paraId="5707EB68" w14:textId="08D842E2"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الذكاء الاصطناعي والتحليل الذكي</w:t>
      </w:r>
      <w:r w:rsidRPr="00026522">
        <w:rPr>
          <w:rFonts w:ascii="Sakkal Majalla" w:hAnsi="Sakkal Majalla" w:cs="Sakkal Majalla"/>
          <w:b/>
          <w:bCs/>
          <w:color w:val="C00000"/>
          <w:sz w:val="34"/>
          <w:szCs w:val="34"/>
        </w:rPr>
        <w:t>:</w:t>
      </w:r>
    </w:p>
    <w:tbl>
      <w:tblPr>
        <w:bidiVisual/>
        <w:tblW w:w="9396"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80"/>
        <w:gridCol w:w="3277"/>
        <w:gridCol w:w="30"/>
        <w:gridCol w:w="4009"/>
      </w:tblGrid>
      <w:tr w:rsidR="00026522" w:rsidRPr="00026522" w14:paraId="1A84AAF5" w14:textId="77777777" w:rsidTr="000D7AAA">
        <w:trPr>
          <w:tblHeader/>
          <w:tblCellSpacing w:w="15" w:type="dxa"/>
          <w:jc w:val="center"/>
        </w:trPr>
        <w:tc>
          <w:tcPr>
            <w:tcW w:w="2035" w:type="dxa"/>
            <w:shd w:val="clear" w:color="auto" w:fill="F2F2F2" w:themeFill="background1" w:themeFillShade="F2"/>
            <w:vAlign w:val="center"/>
            <w:hideMark/>
          </w:tcPr>
          <w:p w14:paraId="65DEE59F" w14:textId="77777777" w:rsidR="00E0311B" w:rsidRPr="00026522" w:rsidRDefault="00E0311B" w:rsidP="00DC2903">
            <w:pPr>
              <w:jc w:val="center"/>
              <w:rPr>
                <w:rFonts w:ascii="Adobe Arabic" w:hAnsi="Adobe Arabic" w:cs="Adobe Arabic"/>
                <w:b/>
                <w:bCs/>
                <w:color w:val="008080"/>
                <w:sz w:val="34"/>
              </w:rPr>
            </w:pPr>
            <w:r w:rsidRPr="00026522">
              <w:rPr>
                <w:rFonts w:ascii="Adobe Arabic" w:hAnsi="Adobe Arabic" w:cs="Adobe Arabic"/>
                <w:b/>
                <w:bCs/>
                <w:color w:val="008080"/>
                <w:sz w:val="34"/>
                <w:rtl/>
              </w:rPr>
              <w:t>الميزة</w:t>
            </w:r>
          </w:p>
        </w:tc>
        <w:tc>
          <w:tcPr>
            <w:tcW w:w="3247" w:type="dxa"/>
            <w:shd w:val="clear" w:color="auto" w:fill="F2F2F2" w:themeFill="background1" w:themeFillShade="F2"/>
            <w:vAlign w:val="center"/>
            <w:hideMark/>
          </w:tcPr>
          <w:p w14:paraId="331BF3BB" w14:textId="77777777" w:rsidR="00E0311B" w:rsidRPr="00026522" w:rsidRDefault="00E0311B" w:rsidP="00DC2903">
            <w:pPr>
              <w:jc w:val="center"/>
              <w:rPr>
                <w:rFonts w:ascii="Adobe Arabic" w:hAnsi="Adobe Arabic" w:cs="Adobe Arabic"/>
                <w:b/>
                <w:bCs/>
                <w:color w:val="008080"/>
                <w:sz w:val="34"/>
              </w:rPr>
            </w:pPr>
            <w:r w:rsidRPr="00026522">
              <w:rPr>
                <w:rFonts w:ascii="Adobe Arabic" w:hAnsi="Adobe Arabic" w:cs="Adobe Arabic"/>
                <w:b/>
                <w:bCs/>
                <w:color w:val="008080"/>
                <w:sz w:val="34"/>
              </w:rPr>
              <w:t>Tableau</w:t>
            </w:r>
          </w:p>
        </w:tc>
        <w:tc>
          <w:tcPr>
            <w:tcW w:w="3994" w:type="dxa"/>
            <w:gridSpan w:val="2"/>
            <w:shd w:val="clear" w:color="auto" w:fill="F2F2F2" w:themeFill="background1" w:themeFillShade="F2"/>
            <w:vAlign w:val="center"/>
            <w:hideMark/>
          </w:tcPr>
          <w:p w14:paraId="52622725" w14:textId="77777777" w:rsidR="00E0311B" w:rsidRPr="00026522" w:rsidRDefault="00E0311B" w:rsidP="00DC2903">
            <w:pPr>
              <w:jc w:val="center"/>
              <w:rPr>
                <w:rFonts w:ascii="Adobe Arabic" w:hAnsi="Adobe Arabic" w:cs="Adobe Arabic"/>
                <w:b/>
                <w:bCs/>
                <w:color w:val="008080"/>
                <w:sz w:val="34"/>
              </w:rPr>
            </w:pPr>
            <w:r w:rsidRPr="00026522">
              <w:rPr>
                <w:rFonts w:ascii="Adobe Arabic" w:hAnsi="Adobe Arabic" w:cs="Adobe Arabic"/>
                <w:b/>
                <w:bCs/>
                <w:color w:val="008080"/>
                <w:sz w:val="34"/>
              </w:rPr>
              <w:t>Power BI</w:t>
            </w:r>
          </w:p>
        </w:tc>
      </w:tr>
      <w:tr w:rsidR="00026522" w:rsidRPr="00E0311B" w14:paraId="414970CA" w14:textId="77777777" w:rsidTr="00026522">
        <w:trPr>
          <w:tblCellSpacing w:w="15" w:type="dxa"/>
          <w:jc w:val="center"/>
        </w:trPr>
        <w:tc>
          <w:tcPr>
            <w:tcW w:w="2035" w:type="dxa"/>
            <w:vAlign w:val="center"/>
            <w:hideMark/>
          </w:tcPr>
          <w:p w14:paraId="6E9F3DC9" w14:textId="77777777" w:rsidR="00E0311B" w:rsidRPr="00E0311B" w:rsidRDefault="00E0311B" w:rsidP="00DC2903">
            <w:pPr>
              <w:rPr>
                <w:rFonts w:ascii="Sakkal Majalla" w:hAnsi="Sakkal Majalla"/>
                <w:sz w:val="34"/>
              </w:rPr>
            </w:pPr>
            <w:r w:rsidRPr="00E0311B">
              <w:rPr>
                <w:rFonts w:ascii="Sakkal Majalla" w:hAnsi="Sakkal Majalla"/>
                <w:b/>
                <w:bCs/>
                <w:sz w:val="34"/>
                <w:rtl/>
              </w:rPr>
              <w:t>معالجة اللغة الطبيعية</w:t>
            </w:r>
          </w:p>
        </w:tc>
        <w:tc>
          <w:tcPr>
            <w:tcW w:w="3277" w:type="dxa"/>
            <w:gridSpan w:val="2"/>
            <w:vAlign w:val="center"/>
            <w:hideMark/>
          </w:tcPr>
          <w:p w14:paraId="6E123E7B" w14:textId="77777777" w:rsidR="00E0311B" w:rsidRPr="00E0311B" w:rsidRDefault="00E0311B" w:rsidP="00026522">
            <w:pPr>
              <w:rPr>
                <w:rFonts w:ascii="Sakkal Majalla" w:hAnsi="Sakkal Majalla"/>
                <w:sz w:val="34"/>
              </w:rPr>
            </w:pPr>
            <w:r w:rsidRPr="00E0311B">
              <w:rPr>
                <w:rFonts w:ascii="Sakkal Majalla" w:hAnsi="Sakkal Majalla"/>
                <w:sz w:val="34"/>
              </w:rPr>
              <w:t xml:space="preserve">Ask Data - </w:t>
            </w:r>
            <w:r w:rsidRPr="00E0311B">
              <w:rPr>
                <w:rFonts w:ascii="Sakkal Majalla" w:hAnsi="Sakkal Majalla"/>
                <w:sz w:val="34"/>
                <w:rtl/>
              </w:rPr>
              <w:t>قوية جداً، دعم متعدّد اللغات ممتاز</w:t>
            </w:r>
          </w:p>
        </w:tc>
        <w:tc>
          <w:tcPr>
            <w:tcW w:w="3964" w:type="dxa"/>
            <w:vAlign w:val="center"/>
            <w:hideMark/>
          </w:tcPr>
          <w:p w14:paraId="4CF3D544" w14:textId="77777777" w:rsidR="00E0311B" w:rsidRPr="00E0311B" w:rsidRDefault="00E0311B" w:rsidP="00026522">
            <w:pPr>
              <w:rPr>
                <w:rFonts w:ascii="Sakkal Majalla" w:hAnsi="Sakkal Majalla"/>
                <w:sz w:val="34"/>
              </w:rPr>
            </w:pPr>
            <w:r w:rsidRPr="00E0311B">
              <w:rPr>
                <w:rFonts w:ascii="Sakkal Majalla" w:hAnsi="Sakkal Majalla"/>
                <w:sz w:val="34"/>
              </w:rPr>
              <w:t xml:space="preserve">Q&amp;A Visual - </w:t>
            </w:r>
            <w:r w:rsidRPr="00E0311B">
              <w:rPr>
                <w:rFonts w:ascii="Sakkal Majalla" w:hAnsi="Sakkal Majalla"/>
                <w:sz w:val="34"/>
                <w:rtl/>
              </w:rPr>
              <w:t>جيّدة لكن أقلّ دقّة في اللغة العربية</w:t>
            </w:r>
          </w:p>
        </w:tc>
      </w:tr>
      <w:tr w:rsidR="00026522" w:rsidRPr="00E0311B" w14:paraId="0664EC03" w14:textId="77777777" w:rsidTr="00026522">
        <w:trPr>
          <w:tblCellSpacing w:w="15" w:type="dxa"/>
          <w:jc w:val="center"/>
        </w:trPr>
        <w:tc>
          <w:tcPr>
            <w:tcW w:w="2035" w:type="dxa"/>
            <w:vAlign w:val="center"/>
            <w:hideMark/>
          </w:tcPr>
          <w:p w14:paraId="3978BC1E"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التفسير الآلي</w:t>
            </w:r>
          </w:p>
        </w:tc>
        <w:tc>
          <w:tcPr>
            <w:tcW w:w="3277" w:type="dxa"/>
            <w:gridSpan w:val="2"/>
            <w:vAlign w:val="center"/>
            <w:hideMark/>
          </w:tcPr>
          <w:p w14:paraId="67D5905B" w14:textId="77777777" w:rsidR="00E0311B" w:rsidRPr="00E0311B" w:rsidRDefault="00E0311B" w:rsidP="00026522">
            <w:pPr>
              <w:rPr>
                <w:rFonts w:ascii="Sakkal Majalla" w:hAnsi="Sakkal Majalla"/>
                <w:sz w:val="34"/>
              </w:rPr>
            </w:pPr>
            <w:r w:rsidRPr="00E0311B">
              <w:rPr>
                <w:rFonts w:ascii="Sakkal Majalla" w:hAnsi="Sakkal Majalla"/>
                <w:sz w:val="34"/>
              </w:rPr>
              <w:t xml:space="preserve">Explain Data - </w:t>
            </w:r>
            <w:r w:rsidRPr="00E0311B">
              <w:rPr>
                <w:rFonts w:ascii="Sakkal Majalla" w:hAnsi="Sakkal Majalla"/>
                <w:sz w:val="34"/>
                <w:rtl/>
              </w:rPr>
              <w:t>عميق ومفصّل</w:t>
            </w:r>
          </w:p>
        </w:tc>
        <w:tc>
          <w:tcPr>
            <w:tcW w:w="3964" w:type="dxa"/>
            <w:vAlign w:val="center"/>
            <w:hideMark/>
          </w:tcPr>
          <w:p w14:paraId="070FDB83" w14:textId="77777777" w:rsidR="00E0311B" w:rsidRPr="00E0311B" w:rsidRDefault="00E0311B" w:rsidP="00026522">
            <w:pPr>
              <w:rPr>
                <w:rFonts w:ascii="Sakkal Majalla" w:hAnsi="Sakkal Majalla"/>
                <w:sz w:val="34"/>
              </w:rPr>
            </w:pPr>
            <w:r w:rsidRPr="00E0311B">
              <w:rPr>
                <w:rFonts w:ascii="Sakkal Majalla" w:hAnsi="Sakkal Majalla"/>
                <w:sz w:val="34"/>
              </w:rPr>
              <w:t xml:space="preserve">Quick Insights &amp; Smart Narrative - </w:t>
            </w:r>
            <w:r w:rsidRPr="00E0311B">
              <w:rPr>
                <w:rFonts w:ascii="Sakkal Majalla" w:hAnsi="Sakkal Majalla"/>
                <w:sz w:val="34"/>
                <w:rtl/>
              </w:rPr>
              <w:t>جيّد لكن أبسط</w:t>
            </w:r>
          </w:p>
        </w:tc>
      </w:tr>
      <w:tr w:rsidR="00026522" w:rsidRPr="00E0311B" w14:paraId="51AE84D7" w14:textId="77777777" w:rsidTr="00026522">
        <w:trPr>
          <w:tblCellSpacing w:w="15" w:type="dxa"/>
          <w:jc w:val="center"/>
        </w:trPr>
        <w:tc>
          <w:tcPr>
            <w:tcW w:w="2035" w:type="dxa"/>
            <w:vAlign w:val="center"/>
            <w:hideMark/>
          </w:tcPr>
          <w:p w14:paraId="68BEE42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التنبّؤ</w:t>
            </w:r>
          </w:p>
        </w:tc>
        <w:tc>
          <w:tcPr>
            <w:tcW w:w="3277" w:type="dxa"/>
            <w:gridSpan w:val="2"/>
            <w:vAlign w:val="center"/>
            <w:hideMark/>
          </w:tcPr>
          <w:p w14:paraId="7E4303A1" w14:textId="77777777" w:rsidR="00E0311B" w:rsidRPr="00E0311B" w:rsidRDefault="00E0311B" w:rsidP="00026522">
            <w:pPr>
              <w:rPr>
                <w:rFonts w:ascii="Sakkal Majalla" w:hAnsi="Sakkal Majalla"/>
                <w:sz w:val="34"/>
              </w:rPr>
            </w:pPr>
            <w:r w:rsidRPr="00E0311B">
              <w:rPr>
                <w:rFonts w:ascii="Sakkal Majalla" w:hAnsi="Sakkal Majalla"/>
                <w:sz w:val="34"/>
                <w:rtl/>
              </w:rPr>
              <w:t>نماذج متقدّدة مع تخصيص شامل</w:t>
            </w:r>
          </w:p>
        </w:tc>
        <w:tc>
          <w:tcPr>
            <w:tcW w:w="3964" w:type="dxa"/>
            <w:vAlign w:val="center"/>
            <w:hideMark/>
          </w:tcPr>
          <w:p w14:paraId="6BEF2D6C" w14:textId="77777777" w:rsidR="00E0311B" w:rsidRPr="00E0311B" w:rsidRDefault="00E0311B" w:rsidP="00026522">
            <w:pPr>
              <w:rPr>
                <w:rFonts w:ascii="Sakkal Majalla" w:hAnsi="Sakkal Majalla"/>
                <w:sz w:val="34"/>
              </w:rPr>
            </w:pPr>
            <w:r w:rsidRPr="00E0311B">
              <w:rPr>
                <w:rFonts w:ascii="Sakkal Majalla" w:hAnsi="Sakkal Majalla"/>
                <w:sz w:val="34"/>
                <w:rtl/>
              </w:rPr>
              <w:t>تنبّؤات آلية عبر</w:t>
            </w:r>
            <w:r w:rsidRPr="00E0311B">
              <w:rPr>
                <w:rFonts w:ascii="Sakkal Majalla" w:hAnsi="Sakkal Majalla"/>
                <w:sz w:val="34"/>
              </w:rPr>
              <w:t xml:space="preserve"> Azure ML</w:t>
            </w:r>
            <w:r w:rsidRPr="00E0311B">
              <w:rPr>
                <w:rFonts w:ascii="Sakkal Majalla" w:hAnsi="Sakkal Majalla"/>
                <w:sz w:val="34"/>
                <w:rtl/>
              </w:rPr>
              <w:t>، تتطلّب إعداداً إضافياً</w:t>
            </w:r>
          </w:p>
        </w:tc>
      </w:tr>
      <w:tr w:rsidR="00026522" w:rsidRPr="00E0311B" w14:paraId="13DAB0A1" w14:textId="77777777" w:rsidTr="00026522">
        <w:trPr>
          <w:tblCellSpacing w:w="15" w:type="dxa"/>
          <w:jc w:val="center"/>
        </w:trPr>
        <w:tc>
          <w:tcPr>
            <w:tcW w:w="2035" w:type="dxa"/>
            <w:vAlign w:val="center"/>
            <w:hideMark/>
          </w:tcPr>
          <w:p w14:paraId="2F2B08A5"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التجميع والأنماط</w:t>
            </w:r>
          </w:p>
        </w:tc>
        <w:tc>
          <w:tcPr>
            <w:tcW w:w="3277" w:type="dxa"/>
            <w:gridSpan w:val="2"/>
            <w:vAlign w:val="center"/>
            <w:hideMark/>
          </w:tcPr>
          <w:p w14:paraId="20F761EF" w14:textId="77777777" w:rsidR="00E0311B" w:rsidRPr="00E0311B" w:rsidRDefault="00E0311B" w:rsidP="00026522">
            <w:pPr>
              <w:rPr>
                <w:rFonts w:ascii="Sakkal Majalla" w:hAnsi="Sakkal Majalla"/>
                <w:sz w:val="34"/>
              </w:rPr>
            </w:pPr>
            <w:r w:rsidRPr="00E0311B">
              <w:rPr>
                <w:rFonts w:ascii="Sakkal Majalla" w:hAnsi="Sakkal Majalla"/>
                <w:sz w:val="34"/>
              </w:rPr>
              <w:t xml:space="preserve">Clustering </w:t>
            </w:r>
            <w:r w:rsidRPr="00E0311B">
              <w:rPr>
                <w:rFonts w:ascii="Sakkal Majalla" w:hAnsi="Sakkal Majalla"/>
                <w:sz w:val="34"/>
                <w:rtl/>
              </w:rPr>
              <w:t>مدمج مباشرة</w:t>
            </w:r>
          </w:p>
        </w:tc>
        <w:tc>
          <w:tcPr>
            <w:tcW w:w="3964" w:type="dxa"/>
            <w:vAlign w:val="center"/>
            <w:hideMark/>
          </w:tcPr>
          <w:p w14:paraId="4D74C5F2" w14:textId="77777777" w:rsidR="00E0311B" w:rsidRPr="00E0311B" w:rsidRDefault="00E0311B" w:rsidP="00026522">
            <w:pPr>
              <w:rPr>
                <w:rFonts w:ascii="Sakkal Majalla" w:hAnsi="Sakkal Majalla"/>
                <w:sz w:val="34"/>
              </w:rPr>
            </w:pPr>
            <w:r w:rsidRPr="00E0311B">
              <w:rPr>
                <w:rFonts w:ascii="Sakkal Majalla" w:hAnsi="Sakkal Majalla"/>
                <w:sz w:val="34"/>
                <w:rtl/>
              </w:rPr>
              <w:t>يتطلّب</w:t>
            </w:r>
            <w:r w:rsidRPr="00E0311B">
              <w:rPr>
                <w:rFonts w:ascii="Sakkal Majalla" w:hAnsi="Sakkal Majalla"/>
                <w:sz w:val="34"/>
              </w:rPr>
              <w:t xml:space="preserve"> R </w:t>
            </w:r>
            <w:r w:rsidRPr="00E0311B">
              <w:rPr>
                <w:rFonts w:ascii="Sakkal Majalla" w:hAnsi="Sakkal Majalla"/>
                <w:sz w:val="34"/>
                <w:rtl/>
              </w:rPr>
              <w:t>أو</w:t>
            </w:r>
            <w:r w:rsidRPr="00E0311B">
              <w:rPr>
                <w:rFonts w:ascii="Sakkal Majalla" w:hAnsi="Sakkal Majalla"/>
                <w:sz w:val="34"/>
              </w:rPr>
              <w:t xml:space="preserve"> Python</w:t>
            </w:r>
          </w:p>
        </w:tc>
      </w:tr>
      <w:tr w:rsidR="00026522" w:rsidRPr="00E0311B" w14:paraId="4881A97D" w14:textId="77777777" w:rsidTr="00026522">
        <w:trPr>
          <w:tblCellSpacing w:w="15" w:type="dxa"/>
          <w:jc w:val="center"/>
        </w:trPr>
        <w:tc>
          <w:tcPr>
            <w:tcW w:w="2035" w:type="dxa"/>
            <w:vAlign w:val="center"/>
            <w:hideMark/>
          </w:tcPr>
          <w:p w14:paraId="47B6D08D"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التنبيهات الذكية</w:t>
            </w:r>
          </w:p>
        </w:tc>
        <w:tc>
          <w:tcPr>
            <w:tcW w:w="3277" w:type="dxa"/>
            <w:gridSpan w:val="2"/>
            <w:vAlign w:val="center"/>
            <w:hideMark/>
          </w:tcPr>
          <w:p w14:paraId="4B6B96AD" w14:textId="77777777" w:rsidR="00E0311B" w:rsidRPr="00E0311B" w:rsidRDefault="00E0311B" w:rsidP="00026522">
            <w:pPr>
              <w:rPr>
                <w:rFonts w:ascii="Sakkal Majalla" w:hAnsi="Sakkal Majalla"/>
                <w:sz w:val="34"/>
              </w:rPr>
            </w:pPr>
            <w:r w:rsidRPr="00E0311B">
              <w:rPr>
                <w:rFonts w:ascii="Sakkal Majalla" w:hAnsi="Sakkal Majalla"/>
                <w:sz w:val="34"/>
              </w:rPr>
              <w:t xml:space="preserve">Tableau Pulse - </w:t>
            </w:r>
            <w:r w:rsidRPr="00E0311B">
              <w:rPr>
                <w:rFonts w:ascii="Sakkal Majalla" w:hAnsi="Sakkal Majalla"/>
                <w:sz w:val="34"/>
                <w:rtl/>
              </w:rPr>
              <w:t>تنبيهات استباقية متقدّمة</w:t>
            </w:r>
          </w:p>
        </w:tc>
        <w:tc>
          <w:tcPr>
            <w:tcW w:w="3964" w:type="dxa"/>
            <w:vAlign w:val="center"/>
            <w:hideMark/>
          </w:tcPr>
          <w:p w14:paraId="79804270" w14:textId="77777777" w:rsidR="00E0311B" w:rsidRPr="00E0311B" w:rsidRDefault="00E0311B" w:rsidP="00026522">
            <w:pPr>
              <w:rPr>
                <w:rFonts w:ascii="Sakkal Majalla" w:hAnsi="Sakkal Majalla"/>
                <w:sz w:val="34"/>
              </w:rPr>
            </w:pPr>
            <w:r w:rsidRPr="00E0311B">
              <w:rPr>
                <w:rFonts w:ascii="Sakkal Majalla" w:hAnsi="Sakkal Majalla"/>
                <w:sz w:val="34"/>
              </w:rPr>
              <w:t xml:space="preserve">Power BI Alerts - </w:t>
            </w:r>
            <w:r w:rsidRPr="00E0311B">
              <w:rPr>
                <w:rFonts w:ascii="Sakkal Majalla" w:hAnsi="Sakkal Majalla"/>
                <w:sz w:val="34"/>
                <w:rtl/>
              </w:rPr>
              <w:t>تنبيهات بسيطة مبنية على قواعد</w:t>
            </w:r>
          </w:p>
        </w:tc>
      </w:tr>
      <w:tr w:rsidR="00026522" w:rsidRPr="00E0311B" w14:paraId="6F30F4BF" w14:textId="77777777" w:rsidTr="00026522">
        <w:trPr>
          <w:tblCellSpacing w:w="15" w:type="dxa"/>
          <w:jc w:val="center"/>
        </w:trPr>
        <w:tc>
          <w:tcPr>
            <w:tcW w:w="2035" w:type="dxa"/>
            <w:vAlign w:val="center"/>
            <w:hideMark/>
          </w:tcPr>
          <w:p w14:paraId="31500258"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الذكاء الاصطناعي التوليدي</w:t>
            </w:r>
          </w:p>
        </w:tc>
        <w:tc>
          <w:tcPr>
            <w:tcW w:w="3277" w:type="dxa"/>
            <w:gridSpan w:val="2"/>
            <w:vAlign w:val="center"/>
            <w:hideMark/>
          </w:tcPr>
          <w:p w14:paraId="6576ACF4" w14:textId="42D350FB" w:rsidR="00E0311B" w:rsidRPr="00E0311B" w:rsidRDefault="00E0311B" w:rsidP="00026522">
            <w:pPr>
              <w:rPr>
                <w:rFonts w:ascii="Sakkal Majalla" w:hAnsi="Sakkal Majalla"/>
                <w:sz w:val="34"/>
              </w:rPr>
            </w:pPr>
            <w:r w:rsidRPr="00E0311B">
              <w:rPr>
                <w:rFonts w:ascii="Sakkal Majalla" w:hAnsi="Sakkal Majalla"/>
                <w:sz w:val="34"/>
              </w:rPr>
              <w:t xml:space="preserve">Tableau GPT </w:t>
            </w:r>
            <w:r w:rsidR="00026522">
              <w:rPr>
                <w:rFonts w:ascii="Sakkal Majalla" w:hAnsi="Sakkal Majalla" w:hint="cs"/>
                <w:sz w:val="34"/>
                <w:rtl/>
              </w:rPr>
              <w:t>(</w:t>
            </w:r>
            <w:r w:rsidRPr="00E0311B">
              <w:rPr>
                <w:rFonts w:ascii="Sakkal Majalla" w:hAnsi="Sakkal Majalla"/>
                <w:sz w:val="34"/>
                <w:rtl/>
              </w:rPr>
              <w:t>قادم</w:t>
            </w:r>
            <w:r w:rsidR="00026522">
              <w:rPr>
                <w:rFonts w:ascii="Sakkal Majalla" w:hAnsi="Sakkal Majalla" w:hint="cs"/>
                <w:sz w:val="34"/>
                <w:rtl/>
              </w:rPr>
              <w:t>)</w:t>
            </w:r>
          </w:p>
        </w:tc>
        <w:tc>
          <w:tcPr>
            <w:tcW w:w="3964" w:type="dxa"/>
            <w:vAlign w:val="center"/>
            <w:hideMark/>
          </w:tcPr>
          <w:p w14:paraId="14D5F552" w14:textId="77777777" w:rsidR="00E0311B" w:rsidRPr="00E0311B" w:rsidRDefault="00E0311B" w:rsidP="00026522">
            <w:pPr>
              <w:rPr>
                <w:rFonts w:ascii="Sakkal Majalla" w:hAnsi="Sakkal Majalla"/>
                <w:sz w:val="34"/>
              </w:rPr>
            </w:pPr>
            <w:r w:rsidRPr="00E0311B">
              <w:rPr>
                <w:rFonts w:ascii="Sakkal Majalla" w:hAnsi="Sakkal Majalla"/>
                <w:sz w:val="34"/>
              </w:rPr>
              <w:t xml:space="preserve">Copilot </w:t>
            </w:r>
            <w:r w:rsidRPr="00E0311B">
              <w:rPr>
                <w:rFonts w:ascii="Sakkal Majalla" w:hAnsi="Sakkal Majalla"/>
                <w:sz w:val="34"/>
                <w:rtl/>
              </w:rPr>
              <w:t>في</w:t>
            </w:r>
            <w:r w:rsidRPr="00E0311B">
              <w:rPr>
                <w:rFonts w:ascii="Sakkal Majalla" w:hAnsi="Sakkal Majalla"/>
                <w:sz w:val="34"/>
              </w:rPr>
              <w:t xml:space="preserve"> Power BI - </w:t>
            </w:r>
            <w:r w:rsidRPr="00E0311B">
              <w:rPr>
                <w:rFonts w:ascii="Sakkal Majalla" w:hAnsi="Sakkal Majalla"/>
                <w:sz w:val="34"/>
                <w:rtl/>
              </w:rPr>
              <w:t>متقدّم جداً ومتاح الآن</w:t>
            </w:r>
          </w:p>
        </w:tc>
      </w:tr>
    </w:tbl>
    <w:p w14:paraId="442A38CD" w14:textId="7C932AC3"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سهولة الاستخدام</w:t>
      </w:r>
      <w:r w:rsidRPr="00026522">
        <w:rPr>
          <w:rFonts w:ascii="Sakkal Majalla" w:hAnsi="Sakkal Majalla" w:cs="Sakkal Majalla"/>
          <w:b/>
          <w:bCs/>
          <w:color w:val="C00000"/>
          <w:sz w:val="34"/>
          <w:szCs w:val="34"/>
        </w:rPr>
        <w:t>:</w:t>
      </w:r>
    </w:p>
    <w:tbl>
      <w:tblPr>
        <w:bidiVisual/>
        <w:tblW w:w="9256"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96"/>
        <w:gridCol w:w="3075"/>
        <w:gridCol w:w="3585"/>
      </w:tblGrid>
      <w:tr w:rsidR="00026522" w:rsidRPr="00026522" w14:paraId="773A690A" w14:textId="77777777" w:rsidTr="000D7AAA">
        <w:trPr>
          <w:tblHeader/>
          <w:tblCellSpacing w:w="15" w:type="dxa"/>
          <w:jc w:val="center"/>
        </w:trPr>
        <w:tc>
          <w:tcPr>
            <w:tcW w:w="2551" w:type="dxa"/>
            <w:shd w:val="clear" w:color="auto" w:fill="F2F2F2" w:themeFill="background1" w:themeFillShade="F2"/>
            <w:vAlign w:val="center"/>
            <w:hideMark/>
          </w:tcPr>
          <w:p w14:paraId="22D1DC3A"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67FA690C"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0C9CD23F"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433A8251" w14:textId="77777777" w:rsidTr="00026522">
        <w:trPr>
          <w:tblCellSpacing w:w="15" w:type="dxa"/>
          <w:jc w:val="center"/>
        </w:trPr>
        <w:tc>
          <w:tcPr>
            <w:tcW w:w="2551" w:type="dxa"/>
            <w:vAlign w:val="center"/>
            <w:hideMark/>
          </w:tcPr>
          <w:p w14:paraId="16DCA0A4" w14:textId="77777777" w:rsidR="00E0311B" w:rsidRPr="00E0311B" w:rsidRDefault="00E0311B" w:rsidP="00DC2903">
            <w:pPr>
              <w:rPr>
                <w:rFonts w:ascii="Sakkal Majalla" w:hAnsi="Sakkal Majalla"/>
                <w:sz w:val="34"/>
              </w:rPr>
            </w:pPr>
            <w:r w:rsidRPr="00E0311B">
              <w:rPr>
                <w:rFonts w:ascii="Sakkal Majalla" w:hAnsi="Sakkal Majalla"/>
                <w:b/>
                <w:bCs/>
                <w:sz w:val="34"/>
                <w:rtl/>
              </w:rPr>
              <w:t>منحنى التعلّم</w:t>
            </w:r>
          </w:p>
        </w:tc>
        <w:tc>
          <w:tcPr>
            <w:tcW w:w="0" w:type="auto"/>
            <w:vAlign w:val="center"/>
            <w:hideMark/>
          </w:tcPr>
          <w:p w14:paraId="290B7EBC" w14:textId="77777777" w:rsidR="00E0311B" w:rsidRPr="00E0311B" w:rsidRDefault="00E0311B" w:rsidP="00DC2903">
            <w:pPr>
              <w:rPr>
                <w:rFonts w:ascii="Sakkal Majalla" w:hAnsi="Sakkal Majalla"/>
                <w:sz w:val="34"/>
              </w:rPr>
            </w:pPr>
            <w:r w:rsidRPr="00E0311B">
              <w:rPr>
                <w:rFonts w:ascii="Sakkal Majalla" w:hAnsi="Sakkal Majalla"/>
                <w:sz w:val="34"/>
                <w:rtl/>
              </w:rPr>
              <w:t>أسهل للمبتدئين، واجهة بديهية للغاية</w:t>
            </w:r>
          </w:p>
        </w:tc>
        <w:tc>
          <w:tcPr>
            <w:tcW w:w="0" w:type="auto"/>
            <w:vAlign w:val="center"/>
            <w:hideMark/>
          </w:tcPr>
          <w:p w14:paraId="3909ACE4" w14:textId="77777777" w:rsidR="00E0311B" w:rsidRPr="00E0311B" w:rsidRDefault="00E0311B" w:rsidP="00DC2903">
            <w:pPr>
              <w:rPr>
                <w:rFonts w:ascii="Sakkal Majalla" w:hAnsi="Sakkal Majalla"/>
                <w:sz w:val="34"/>
              </w:rPr>
            </w:pPr>
            <w:r w:rsidRPr="00E0311B">
              <w:rPr>
                <w:rFonts w:ascii="Sakkal Majalla" w:hAnsi="Sakkal Majalla"/>
                <w:sz w:val="34"/>
                <w:rtl/>
              </w:rPr>
              <w:t>يتطلّب بعض المعرفة بـ</w:t>
            </w:r>
            <w:r w:rsidRPr="00E0311B">
              <w:rPr>
                <w:rFonts w:ascii="Sakkal Majalla" w:hAnsi="Sakkal Majalla"/>
                <w:sz w:val="34"/>
              </w:rPr>
              <w:t xml:space="preserve"> DAX </w:t>
            </w:r>
            <w:r w:rsidRPr="00E0311B">
              <w:rPr>
                <w:rFonts w:ascii="Sakkal Majalla" w:hAnsi="Sakkal Majalla"/>
                <w:sz w:val="34"/>
                <w:rtl/>
              </w:rPr>
              <w:t>للتحليل المتقدّم</w:t>
            </w:r>
          </w:p>
        </w:tc>
      </w:tr>
      <w:tr w:rsidR="00E0311B" w:rsidRPr="00E0311B" w14:paraId="118EA96D" w14:textId="77777777" w:rsidTr="00026522">
        <w:trPr>
          <w:tblCellSpacing w:w="15" w:type="dxa"/>
          <w:jc w:val="center"/>
        </w:trPr>
        <w:tc>
          <w:tcPr>
            <w:tcW w:w="2551" w:type="dxa"/>
            <w:vAlign w:val="center"/>
            <w:hideMark/>
          </w:tcPr>
          <w:p w14:paraId="36A62EF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السحب والإفلات</w:t>
            </w:r>
          </w:p>
        </w:tc>
        <w:tc>
          <w:tcPr>
            <w:tcW w:w="0" w:type="auto"/>
            <w:vAlign w:val="center"/>
            <w:hideMark/>
          </w:tcPr>
          <w:p w14:paraId="2063EBBB" w14:textId="77777777" w:rsidR="00E0311B" w:rsidRPr="00E0311B" w:rsidRDefault="00E0311B" w:rsidP="00DC2903">
            <w:pPr>
              <w:rPr>
                <w:rFonts w:ascii="Sakkal Majalla" w:hAnsi="Sakkal Majalla"/>
                <w:sz w:val="34"/>
              </w:rPr>
            </w:pPr>
            <w:r w:rsidRPr="00E0311B">
              <w:rPr>
                <w:rFonts w:ascii="Sakkal Majalla" w:hAnsi="Sakkal Majalla"/>
                <w:sz w:val="34"/>
                <w:rtl/>
              </w:rPr>
              <w:t>الأفضل في الصناعة، سلس جداً</w:t>
            </w:r>
          </w:p>
        </w:tc>
        <w:tc>
          <w:tcPr>
            <w:tcW w:w="0" w:type="auto"/>
            <w:vAlign w:val="center"/>
            <w:hideMark/>
          </w:tcPr>
          <w:p w14:paraId="34573B67" w14:textId="77777777" w:rsidR="00E0311B" w:rsidRPr="00E0311B" w:rsidRDefault="00E0311B" w:rsidP="00DC2903">
            <w:pPr>
              <w:rPr>
                <w:rFonts w:ascii="Sakkal Majalla" w:hAnsi="Sakkal Majalla"/>
                <w:sz w:val="34"/>
              </w:rPr>
            </w:pPr>
            <w:r w:rsidRPr="00E0311B">
              <w:rPr>
                <w:rFonts w:ascii="Sakkal Majalla" w:hAnsi="Sakkal Majalla"/>
                <w:sz w:val="34"/>
                <w:rtl/>
              </w:rPr>
              <w:t>جيّد لكن أقلّ مرونة</w:t>
            </w:r>
          </w:p>
        </w:tc>
      </w:tr>
      <w:tr w:rsidR="00E0311B" w:rsidRPr="00E0311B" w14:paraId="1AD4B7AC" w14:textId="77777777" w:rsidTr="00026522">
        <w:trPr>
          <w:tblCellSpacing w:w="15" w:type="dxa"/>
          <w:jc w:val="center"/>
        </w:trPr>
        <w:tc>
          <w:tcPr>
            <w:tcW w:w="2551" w:type="dxa"/>
            <w:vAlign w:val="center"/>
            <w:hideMark/>
          </w:tcPr>
          <w:p w14:paraId="29066742" w14:textId="77777777" w:rsidR="00E0311B" w:rsidRPr="00E0311B" w:rsidRDefault="00E0311B" w:rsidP="00DC2903">
            <w:pPr>
              <w:rPr>
                <w:rFonts w:ascii="Sakkal Majalla" w:hAnsi="Sakkal Majalla"/>
                <w:sz w:val="34"/>
              </w:rPr>
            </w:pPr>
            <w:r w:rsidRPr="00E0311B">
              <w:rPr>
                <w:rFonts w:ascii="Sakkal Majalla" w:hAnsi="Sakkal Majalla"/>
                <w:b/>
                <w:bCs/>
                <w:sz w:val="34"/>
                <w:rtl/>
              </w:rPr>
              <w:t>تجربة المستخدم</w:t>
            </w:r>
          </w:p>
        </w:tc>
        <w:tc>
          <w:tcPr>
            <w:tcW w:w="0" w:type="auto"/>
            <w:vAlign w:val="center"/>
            <w:hideMark/>
          </w:tcPr>
          <w:p w14:paraId="75B40C57" w14:textId="77777777" w:rsidR="00E0311B" w:rsidRPr="00E0311B" w:rsidRDefault="00E0311B" w:rsidP="00DC2903">
            <w:pPr>
              <w:rPr>
                <w:rFonts w:ascii="Sakkal Majalla" w:hAnsi="Sakkal Majalla"/>
                <w:sz w:val="34"/>
              </w:rPr>
            </w:pPr>
            <w:r w:rsidRPr="00E0311B">
              <w:rPr>
                <w:rFonts w:ascii="Sakkal Majalla" w:hAnsi="Sakkal Majalla"/>
                <w:sz w:val="34"/>
                <w:rtl/>
              </w:rPr>
              <w:t>تركيز على الاستكشاف البصري</w:t>
            </w:r>
          </w:p>
        </w:tc>
        <w:tc>
          <w:tcPr>
            <w:tcW w:w="0" w:type="auto"/>
            <w:vAlign w:val="center"/>
            <w:hideMark/>
          </w:tcPr>
          <w:p w14:paraId="174A5CBF" w14:textId="77777777" w:rsidR="00E0311B" w:rsidRPr="00E0311B" w:rsidRDefault="00E0311B" w:rsidP="00DC2903">
            <w:pPr>
              <w:rPr>
                <w:rFonts w:ascii="Sakkal Majalla" w:hAnsi="Sakkal Majalla"/>
                <w:sz w:val="34"/>
              </w:rPr>
            </w:pPr>
            <w:r w:rsidRPr="00E0311B">
              <w:rPr>
                <w:rFonts w:ascii="Sakkal Majalla" w:hAnsi="Sakkal Majalla"/>
                <w:sz w:val="34"/>
                <w:rtl/>
              </w:rPr>
              <w:t>تركيز على النمذجة والحسابات</w:t>
            </w:r>
          </w:p>
        </w:tc>
      </w:tr>
      <w:tr w:rsidR="00E0311B" w:rsidRPr="00E0311B" w14:paraId="26A12893" w14:textId="77777777" w:rsidTr="00026522">
        <w:trPr>
          <w:tblCellSpacing w:w="15" w:type="dxa"/>
          <w:jc w:val="center"/>
        </w:trPr>
        <w:tc>
          <w:tcPr>
            <w:tcW w:w="2551" w:type="dxa"/>
            <w:vAlign w:val="center"/>
            <w:hideMark/>
          </w:tcPr>
          <w:p w14:paraId="6D97025F" w14:textId="77777777" w:rsidR="00E0311B" w:rsidRPr="00E0311B" w:rsidRDefault="00E0311B" w:rsidP="00DC2903">
            <w:pPr>
              <w:rPr>
                <w:rFonts w:ascii="Sakkal Majalla" w:hAnsi="Sakkal Majalla"/>
                <w:sz w:val="34"/>
              </w:rPr>
            </w:pPr>
            <w:r w:rsidRPr="00E0311B">
              <w:rPr>
                <w:rFonts w:ascii="Sakkal Majalla" w:hAnsi="Sakkal Majalla"/>
                <w:b/>
                <w:bCs/>
                <w:sz w:val="34"/>
                <w:rtl/>
              </w:rPr>
              <w:lastRenderedPageBreak/>
              <w:t>للمستخدمين غير التقنيين</w:t>
            </w:r>
          </w:p>
        </w:tc>
        <w:tc>
          <w:tcPr>
            <w:tcW w:w="0" w:type="auto"/>
            <w:vAlign w:val="center"/>
            <w:hideMark/>
          </w:tcPr>
          <w:p w14:paraId="5542DBE4" w14:textId="77777777" w:rsidR="00E0311B" w:rsidRPr="00E0311B" w:rsidRDefault="00E0311B" w:rsidP="00DC2903">
            <w:pPr>
              <w:rPr>
                <w:rFonts w:ascii="Sakkal Majalla" w:hAnsi="Sakkal Majalla"/>
                <w:sz w:val="34"/>
              </w:rPr>
            </w:pPr>
            <w:r w:rsidRPr="00E0311B">
              <w:rPr>
                <w:rFonts w:ascii="Sakkal Majalla" w:hAnsi="Sakkal Majalla"/>
                <w:sz w:val="34"/>
                <w:rtl/>
              </w:rPr>
              <w:t>ممتازة</w:t>
            </w:r>
          </w:p>
        </w:tc>
        <w:tc>
          <w:tcPr>
            <w:tcW w:w="0" w:type="auto"/>
            <w:vAlign w:val="center"/>
            <w:hideMark/>
          </w:tcPr>
          <w:p w14:paraId="00FA8A88"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تتطلّب تدريباً أكثر</w:t>
            </w:r>
          </w:p>
        </w:tc>
      </w:tr>
    </w:tbl>
    <w:p w14:paraId="0F9E467B" w14:textId="78414EBD"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التصوّر البصري والتصميم</w:t>
      </w:r>
      <w:r w:rsidRPr="00026522">
        <w:rPr>
          <w:rFonts w:ascii="Sakkal Majalla" w:hAnsi="Sakkal Majalla" w:cs="Sakkal Majalla"/>
          <w:b/>
          <w:bCs/>
          <w:color w:val="C00000"/>
          <w:sz w:val="34"/>
          <w:szCs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16"/>
        <w:gridCol w:w="3673"/>
        <w:gridCol w:w="3527"/>
      </w:tblGrid>
      <w:tr w:rsidR="00026522" w:rsidRPr="00026522" w14:paraId="6A7D5829" w14:textId="77777777" w:rsidTr="000D7AAA">
        <w:trPr>
          <w:tblHeader/>
          <w:tblCellSpacing w:w="15" w:type="dxa"/>
        </w:trPr>
        <w:tc>
          <w:tcPr>
            <w:tcW w:w="0" w:type="auto"/>
            <w:shd w:val="clear" w:color="auto" w:fill="F2F2F2" w:themeFill="background1" w:themeFillShade="F2"/>
            <w:vAlign w:val="center"/>
            <w:hideMark/>
          </w:tcPr>
          <w:p w14:paraId="460288B4"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6A43436F"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317ED9FC"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3FBE1360" w14:textId="77777777" w:rsidTr="00DC2903">
        <w:trPr>
          <w:tblCellSpacing w:w="15" w:type="dxa"/>
        </w:trPr>
        <w:tc>
          <w:tcPr>
            <w:tcW w:w="0" w:type="auto"/>
            <w:vAlign w:val="center"/>
            <w:hideMark/>
          </w:tcPr>
          <w:p w14:paraId="65ABFEE6" w14:textId="77777777" w:rsidR="00E0311B" w:rsidRPr="00E0311B" w:rsidRDefault="00E0311B" w:rsidP="00DC2903">
            <w:pPr>
              <w:rPr>
                <w:rFonts w:ascii="Sakkal Majalla" w:hAnsi="Sakkal Majalla"/>
                <w:sz w:val="34"/>
              </w:rPr>
            </w:pPr>
            <w:r w:rsidRPr="00E0311B">
              <w:rPr>
                <w:rFonts w:ascii="Sakkal Majalla" w:hAnsi="Sakkal Majalla"/>
                <w:b/>
                <w:bCs/>
                <w:sz w:val="34"/>
                <w:rtl/>
              </w:rPr>
              <w:t>جمالية التصوّرات</w:t>
            </w:r>
          </w:p>
        </w:tc>
        <w:tc>
          <w:tcPr>
            <w:tcW w:w="0" w:type="auto"/>
            <w:vAlign w:val="center"/>
            <w:hideMark/>
          </w:tcPr>
          <w:p w14:paraId="125EADE0" w14:textId="77777777" w:rsidR="00E0311B" w:rsidRPr="00E0311B" w:rsidRDefault="00E0311B" w:rsidP="00DC2903">
            <w:pPr>
              <w:rPr>
                <w:rFonts w:ascii="Sakkal Majalla" w:hAnsi="Sakkal Majalla"/>
                <w:sz w:val="34"/>
              </w:rPr>
            </w:pPr>
            <w:r w:rsidRPr="00E0311B">
              <w:rPr>
                <w:rFonts w:ascii="Sakkal Majalla" w:hAnsi="Sakkal Majalla"/>
                <w:sz w:val="34"/>
                <w:rtl/>
              </w:rPr>
              <w:t>ممتازة، تصميمات احترافية بشكل افتراضي</w:t>
            </w:r>
          </w:p>
        </w:tc>
        <w:tc>
          <w:tcPr>
            <w:tcW w:w="0" w:type="auto"/>
            <w:vAlign w:val="center"/>
            <w:hideMark/>
          </w:tcPr>
          <w:p w14:paraId="55412891"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تتطلّب مجهوداً للوصول لنفس المستوى</w:t>
            </w:r>
          </w:p>
        </w:tc>
      </w:tr>
      <w:tr w:rsidR="00E0311B" w:rsidRPr="00E0311B" w14:paraId="31DEEF51" w14:textId="77777777" w:rsidTr="00DC2903">
        <w:trPr>
          <w:tblCellSpacing w:w="15" w:type="dxa"/>
        </w:trPr>
        <w:tc>
          <w:tcPr>
            <w:tcW w:w="0" w:type="auto"/>
            <w:vAlign w:val="center"/>
            <w:hideMark/>
          </w:tcPr>
          <w:p w14:paraId="79FA1566"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التخصيص البصري</w:t>
            </w:r>
          </w:p>
        </w:tc>
        <w:tc>
          <w:tcPr>
            <w:tcW w:w="0" w:type="auto"/>
            <w:vAlign w:val="center"/>
            <w:hideMark/>
          </w:tcPr>
          <w:p w14:paraId="0A13EDDB" w14:textId="77777777" w:rsidR="00E0311B" w:rsidRPr="00E0311B" w:rsidRDefault="00E0311B" w:rsidP="00DC2903">
            <w:pPr>
              <w:rPr>
                <w:rFonts w:ascii="Sakkal Majalla" w:hAnsi="Sakkal Majalla"/>
                <w:sz w:val="34"/>
              </w:rPr>
            </w:pPr>
            <w:r w:rsidRPr="00E0311B">
              <w:rPr>
                <w:rFonts w:ascii="Sakkal Majalla" w:hAnsi="Sakkal Majalla"/>
                <w:sz w:val="34"/>
                <w:rtl/>
              </w:rPr>
              <w:t>مرونة عالية جداً في كلّ تفصيل</w:t>
            </w:r>
          </w:p>
        </w:tc>
        <w:tc>
          <w:tcPr>
            <w:tcW w:w="0" w:type="auto"/>
            <w:vAlign w:val="center"/>
            <w:hideMark/>
          </w:tcPr>
          <w:p w14:paraId="3998B184"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أقلّ مرونة</w:t>
            </w:r>
          </w:p>
        </w:tc>
      </w:tr>
      <w:tr w:rsidR="00E0311B" w:rsidRPr="00E0311B" w14:paraId="7EAED302" w14:textId="77777777" w:rsidTr="00DC2903">
        <w:trPr>
          <w:tblCellSpacing w:w="15" w:type="dxa"/>
        </w:trPr>
        <w:tc>
          <w:tcPr>
            <w:tcW w:w="0" w:type="auto"/>
            <w:vAlign w:val="center"/>
            <w:hideMark/>
          </w:tcPr>
          <w:p w14:paraId="508FD28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التفاعلية</w:t>
            </w:r>
          </w:p>
        </w:tc>
        <w:tc>
          <w:tcPr>
            <w:tcW w:w="0" w:type="auto"/>
            <w:vAlign w:val="center"/>
            <w:hideMark/>
          </w:tcPr>
          <w:p w14:paraId="388BCE7F" w14:textId="77777777" w:rsidR="00E0311B" w:rsidRPr="00E0311B" w:rsidRDefault="00E0311B" w:rsidP="00DC2903">
            <w:pPr>
              <w:rPr>
                <w:rFonts w:ascii="Sakkal Majalla" w:hAnsi="Sakkal Majalla"/>
                <w:sz w:val="34"/>
              </w:rPr>
            </w:pPr>
            <w:r w:rsidRPr="00E0311B">
              <w:rPr>
                <w:rFonts w:ascii="Sakkal Majalla" w:hAnsi="Sakkal Majalla"/>
                <w:sz w:val="34"/>
                <w:rtl/>
              </w:rPr>
              <w:t>متقدّمة جداً، سلسة وطبيعية</w:t>
            </w:r>
          </w:p>
        </w:tc>
        <w:tc>
          <w:tcPr>
            <w:tcW w:w="0" w:type="auto"/>
            <w:vAlign w:val="center"/>
            <w:hideMark/>
          </w:tcPr>
          <w:p w14:paraId="667DAEFB"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أحياناً أقلّ سلاسة</w:t>
            </w:r>
          </w:p>
        </w:tc>
      </w:tr>
      <w:tr w:rsidR="00E0311B" w:rsidRPr="00E0311B" w14:paraId="171DEC92" w14:textId="77777777" w:rsidTr="00DC2903">
        <w:trPr>
          <w:tblCellSpacing w:w="15" w:type="dxa"/>
        </w:trPr>
        <w:tc>
          <w:tcPr>
            <w:tcW w:w="0" w:type="auto"/>
            <w:vAlign w:val="center"/>
            <w:hideMark/>
          </w:tcPr>
          <w:p w14:paraId="13E1EF49" w14:textId="77777777" w:rsidR="00E0311B" w:rsidRPr="00E0311B" w:rsidRDefault="00E0311B" w:rsidP="00DC2903">
            <w:pPr>
              <w:rPr>
                <w:rFonts w:ascii="Sakkal Majalla" w:hAnsi="Sakkal Majalla"/>
                <w:sz w:val="34"/>
              </w:rPr>
            </w:pPr>
            <w:r w:rsidRPr="00E0311B">
              <w:rPr>
                <w:rFonts w:ascii="Sakkal Majalla" w:hAnsi="Sakkal Majalla"/>
                <w:b/>
                <w:bCs/>
                <w:sz w:val="34"/>
                <w:rtl/>
              </w:rPr>
              <w:t>المخطّطات المتقدّمة</w:t>
            </w:r>
          </w:p>
        </w:tc>
        <w:tc>
          <w:tcPr>
            <w:tcW w:w="0" w:type="auto"/>
            <w:vAlign w:val="center"/>
            <w:hideMark/>
          </w:tcPr>
          <w:p w14:paraId="5DA58B39" w14:textId="77777777" w:rsidR="00E0311B" w:rsidRPr="00E0311B" w:rsidRDefault="00E0311B" w:rsidP="00DC2903">
            <w:pPr>
              <w:rPr>
                <w:rFonts w:ascii="Sakkal Majalla" w:hAnsi="Sakkal Majalla"/>
                <w:sz w:val="34"/>
              </w:rPr>
            </w:pPr>
            <w:r w:rsidRPr="00E0311B">
              <w:rPr>
                <w:rFonts w:ascii="Sakkal Majalla" w:hAnsi="Sakkal Majalla"/>
                <w:sz w:val="34"/>
                <w:rtl/>
              </w:rPr>
              <w:t xml:space="preserve">مكتبة ضخمة، </w:t>
            </w:r>
            <w:r w:rsidRPr="00E0311B">
              <w:rPr>
                <w:rFonts w:ascii="Sakkal Majalla" w:hAnsi="Sakkal Majalla"/>
                <w:sz w:val="34"/>
              </w:rPr>
              <w:t>Sankey</w:t>
            </w:r>
            <w:r w:rsidRPr="00E0311B">
              <w:rPr>
                <w:rFonts w:ascii="Sakkal Majalla" w:hAnsi="Sakkal Majalla"/>
                <w:sz w:val="34"/>
                <w:rtl/>
              </w:rPr>
              <w:t xml:space="preserve">، </w:t>
            </w:r>
            <w:r w:rsidRPr="00E0311B">
              <w:rPr>
                <w:rFonts w:ascii="Sakkal Majalla" w:hAnsi="Sakkal Majalla"/>
                <w:sz w:val="34"/>
              </w:rPr>
              <w:t>Gantt</w:t>
            </w:r>
            <w:r w:rsidRPr="00E0311B">
              <w:rPr>
                <w:rFonts w:ascii="Sakkal Majalla" w:hAnsi="Sakkal Majalla"/>
                <w:sz w:val="34"/>
                <w:rtl/>
              </w:rPr>
              <w:t>، مخطّطات مخصّصة</w:t>
            </w:r>
          </w:p>
        </w:tc>
        <w:tc>
          <w:tcPr>
            <w:tcW w:w="0" w:type="auto"/>
            <w:vAlign w:val="center"/>
            <w:hideMark/>
          </w:tcPr>
          <w:p w14:paraId="32DB0364" w14:textId="77777777" w:rsidR="00E0311B" w:rsidRPr="00E0311B" w:rsidRDefault="00E0311B" w:rsidP="00DC2903">
            <w:pPr>
              <w:rPr>
                <w:rFonts w:ascii="Sakkal Majalla" w:hAnsi="Sakkal Majalla"/>
                <w:sz w:val="34"/>
              </w:rPr>
            </w:pPr>
            <w:r w:rsidRPr="00E0311B">
              <w:rPr>
                <w:rFonts w:ascii="Sakkal Majalla" w:hAnsi="Sakkal Majalla"/>
                <w:sz w:val="34"/>
                <w:rtl/>
              </w:rPr>
              <w:t>أقلّ تنوّعاً بشكل افتراضي، تحتاج</w:t>
            </w:r>
            <w:r w:rsidRPr="00E0311B">
              <w:rPr>
                <w:rFonts w:ascii="Sakkal Majalla" w:hAnsi="Sakkal Majalla"/>
                <w:sz w:val="34"/>
              </w:rPr>
              <w:t xml:space="preserve"> Custom Visuals</w:t>
            </w:r>
          </w:p>
        </w:tc>
      </w:tr>
      <w:tr w:rsidR="00E0311B" w:rsidRPr="00E0311B" w14:paraId="180B60CD" w14:textId="77777777" w:rsidTr="00DC2903">
        <w:trPr>
          <w:tblCellSpacing w:w="15" w:type="dxa"/>
        </w:trPr>
        <w:tc>
          <w:tcPr>
            <w:tcW w:w="0" w:type="auto"/>
            <w:vAlign w:val="center"/>
            <w:hideMark/>
          </w:tcPr>
          <w:p w14:paraId="72095D53"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الخرائط الجغرافية</w:t>
            </w:r>
          </w:p>
        </w:tc>
        <w:tc>
          <w:tcPr>
            <w:tcW w:w="0" w:type="auto"/>
            <w:vAlign w:val="center"/>
            <w:hideMark/>
          </w:tcPr>
          <w:p w14:paraId="6C4E3382" w14:textId="77777777" w:rsidR="00E0311B" w:rsidRPr="00E0311B" w:rsidRDefault="00E0311B" w:rsidP="00DC2903">
            <w:pPr>
              <w:rPr>
                <w:rFonts w:ascii="Sakkal Majalla" w:hAnsi="Sakkal Majalla"/>
                <w:sz w:val="34"/>
              </w:rPr>
            </w:pPr>
            <w:r w:rsidRPr="00E0311B">
              <w:rPr>
                <w:rFonts w:ascii="Sakkal Majalla" w:hAnsi="Sakkal Majalla"/>
                <w:sz w:val="34"/>
                <w:rtl/>
              </w:rPr>
              <w:t>الأفضل مطلقاً، دعم رائع للخرائط</w:t>
            </w:r>
          </w:p>
        </w:tc>
        <w:tc>
          <w:tcPr>
            <w:tcW w:w="0" w:type="auto"/>
            <w:vAlign w:val="center"/>
            <w:hideMark/>
          </w:tcPr>
          <w:p w14:paraId="0F1AF3E5"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محدودة مقارنة بـ</w:t>
            </w:r>
            <w:r w:rsidRPr="00E0311B">
              <w:rPr>
                <w:rFonts w:ascii="Sakkal Majalla" w:hAnsi="Sakkal Majalla"/>
                <w:sz w:val="34"/>
              </w:rPr>
              <w:t xml:space="preserve"> Tableau</w:t>
            </w:r>
          </w:p>
        </w:tc>
      </w:tr>
    </w:tbl>
    <w:p w14:paraId="078D4C54" w14:textId="72608DD8" w:rsidR="00E0311B" w:rsidRPr="00026522" w:rsidRDefault="00E0311B">
      <w:pPr>
        <w:pStyle w:val="a5"/>
        <w:numPr>
          <w:ilvl w:val="0"/>
          <w:numId w:val="107"/>
        </w:numPr>
        <w:rPr>
          <w:rFonts w:ascii="Sakkal Majalla" w:hAnsi="Sakkal Majalla" w:cs="Sakkal Majalla"/>
          <w:b/>
          <w:bCs/>
          <w:color w:val="C00000"/>
          <w:sz w:val="34"/>
          <w:szCs w:val="34"/>
        </w:rPr>
      </w:pPr>
      <w:r w:rsidRPr="00026522">
        <w:rPr>
          <w:rFonts w:ascii="Sakkal Majalla" w:hAnsi="Sakkal Majalla" w:cs="Sakkal Majalla"/>
          <w:b/>
          <w:bCs/>
          <w:color w:val="C00000"/>
          <w:sz w:val="34"/>
          <w:szCs w:val="34"/>
          <w:rtl/>
        </w:rPr>
        <w:t>الاتّصال بالبيانات</w:t>
      </w:r>
      <w:r w:rsidRPr="00026522">
        <w:rPr>
          <w:rFonts w:ascii="Sakkal Majalla" w:hAnsi="Sakkal Majalla" w:cs="Sakkal Majalla"/>
          <w:b/>
          <w:bCs/>
          <w:color w:val="C00000"/>
          <w:sz w:val="34"/>
          <w:szCs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72"/>
        <w:gridCol w:w="3054"/>
        <w:gridCol w:w="4290"/>
      </w:tblGrid>
      <w:tr w:rsidR="00026522" w:rsidRPr="00026522" w14:paraId="054249EF" w14:textId="77777777" w:rsidTr="000D7AAA">
        <w:trPr>
          <w:tblHeader/>
          <w:tblCellSpacing w:w="15" w:type="dxa"/>
        </w:trPr>
        <w:tc>
          <w:tcPr>
            <w:tcW w:w="0" w:type="auto"/>
            <w:shd w:val="clear" w:color="auto" w:fill="F2F2F2" w:themeFill="background1" w:themeFillShade="F2"/>
            <w:vAlign w:val="center"/>
            <w:hideMark/>
          </w:tcPr>
          <w:p w14:paraId="52B5DA4D"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2584A71F"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6D0C205C"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34480D3D" w14:textId="77777777" w:rsidTr="00DC2903">
        <w:trPr>
          <w:tblCellSpacing w:w="15" w:type="dxa"/>
        </w:trPr>
        <w:tc>
          <w:tcPr>
            <w:tcW w:w="0" w:type="auto"/>
            <w:vAlign w:val="center"/>
            <w:hideMark/>
          </w:tcPr>
          <w:p w14:paraId="5B1B0780" w14:textId="77777777" w:rsidR="00E0311B" w:rsidRPr="00E0311B" w:rsidRDefault="00E0311B" w:rsidP="00DC2903">
            <w:pPr>
              <w:rPr>
                <w:rFonts w:ascii="Sakkal Majalla" w:hAnsi="Sakkal Majalla"/>
                <w:sz w:val="34"/>
              </w:rPr>
            </w:pPr>
            <w:r w:rsidRPr="00E0311B">
              <w:rPr>
                <w:rFonts w:ascii="Sakkal Majalla" w:hAnsi="Sakkal Majalla"/>
                <w:b/>
                <w:bCs/>
                <w:sz w:val="34"/>
                <w:rtl/>
              </w:rPr>
              <w:t>عدد الموصّلات</w:t>
            </w:r>
          </w:p>
        </w:tc>
        <w:tc>
          <w:tcPr>
            <w:tcW w:w="0" w:type="auto"/>
            <w:vAlign w:val="center"/>
            <w:hideMark/>
          </w:tcPr>
          <w:p w14:paraId="36FBA3C0" w14:textId="77777777" w:rsidR="00E0311B" w:rsidRPr="00E0311B" w:rsidRDefault="00E0311B" w:rsidP="00DC2903">
            <w:pPr>
              <w:rPr>
                <w:rFonts w:ascii="Sakkal Majalla" w:hAnsi="Sakkal Majalla"/>
                <w:sz w:val="34"/>
              </w:rPr>
            </w:pPr>
            <w:r w:rsidRPr="00E0311B">
              <w:rPr>
                <w:rFonts w:ascii="Sakkal Majalla" w:hAnsi="Sakkal Majalla"/>
                <w:sz w:val="34"/>
              </w:rPr>
              <w:t xml:space="preserve">80+ </w:t>
            </w:r>
            <w:r w:rsidRPr="00E0311B">
              <w:rPr>
                <w:rFonts w:ascii="Sakkal Majalla" w:hAnsi="Sakkal Majalla"/>
                <w:sz w:val="34"/>
                <w:rtl/>
              </w:rPr>
              <w:t>موصّل</w:t>
            </w:r>
          </w:p>
        </w:tc>
        <w:tc>
          <w:tcPr>
            <w:tcW w:w="0" w:type="auto"/>
            <w:vAlign w:val="center"/>
            <w:hideMark/>
          </w:tcPr>
          <w:p w14:paraId="6EC5C5F4" w14:textId="77777777" w:rsidR="00E0311B" w:rsidRPr="00E0311B" w:rsidRDefault="00E0311B" w:rsidP="00DC2903">
            <w:pPr>
              <w:rPr>
                <w:rFonts w:ascii="Sakkal Majalla" w:hAnsi="Sakkal Majalla"/>
                <w:sz w:val="34"/>
              </w:rPr>
            </w:pPr>
            <w:r w:rsidRPr="00E0311B">
              <w:rPr>
                <w:rFonts w:ascii="Sakkal Majalla" w:hAnsi="Sakkal Majalla"/>
                <w:sz w:val="34"/>
              </w:rPr>
              <w:t xml:space="preserve">100+ </w:t>
            </w:r>
            <w:r w:rsidRPr="00E0311B">
              <w:rPr>
                <w:rFonts w:ascii="Sakkal Majalla" w:hAnsi="Sakkal Majalla"/>
                <w:sz w:val="34"/>
                <w:rtl/>
              </w:rPr>
              <w:t>موصّل</w:t>
            </w:r>
            <w:r w:rsidRPr="00E0311B">
              <w:rPr>
                <w:rFonts w:ascii="Sakkal Majalla" w:hAnsi="Sakkal Majalla"/>
                <w:sz w:val="34"/>
              </w:rPr>
              <w:t xml:space="preserve"> (</w:t>
            </w:r>
            <w:r w:rsidRPr="00E0311B">
              <w:rPr>
                <w:rFonts w:ascii="Sakkal Majalla" w:hAnsi="Sakkal Majalla"/>
                <w:sz w:val="34"/>
                <w:rtl/>
              </w:rPr>
              <w:t>تكامل أفضل مع منتجات</w:t>
            </w:r>
            <w:r w:rsidRPr="00E0311B">
              <w:rPr>
                <w:rFonts w:ascii="Sakkal Majalla" w:hAnsi="Sakkal Majalla"/>
                <w:sz w:val="34"/>
              </w:rPr>
              <w:t xml:space="preserve"> Microsoft)</w:t>
            </w:r>
          </w:p>
        </w:tc>
      </w:tr>
      <w:tr w:rsidR="00E0311B" w:rsidRPr="00E0311B" w14:paraId="1D0E7D92" w14:textId="77777777" w:rsidTr="00DC2903">
        <w:trPr>
          <w:tblCellSpacing w:w="15" w:type="dxa"/>
        </w:trPr>
        <w:tc>
          <w:tcPr>
            <w:tcW w:w="0" w:type="auto"/>
            <w:vAlign w:val="center"/>
            <w:hideMark/>
          </w:tcPr>
          <w:p w14:paraId="4B30B0B4"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البيانات الضخمة</w:t>
            </w:r>
          </w:p>
        </w:tc>
        <w:tc>
          <w:tcPr>
            <w:tcW w:w="0" w:type="auto"/>
            <w:vAlign w:val="center"/>
            <w:hideMark/>
          </w:tcPr>
          <w:p w14:paraId="25F7D78A" w14:textId="77777777" w:rsidR="00E0311B" w:rsidRPr="00E0311B" w:rsidRDefault="00E0311B" w:rsidP="00DC2903">
            <w:pPr>
              <w:rPr>
                <w:rFonts w:ascii="Sakkal Majalla" w:hAnsi="Sakkal Majalla"/>
                <w:sz w:val="34"/>
              </w:rPr>
            </w:pPr>
            <w:r w:rsidRPr="00E0311B">
              <w:rPr>
                <w:rFonts w:ascii="Sakkal Majalla" w:hAnsi="Sakkal Majalla"/>
                <w:sz w:val="34"/>
                <w:rtl/>
              </w:rPr>
              <w:t>ممتاز، يدعم</w:t>
            </w:r>
            <w:r w:rsidRPr="00E0311B">
              <w:rPr>
                <w:rFonts w:ascii="Sakkal Majalla" w:hAnsi="Sakkal Majalla"/>
                <w:sz w:val="34"/>
              </w:rPr>
              <w:t xml:space="preserve"> Hyper Engine </w:t>
            </w:r>
            <w:r w:rsidRPr="00E0311B">
              <w:rPr>
                <w:rFonts w:ascii="Sakkal Majalla" w:hAnsi="Sakkal Majalla"/>
                <w:sz w:val="34"/>
                <w:rtl/>
              </w:rPr>
              <w:t>السريع</w:t>
            </w:r>
          </w:p>
        </w:tc>
        <w:tc>
          <w:tcPr>
            <w:tcW w:w="0" w:type="auto"/>
            <w:vAlign w:val="center"/>
            <w:hideMark/>
          </w:tcPr>
          <w:p w14:paraId="30147D0F" w14:textId="77777777" w:rsidR="00E0311B" w:rsidRPr="00E0311B" w:rsidRDefault="00E0311B" w:rsidP="00DC2903">
            <w:pPr>
              <w:rPr>
                <w:rFonts w:ascii="Sakkal Majalla" w:hAnsi="Sakkal Majalla"/>
                <w:sz w:val="34"/>
              </w:rPr>
            </w:pPr>
            <w:r w:rsidRPr="00E0311B">
              <w:rPr>
                <w:rFonts w:ascii="Sakkal Majalla" w:hAnsi="Sakkal Majalla"/>
                <w:sz w:val="34"/>
                <w:rtl/>
              </w:rPr>
              <w:t>ممتاز، تكامل قوي مع</w:t>
            </w:r>
            <w:r w:rsidRPr="00E0311B">
              <w:rPr>
                <w:rFonts w:ascii="Sakkal Majalla" w:hAnsi="Sakkal Majalla"/>
                <w:sz w:val="34"/>
              </w:rPr>
              <w:t xml:space="preserve"> Azure</w:t>
            </w:r>
          </w:p>
        </w:tc>
      </w:tr>
      <w:tr w:rsidR="00E0311B" w:rsidRPr="00E0311B" w14:paraId="6C4372DD" w14:textId="77777777" w:rsidTr="00DC2903">
        <w:trPr>
          <w:tblCellSpacing w:w="15" w:type="dxa"/>
        </w:trPr>
        <w:tc>
          <w:tcPr>
            <w:tcW w:w="0" w:type="auto"/>
            <w:vAlign w:val="center"/>
            <w:hideMark/>
          </w:tcPr>
          <w:p w14:paraId="4FF40AB4"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البيانات الحيّة</w:t>
            </w:r>
          </w:p>
        </w:tc>
        <w:tc>
          <w:tcPr>
            <w:tcW w:w="0" w:type="auto"/>
            <w:vAlign w:val="center"/>
            <w:hideMark/>
          </w:tcPr>
          <w:p w14:paraId="604B6BDD" w14:textId="77777777" w:rsidR="00E0311B" w:rsidRPr="00E0311B" w:rsidRDefault="00E0311B" w:rsidP="00DC2903">
            <w:pPr>
              <w:rPr>
                <w:rFonts w:ascii="Sakkal Majalla" w:hAnsi="Sakkal Majalla"/>
                <w:sz w:val="34"/>
              </w:rPr>
            </w:pPr>
            <w:r w:rsidRPr="00E0311B">
              <w:rPr>
                <w:rFonts w:ascii="Sakkal Majalla" w:hAnsi="Sakkal Majalla"/>
                <w:sz w:val="34"/>
              </w:rPr>
              <w:t xml:space="preserve">Live Connection </w:t>
            </w:r>
            <w:r w:rsidRPr="00E0311B">
              <w:rPr>
                <w:rFonts w:ascii="Sakkal Majalla" w:hAnsi="Sakkal Majalla"/>
                <w:sz w:val="34"/>
                <w:rtl/>
              </w:rPr>
              <w:t>ممتازة</w:t>
            </w:r>
          </w:p>
        </w:tc>
        <w:tc>
          <w:tcPr>
            <w:tcW w:w="0" w:type="auto"/>
            <w:vAlign w:val="center"/>
            <w:hideMark/>
          </w:tcPr>
          <w:p w14:paraId="4875DA45" w14:textId="77777777" w:rsidR="00E0311B" w:rsidRPr="00E0311B" w:rsidRDefault="00E0311B" w:rsidP="00DC2903">
            <w:pPr>
              <w:rPr>
                <w:rFonts w:ascii="Sakkal Majalla" w:hAnsi="Sakkal Majalla"/>
                <w:sz w:val="34"/>
              </w:rPr>
            </w:pPr>
            <w:r w:rsidRPr="00E0311B">
              <w:rPr>
                <w:rFonts w:ascii="Sakkal Majalla" w:hAnsi="Sakkal Majalla"/>
                <w:sz w:val="34"/>
              </w:rPr>
              <w:t xml:space="preserve">DirectQuery </w:t>
            </w:r>
            <w:r w:rsidRPr="00E0311B">
              <w:rPr>
                <w:rFonts w:ascii="Sakkal Majalla" w:hAnsi="Sakkal Majalla"/>
                <w:sz w:val="34"/>
                <w:rtl/>
              </w:rPr>
              <w:t>جيّدة لكن أبطأ أحياناً</w:t>
            </w:r>
          </w:p>
        </w:tc>
      </w:tr>
      <w:tr w:rsidR="00E0311B" w:rsidRPr="00E0311B" w14:paraId="233FE177" w14:textId="77777777" w:rsidTr="00DC2903">
        <w:trPr>
          <w:tblCellSpacing w:w="15" w:type="dxa"/>
        </w:trPr>
        <w:tc>
          <w:tcPr>
            <w:tcW w:w="0" w:type="auto"/>
            <w:vAlign w:val="center"/>
            <w:hideMark/>
          </w:tcPr>
          <w:p w14:paraId="729A7467" w14:textId="77777777" w:rsidR="00E0311B" w:rsidRPr="00E0311B" w:rsidRDefault="00E0311B" w:rsidP="00DC2903">
            <w:pPr>
              <w:rPr>
                <w:rFonts w:ascii="Sakkal Majalla" w:hAnsi="Sakkal Majalla"/>
                <w:sz w:val="34"/>
              </w:rPr>
            </w:pPr>
            <w:r w:rsidRPr="00E0311B">
              <w:rPr>
                <w:rFonts w:ascii="Sakkal Majalla" w:hAnsi="Sakkal Majalla"/>
                <w:b/>
                <w:bCs/>
                <w:sz w:val="34"/>
                <w:rtl/>
              </w:rPr>
              <w:t>تحضير البيانات</w:t>
            </w:r>
          </w:p>
        </w:tc>
        <w:tc>
          <w:tcPr>
            <w:tcW w:w="0" w:type="auto"/>
            <w:vAlign w:val="center"/>
            <w:hideMark/>
          </w:tcPr>
          <w:p w14:paraId="2A7097D1" w14:textId="77777777" w:rsidR="00E0311B" w:rsidRPr="00E0311B" w:rsidRDefault="00E0311B" w:rsidP="00DC2903">
            <w:pPr>
              <w:rPr>
                <w:rFonts w:ascii="Sakkal Majalla" w:hAnsi="Sakkal Majalla"/>
                <w:sz w:val="34"/>
              </w:rPr>
            </w:pPr>
            <w:r w:rsidRPr="00E0311B">
              <w:rPr>
                <w:rFonts w:ascii="Sakkal Majalla" w:hAnsi="Sakkal Majalla"/>
                <w:sz w:val="34"/>
              </w:rPr>
              <w:t xml:space="preserve">Tableau Prep </w:t>
            </w:r>
            <w:r w:rsidRPr="00E0311B">
              <w:rPr>
                <w:rFonts w:ascii="Sakkal Majalla" w:hAnsi="Sakkal Majalla"/>
                <w:sz w:val="34"/>
                <w:rtl/>
              </w:rPr>
              <w:t>منفصل</w:t>
            </w:r>
          </w:p>
        </w:tc>
        <w:tc>
          <w:tcPr>
            <w:tcW w:w="0" w:type="auto"/>
            <w:vAlign w:val="center"/>
            <w:hideMark/>
          </w:tcPr>
          <w:p w14:paraId="3C7D0544" w14:textId="77777777" w:rsidR="00E0311B" w:rsidRPr="00E0311B" w:rsidRDefault="00E0311B" w:rsidP="00DC2903">
            <w:pPr>
              <w:rPr>
                <w:rFonts w:ascii="Sakkal Majalla" w:hAnsi="Sakkal Majalla"/>
                <w:sz w:val="34"/>
              </w:rPr>
            </w:pPr>
            <w:r w:rsidRPr="00E0311B">
              <w:rPr>
                <w:rFonts w:ascii="Sakkal Majalla" w:hAnsi="Sakkal Majalla"/>
                <w:sz w:val="34"/>
              </w:rPr>
              <w:t xml:space="preserve">Power Query </w:t>
            </w:r>
            <w:r w:rsidRPr="00E0311B">
              <w:rPr>
                <w:rFonts w:ascii="Sakkal Majalla" w:hAnsi="Sakkal Majalla"/>
                <w:sz w:val="34"/>
                <w:rtl/>
              </w:rPr>
              <w:t>مدمج، أقوى</w:t>
            </w:r>
          </w:p>
        </w:tc>
      </w:tr>
    </w:tbl>
    <w:p w14:paraId="64B94AF3" w14:textId="194EF53C" w:rsidR="00E0311B" w:rsidRPr="00026522" w:rsidRDefault="00E0311B">
      <w:pPr>
        <w:pStyle w:val="a5"/>
        <w:keepNext/>
        <w:pageBreakBefore/>
        <w:numPr>
          <w:ilvl w:val="0"/>
          <w:numId w:val="107"/>
        </w:numPr>
        <w:rPr>
          <w:rFonts w:ascii="Sakkal Majalla" w:hAnsi="Sakkal Majalla" w:cs="Sakkal Majalla"/>
          <w:b/>
          <w:bCs/>
          <w:sz w:val="34"/>
          <w:szCs w:val="34"/>
        </w:rPr>
      </w:pPr>
      <w:r w:rsidRPr="00026522">
        <w:rPr>
          <w:rFonts w:ascii="Sakkal Majalla" w:hAnsi="Sakkal Majalla" w:cs="Sakkal Majalla"/>
          <w:b/>
          <w:bCs/>
          <w:sz w:val="34"/>
          <w:szCs w:val="34"/>
          <w:rtl/>
        </w:rPr>
        <w:lastRenderedPageBreak/>
        <w:t>النمذجة والحسابات</w:t>
      </w:r>
      <w:r w:rsidRPr="00026522">
        <w:rPr>
          <w:rFonts w:ascii="Sakkal Majalla" w:hAnsi="Sakkal Majalla" w:cs="Sakkal Majalla"/>
          <w:b/>
          <w:bCs/>
          <w:sz w:val="34"/>
          <w:szCs w:val="34"/>
        </w:rPr>
        <w:t>:</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74"/>
        <w:gridCol w:w="3520"/>
        <w:gridCol w:w="3422"/>
      </w:tblGrid>
      <w:tr w:rsidR="00026522" w:rsidRPr="00026522" w14:paraId="3FBCEE4C" w14:textId="77777777" w:rsidTr="000D7AAA">
        <w:trPr>
          <w:tblHeader/>
          <w:tblCellSpacing w:w="15" w:type="dxa"/>
        </w:trPr>
        <w:tc>
          <w:tcPr>
            <w:tcW w:w="0" w:type="auto"/>
            <w:shd w:val="clear" w:color="auto" w:fill="F2F2F2" w:themeFill="background1" w:themeFillShade="F2"/>
            <w:vAlign w:val="center"/>
            <w:hideMark/>
          </w:tcPr>
          <w:p w14:paraId="337D3960"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tl/>
              </w:rPr>
              <w:t>المعيار</w:t>
            </w:r>
          </w:p>
        </w:tc>
        <w:tc>
          <w:tcPr>
            <w:tcW w:w="0" w:type="auto"/>
            <w:shd w:val="clear" w:color="auto" w:fill="F2F2F2" w:themeFill="background1" w:themeFillShade="F2"/>
            <w:vAlign w:val="center"/>
            <w:hideMark/>
          </w:tcPr>
          <w:p w14:paraId="660EDD55"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Tableau</w:t>
            </w:r>
          </w:p>
        </w:tc>
        <w:tc>
          <w:tcPr>
            <w:tcW w:w="0" w:type="auto"/>
            <w:shd w:val="clear" w:color="auto" w:fill="F2F2F2" w:themeFill="background1" w:themeFillShade="F2"/>
            <w:vAlign w:val="center"/>
            <w:hideMark/>
          </w:tcPr>
          <w:p w14:paraId="634DEE54" w14:textId="77777777" w:rsidR="00E0311B" w:rsidRPr="00026522" w:rsidRDefault="00E0311B" w:rsidP="00DC2903">
            <w:pPr>
              <w:jc w:val="center"/>
              <w:rPr>
                <w:rFonts w:ascii="Adobe Arabic" w:hAnsi="Adobe Arabic" w:cs="Adobe Arabic"/>
                <w:b/>
                <w:bCs/>
                <w:color w:val="008080"/>
                <w:sz w:val="36"/>
                <w:szCs w:val="36"/>
              </w:rPr>
            </w:pPr>
            <w:r w:rsidRPr="00026522">
              <w:rPr>
                <w:rFonts w:ascii="Adobe Arabic" w:hAnsi="Adobe Arabic" w:cs="Adobe Arabic"/>
                <w:b/>
                <w:bCs/>
                <w:color w:val="008080"/>
                <w:sz w:val="36"/>
                <w:szCs w:val="36"/>
              </w:rPr>
              <w:t>Power BI</w:t>
            </w:r>
          </w:p>
        </w:tc>
      </w:tr>
      <w:tr w:rsidR="00E0311B" w:rsidRPr="00E0311B" w14:paraId="69B4291A" w14:textId="77777777" w:rsidTr="00DC2903">
        <w:trPr>
          <w:tblCellSpacing w:w="15" w:type="dxa"/>
        </w:trPr>
        <w:tc>
          <w:tcPr>
            <w:tcW w:w="0" w:type="auto"/>
            <w:vAlign w:val="center"/>
            <w:hideMark/>
          </w:tcPr>
          <w:p w14:paraId="4E0EB505" w14:textId="77777777" w:rsidR="00E0311B" w:rsidRPr="00E0311B" w:rsidRDefault="00E0311B" w:rsidP="00DC2903">
            <w:pPr>
              <w:rPr>
                <w:rFonts w:ascii="Sakkal Majalla" w:hAnsi="Sakkal Majalla"/>
                <w:sz w:val="34"/>
              </w:rPr>
            </w:pPr>
            <w:r w:rsidRPr="00E0311B">
              <w:rPr>
                <w:rFonts w:ascii="Sakkal Majalla" w:hAnsi="Sakkal Majalla"/>
                <w:b/>
                <w:bCs/>
                <w:sz w:val="34"/>
                <w:rtl/>
              </w:rPr>
              <w:t>لغة الحسابات</w:t>
            </w:r>
          </w:p>
        </w:tc>
        <w:tc>
          <w:tcPr>
            <w:tcW w:w="0" w:type="auto"/>
            <w:vAlign w:val="center"/>
            <w:hideMark/>
          </w:tcPr>
          <w:p w14:paraId="254371BC" w14:textId="77777777" w:rsidR="00E0311B" w:rsidRPr="00E0311B" w:rsidRDefault="00E0311B" w:rsidP="00DC2903">
            <w:pPr>
              <w:rPr>
                <w:rFonts w:ascii="Sakkal Majalla" w:hAnsi="Sakkal Majalla"/>
                <w:sz w:val="34"/>
              </w:rPr>
            </w:pPr>
            <w:r w:rsidRPr="00E0311B">
              <w:rPr>
                <w:rFonts w:ascii="Sakkal Majalla" w:hAnsi="Sakkal Majalla"/>
                <w:sz w:val="34"/>
              </w:rPr>
              <w:t xml:space="preserve">Tableau Calculations - </w:t>
            </w:r>
            <w:r w:rsidRPr="00E0311B">
              <w:rPr>
                <w:rFonts w:ascii="Sakkal Majalla" w:hAnsi="Sakkal Majalla"/>
                <w:sz w:val="34"/>
                <w:rtl/>
              </w:rPr>
              <w:t>بسيطة وبديهية</w:t>
            </w:r>
          </w:p>
        </w:tc>
        <w:tc>
          <w:tcPr>
            <w:tcW w:w="0" w:type="auto"/>
            <w:vAlign w:val="center"/>
            <w:hideMark/>
          </w:tcPr>
          <w:p w14:paraId="276F08DF" w14:textId="77777777" w:rsidR="00E0311B" w:rsidRPr="00E0311B" w:rsidRDefault="00E0311B" w:rsidP="00DC2903">
            <w:pPr>
              <w:rPr>
                <w:rFonts w:ascii="Sakkal Majalla" w:hAnsi="Sakkal Majalla"/>
                <w:sz w:val="34"/>
              </w:rPr>
            </w:pPr>
            <w:r w:rsidRPr="00E0311B">
              <w:rPr>
                <w:rFonts w:ascii="Sakkal Majalla" w:hAnsi="Sakkal Majalla"/>
                <w:sz w:val="34"/>
              </w:rPr>
              <w:t xml:space="preserve">DAX - </w:t>
            </w:r>
            <w:r w:rsidRPr="00E0311B">
              <w:rPr>
                <w:rFonts w:ascii="Sakkal Majalla" w:hAnsi="Sakkal Majalla"/>
                <w:sz w:val="34"/>
                <w:rtl/>
              </w:rPr>
              <w:t>قوية جداً لكن معقّدة</w:t>
            </w:r>
          </w:p>
        </w:tc>
      </w:tr>
      <w:tr w:rsidR="00E0311B" w:rsidRPr="00E0311B" w14:paraId="174E923A" w14:textId="77777777" w:rsidTr="00DC2903">
        <w:trPr>
          <w:tblCellSpacing w:w="15" w:type="dxa"/>
        </w:trPr>
        <w:tc>
          <w:tcPr>
            <w:tcW w:w="0" w:type="auto"/>
            <w:vAlign w:val="center"/>
            <w:hideMark/>
          </w:tcPr>
          <w:p w14:paraId="3F99BF55"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العلاقات بين الجداول</w:t>
            </w:r>
          </w:p>
        </w:tc>
        <w:tc>
          <w:tcPr>
            <w:tcW w:w="0" w:type="auto"/>
            <w:vAlign w:val="center"/>
            <w:hideMark/>
          </w:tcPr>
          <w:p w14:paraId="084E0782" w14:textId="77777777" w:rsidR="00E0311B" w:rsidRPr="00E0311B" w:rsidRDefault="00E0311B" w:rsidP="00DC2903">
            <w:pPr>
              <w:rPr>
                <w:rFonts w:ascii="Sakkal Majalla" w:hAnsi="Sakkal Majalla"/>
                <w:sz w:val="34"/>
              </w:rPr>
            </w:pPr>
            <w:r w:rsidRPr="00E0311B">
              <w:rPr>
                <w:rFonts w:ascii="Sakkal Majalla" w:hAnsi="Sakkal Majalla"/>
                <w:sz w:val="34"/>
              </w:rPr>
              <w:t xml:space="preserve">Relationships - </w:t>
            </w:r>
            <w:r w:rsidRPr="00E0311B">
              <w:rPr>
                <w:rFonts w:ascii="Sakkal Majalla" w:hAnsi="Sakkal Majalla"/>
                <w:sz w:val="34"/>
                <w:rtl/>
              </w:rPr>
              <w:t>مرنة وذكية</w:t>
            </w:r>
          </w:p>
        </w:tc>
        <w:tc>
          <w:tcPr>
            <w:tcW w:w="0" w:type="auto"/>
            <w:vAlign w:val="center"/>
            <w:hideMark/>
          </w:tcPr>
          <w:p w14:paraId="3482C1B8" w14:textId="77777777" w:rsidR="00E0311B" w:rsidRPr="00E0311B" w:rsidRDefault="00E0311B" w:rsidP="00DC2903">
            <w:pPr>
              <w:rPr>
                <w:rFonts w:ascii="Sakkal Majalla" w:hAnsi="Sakkal Majalla"/>
                <w:sz w:val="34"/>
              </w:rPr>
            </w:pPr>
            <w:r w:rsidRPr="00E0311B">
              <w:rPr>
                <w:rFonts w:ascii="Sakkal Majalla" w:hAnsi="Sakkal Majalla"/>
                <w:sz w:val="34"/>
                <w:rtl/>
              </w:rPr>
              <w:t>نموذج البيانات - أكثر صرامة لكن أقوى</w:t>
            </w:r>
          </w:p>
        </w:tc>
      </w:tr>
      <w:tr w:rsidR="00E0311B" w:rsidRPr="00E0311B" w14:paraId="29D807A3" w14:textId="77777777" w:rsidTr="00DC2903">
        <w:trPr>
          <w:tblCellSpacing w:w="15" w:type="dxa"/>
        </w:trPr>
        <w:tc>
          <w:tcPr>
            <w:tcW w:w="0" w:type="auto"/>
            <w:vAlign w:val="center"/>
            <w:hideMark/>
          </w:tcPr>
          <w:p w14:paraId="3C4C8181" w14:textId="77777777" w:rsidR="00E0311B" w:rsidRPr="00E0311B" w:rsidRDefault="00E0311B" w:rsidP="00DC2903">
            <w:pPr>
              <w:rPr>
                <w:rFonts w:ascii="Sakkal Majalla" w:hAnsi="Sakkal Majalla"/>
                <w:sz w:val="34"/>
              </w:rPr>
            </w:pPr>
            <w:r w:rsidRPr="00E0311B">
              <w:rPr>
                <w:rFonts w:ascii="Sakkal Majalla" w:hAnsi="Sakkal Majalla"/>
                <w:b/>
                <w:bCs/>
                <w:sz w:val="34"/>
                <w:rtl/>
              </w:rPr>
              <w:t>الحسابات المتقدّمة</w:t>
            </w:r>
          </w:p>
        </w:tc>
        <w:tc>
          <w:tcPr>
            <w:tcW w:w="0" w:type="auto"/>
            <w:vAlign w:val="center"/>
            <w:hideMark/>
          </w:tcPr>
          <w:p w14:paraId="5E1101CF" w14:textId="77777777" w:rsidR="00E0311B" w:rsidRPr="00E0311B" w:rsidRDefault="00E0311B" w:rsidP="00DC2903">
            <w:pPr>
              <w:rPr>
                <w:rFonts w:ascii="Sakkal Majalla" w:hAnsi="Sakkal Majalla"/>
                <w:sz w:val="34"/>
              </w:rPr>
            </w:pPr>
            <w:r w:rsidRPr="00E0311B">
              <w:rPr>
                <w:rFonts w:ascii="Sakkal Majalla" w:hAnsi="Sakkal Majalla"/>
                <w:sz w:val="34"/>
              </w:rPr>
              <w:t xml:space="preserve">LOD Expressions </w:t>
            </w:r>
            <w:r w:rsidRPr="00E0311B">
              <w:rPr>
                <w:rFonts w:ascii="Sakkal Majalla" w:hAnsi="Sakkal Majalla"/>
                <w:sz w:val="34"/>
                <w:rtl/>
              </w:rPr>
              <w:t>قوية</w:t>
            </w:r>
          </w:p>
        </w:tc>
        <w:tc>
          <w:tcPr>
            <w:tcW w:w="0" w:type="auto"/>
            <w:vAlign w:val="center"/>
            <w:hideMark/>
          </w:tcPr>
          <w:p w14:paraId="4D7F5B22" w14:textId="77777777" w:rsidR="00E0311B" w:rsidRPr="00E0311B" w:rsidRDefault="00E0311B" w:rsidP="00DC2903">
            <w:pPr>
              <w:rPr>
                <w:rFonts w:ascii="Sakkal Majalla" w:hAnsi="Sakkal Majalla"/>
                <w:sz w:val="34"/>
              </w:rPr>
            </w:pPr>
            <w:r w:rsidRPr="00E0311B">
              <w:rPr>
                <w:rFonts w:ascii="Sakkal Majalla" w:hAnsi="Sakkal Majalla"/>
                <w:sz w:val="34"/>
              </w:rPr>
              <w:t xml:space="preserve">DAX </w:t>
            </w:r>
            <w:r w:rsidRPr="00E0311B">
              <w:rPr>
                <w:rFonts w:ascii="Sakkal Majalla" w:hAnsi="Sakkal Majalla"/>
                <w:sz w:val="34"/>
                <w:rtl/>
              </w:rPr>
              <w:t>أقوى في السيناريوهات المعقّدة</w:t>
            </w:r>
          </w:p>
        </w:tc>
      </w:tr>
      <w:tr w:rsidR="00E0311B" w:rsidRPr="00E0311B" w14:paraId="42D0586F" w14:textId="77777777" w:rsidTr="00DC2903">
        <w:trPr>
          <w:tblCellSpacing w:w="15" w:type="dxa"/>
        </w:trPr>
        <w:tc>
          <w:tcPr>
            <w:tcW w:w="0" w:type="auto"/>
            <w:vAlign w:val="center"/>
            <w:hideMark/>
          </w:tcPr>
          <w:p w14:paraId="5FA9BB59" w14:textId="77777777" w:rsidR="00E0311B" w:rsidRPr="00E0311B" w:rsidRDefault="00E0311B" w:rsidP="00DC2903">
            <w:pPr>
              <w:rPr>
                <w:rFonts w:ascii="Sakkal Majalla" w:hAnsi="Sakkal Majalla"/>
                <w:sz w:val="34"/>
              </w:rPr>
            </w:pPr>
            <w:r w:rsidRPr="00E0311B">
              <w:rPr>
                <w:rFonts w:ascii="Sakkal Majalla" w:hAnsi="Sakkal Majalla"/>
                <w:b/>
                <w:bCs/>
                <w:sz w:val="34"/>
                <w:rtl/>
              </w:rPr>
              <w:t>معالجة البيانات</w:t>
            </w:r>
          </w:p>
        </w:tc>
        <w:tc>
          <w:tcPr>
            <w:tcW w:w="0" w:type="auto"/>
            <w:vAlign w:val="center"/>
            <w:hideMark/>
          </w:tcPr>
          <w:p w14:paraId="0D853BF2" w14:textId="77777777" w:rsidR="00E0311B" w:rsidRPr="00E0311B" w:rsidRDefault="00E0311B" w:rsidP="00DC2903">
            <w:pPr>
              <w:rPr>
                <w:rFonts w:ascii="Sakkal Majalla" w:hAnsi="Sakkal Majalla"/>
                <w:sz w:val="34"/>
              </w:rPr>
            </w:pPr>
            <w:r w:rsidRPr="00E0311B">
              <w:rPr>
                <w:rFonts w:ascii="Sakkal Majalla" w:hAnsi="Sakkal Majalla"/>
                <w:sz w:val="34"/>
                <w:rtl/>
              </w:rPr>
              <w:t>جيّدة لكن تحتاج</w:t>
            </w:r>
            <w:r w:rsidRPr="00E0311B">
              <w:rPr>
                <w:rFonts w:ascii="Sakkal Majalla" w:hAnsi="Sakkal Majalla"/>
                <w:sz w:val="34"/>
              </w:rPr>
              <w:t xml:space="preserve"> Prep </w:t>
            </w:r>
            <w:r w:rsidRPr="00E0311B">
              <w:rPr>
                <w:rFonts w:ascii="Sakkal Majalla" w:hAnsi="Sakkal Majalla"/>
                <w:sz w:val="34"/>
                <w:rtl/>
              </w:rPr>
              <w:t>لعمليات معقّدة</w:t>
            </w:r>
          </w:p>
        </w:tc>
        <w:tc>
          <w:tcPr>
            <w:tcW w:w="0" w:type="auto"/>
            <w:vAlign w:val="center"/>
            <w:hideMark/>
          </w:tcPr>
          <w:p w14:paraId="4B597AFF" w14:textId="77777777" w:rsidR="00E0311B" w:rsidRPr="00E0311B" w:rsidRDefault="00E0311B" w:rsidP="00DC2903">
            <w:pPr>
              <w:rPr>
                <w:rFonts w:ascii="Sakkal Majalla" w:hAnsi="Sakkal Majalla"/>
                <w:sz w:val="34"/>
              </w:rPr>
            </w:pPr>
            <w:r w:rsidRPr="00E0311B">
              <w:rPr>
                <w:rFonts w:ascii="Sakkal Majalla" w:hAnsi="Sakkal Majalla"/>
                <w:sz w:val="34"/>
              </w:rPr>
              <w:t xml:space="preserve">Power Query </w:t>
            </w:r>
            <w:r w:rsidRPr="00E0311B">
              <w:rPr>
                <w:rFonts w:ascii="Sakkal Majalla" w:hAnsi="Sakkal Majalla"/>
                <w:sz w:val="34"/>
                <w:rtl/>
              </w:rPr>
              <w:t>ممتازة ومدمجة</w:t>
            </w:r>
          </w:p>
        </w:tc>
      </w:tr>
    </w:tbl>
    <w:p w14:paraId="4DDD8552" w14:textId="77777777" w:rsidR="00E0311B" w:rsidRPr="00E0311B" w:rsidRDefault="00E0311B" w:rsidP="00E0311B">
      <w:pPr>
        <w:jc w:val="center"/>
        <w:rPr>
          <w:rFonts w:ascii="Sakkal Majalla" w:hAnsi="Sakkal Majalla"/>
          <w:b/>
          <w:bCs/>
          <w:color w:val="008000"/>
          <w:sz w:val="34"/>
          <w:rtl/>
        </w:rPr>
      </w:pPr>
    </w:p>
    <w:p w14:paraId="46508350" w14:textId="77777777" w:rsidR="00E0311B" w:rsidRPr="00E0311B" w:rsidRDefault="00E0311B" w:rsidP="00E0311B">
      <w:pPr>
        <w:rPr>
          <w:rFonts w:ascii="Sakkal Majalla" w:hAnsi="Sakkal Majalla"/>
          <w:b/>
          <w:bCs/>
          <w:sz w:val="34"/>
        </w:rPr>
      </w:pPr>
      <w:r w:rsidRPr="00E0311B">
        <w:rPr>
          <w:rFonts w:ascii="Sakkal Majalla" w:hAnsi="Sakkal Majalla"/>
          <w:b/>
          <w:bCs/>
          <w:sz w:val="34"/>
          <w:rtl/>
        </w:rPr>
        <w:t>خلاصة الجلسة</w:t>
      </w:r>
    </w:p>
    <w:p w14:paraId="19CA7CD1" w14:textId="77777777" w:rsidR="00E0311B" w:rsidRPr="00E0311B" w:rsidRDefault="00E0311B" w:rsidP="00E0311B">
      <w:pPr>
        <w:rPr>
          <w:rFonts w:ascii="Sakkal Majalla" w:hAnsi="Sakkal Majalla"/>
          <w:sz w:val="34"/>
        </w:rPr>
      </w:pPr>
      <w:r w:rsidRPr="00E0311B">
        <w:rPr>
          <w:rFonts w:ascii="Sakkal Majalla" w:hAnsi="Sakkal Majalla"/>
          <w:sz w:val="34"/>
          <w:rtl/>
        </w:rPr>
        <w:t>في هذه الجلسة، تعرّفنا على</w:t>
      </w:r>
      <w:r w:rsidRPr="00E0311B">
        <w:rPr>
          <w:rFonts w:ascii="Sakkal Majalla" w:hAnsi="Sakkal Majalla"/>
          <w:sz w:val="34"/>
        </w:rPr>
        <w:t>:</w:t>
      </w:r>
    </w:p>
    <w:p w14:paraId="08230EDC" w14:textId="77777777" w:rsidR="00E0311B" w:rsidRPr="00E0311B" w:rsidRDefault="00E0311B" w:rsidP="00026522">
      <w:pPr>
        <w:jc w:val="left"/>
        <w:rPr>
          <w:rFonts w:ascii="Sakkal Majalla" w:hAnsi="Sakkal Majalla"/>
          <w:sz w:val="34"/>
        </w:rPr>
      </w:pP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واجهة</w:t>
      </w:r>
      <w:r w:rsidRPr="00E0311B">
        <w:rPr>
          <w:rFonts w:ascii="Sakkal Majalla" w:hAnsi="Sakkal Majalla"/>
          <w:sz w:val="34"/>
        </w:rPr>
        <w:t xml:space="preserve"> Tableau </w:t>
      </w:r>
      <w:r w:rsidRPr="00E0311B">
        <w:rPr>
          <w:rFonts w:ascii="Sakkal Majalla" w:hAnsi="Sakkal Majalla"/>
          <w:sz w:val="34"/>
          <w:rtl/>
        </w:rPr>
        <w:t>وفلسفتها في التحليل البصري</w:t>
      </w:r>
      <w:r w:rsidRPr="00E0311B">
        <w:rPr>
          <w:rFonts w:ascii="Sakkal Majalla" w:hAnsi="Sakkal Majalla"/>
          <w:sz w:val="34"/>
        </w:rPr>
        <w:t>.</w:t>
      </w:r>
      <w:r w:rsidRPr="00E0311B">
        <w:rPr>
          <w:rFonts w:ascii="Sakkal Majalla" w:hAnsi="Sakkal Majalla"/>
          <w:sz w:val="34"/>
        </w:rPr>
        <w:br/>
      </w: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كيفية الاتّصال بالبيانات والتعامل معها بالسحب والإفلات</w:t>
      </w:r>
      <w:r w:rsidRPr="00E0311B">
        <w:rPr>
          <w:rFonts w:ascii="Sakkal Majalla" w:hAnsi="Sakkal Majalla"/>
          <w:sz w:val="34"/>
        </w:rPr>
        <w:t>.</w:t>
      </w:r>
      <w:r w:rsidRPr="00E0311B">
        <w:rPr>
          <w:rFonts w:ascii="Sakkal Majalla" w:hAnsi="Sakkal Majalla"/>
          <w:sz w:val="34"/>
        </w:rPr>
        <w:br/>
      </w: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ميزات الذكاء الاصطناعي المتقدّمة</w:t>
      </w:r>
      <w:r w:rsidRPr="00E0311B">
        <w:rPr>
          <w:rFonts w:ascii="Sakkal Majalla" w:hAnsi="Sakkal Majalla"/>
          <w:sz w:val="34"/>
        </w:rPr>
        <w:t>: Ask Data</w:t>
      </w:r>
      <w:r w:rsidRPr="00E0311B">
        <w:rPr>
          <w:rFonts w:ascii="Sakkal Majalla" w:hAnsi="Sakkal Majalla"/>
          <w:sz w:val="34"/>
          <w:rtl/>
        </w:rPr>
        <w:t xml:space="preserve">، </w:t>
      </w:r>
      <w:r w:rsidRPr="00E0311B">
        <w:rPr>
          <w:rFonts w:ascii="Sakkal Majalla" w:hAnsi="Sakkal Majalla"/>
          <w:sz w:val="34"/>
        </w:rPr>
        <w:t>Explain Data</w:t>
      </w:r>
      <w:r w:rsidRPr="00E0311B">
        <w:rPr>
          <w:rFonts w:ascii="Sakkal Majalla" w:hAnsi="Sakkal Majalla"/>
          <w:sz w:val="34"/>
          <w:rtl/>
        </w:rPr>
        <w:t xml:space="preserve">، </w:t>
      </w:r>
      <w:r w:rsidRPr="00E0311B">
        <w:rPr>
          <w:rFonts w:ascii="Sakkal Majalla" w:hAnsi="Sakkal Majalla"/>
          <w:sz w:val="34"/>
        </w:rPr>
        <w:t>Pulse</w:t>
      </w:r>
      <w:r w:rsidRPr="00E0311B">
        <w:rPr>
          <w:rFonts w:ascii="Sakkal Majalla" w:hAnsi="Sakkal Majalla"/>
          <w:sz w:val="34"/>
          <w:rtl/>
        </w:rPr>
        <w:t>، والتنبّؤ الذكي</w:t>
      </w:r>
      <w:r w:rsidRPr="00E0311B">
        <w:rPr>
          <w:rFonts w:ascii="Sakkal Majalla" w:hAnsi="Sakkal Majalla"/>
          <w:sz w:val="34"/>
        </w:rPr>
        <w:t>.</w:t>
      </w:r>
      <w:r w:rsidRPr="00E0311B">
        <w:rPr>
          <w:rFonts w:ascii="Sakkal Majalla" w:hAnsi="Sakkal Majalla"/>
          <w:sz w:val="34"/>
        </w:rPr>
        <w:br/>
      </w:r>
      <w:r w:rsidRPr="00E0311B">
        <w:rPr>
          <w:rFonts w:ascii="Segoe UI Emoji" w:hAnsi="Segoe UI Emoji" w:cs="Segoe UI Emoji"/>
          <w:sz w:val="34"/>
        </w:rPr>
        <w:t>✅</w:t>
      </w:r>
      <w:r w:rsidRPr="00E0311B">
        <w:rPr>
          <w:rFonts w:ascii="Sakkal Majalla" w:hAnsi="Sakkal Majalla"/>
          <w:sz w:val="34"/>
        </w:rPr>
        <w:t xml:space="preserve"> </w:t>
      </w:r>
      <w:r w:rsidRPr="00E0311B">
        <w:rPr>
          <w:rFonts w:ascii="Sakkal Majalla" w:hAnsi="Sakkal Majalla"/>
          <w:sz w:val="34"/>
          <w:rtl/>
        </w:rPr>
        <w:t>مقارنة شاملة بين</w:t>
      </w:r>
      <w:r w:rsidRPr="00E0311B">
        <w:rPr>
          <w:rFonts w:ascii="Sakkal Majalla" w:hAnsi="Sakkal Majalla"/>
          <w:sz w:val="34"/>
        </w:rPr>
        <w:t xml:space="preserve"> Tableau </w:t>
      </w:r>
      <w:r w:rsidRPr="00E0311B">
        <w:rPr>
          <w:rFonts w:ascii="Sakkal Majalla" w:hAnsi="Sakkal Majalla"/>
          <w:sz w:val="34"/>
          <w:rtl/>
        </w:rPr>
        <w:t>و</w:t>
      </w:r>
      <w:r w:rsidRPr="00E0311B">
        <w:rPr>
          <w:rFonts w:ascii="Sakkal Majalla" w:hAnsi="Sakkal Majalla"/>
          <w:sz w:val="34"/>
        </w:rPr>
        <w:t xml:space="preserve">Power BI </w:t>
      </w:r>
      <w:r w:rsidRPr="00E0311B">
        <w:rPr>
          <w:rFonts w:ascii="Sakkal Majalla" w:hAnsi="Sakkal Majalla"/>
          <w:sz w:val="34"/>
          <w:rtl/>
        </w:rPr>
        <w:t>لاختيار الأداة الأنسب</w:t>
      </w:r>
      <w:r w:rsidRPr="00E0311B">
        <w:rPr>
          <w:rFonts w:ascii="Sakkal Majalla" w:hAnsi="Sakkal Majalla"/>
          <w:sz w:val="34"/>
        </w:rPr>
        <w:t>.</w:t>
      </w:r>
    </w:p>
    <w:p w14:paraId="43FDB27D" w14:textId="27FB5732" w:rsidR="00E0311B" w:rsidRPr="00E0311B" w:rsidRDefault="00E0311B" w:rsidP="00E0311B">
      <w:pPr>
        <w:rPr>
          <w:rFonts w:ascii="Sakkal Majalla" w:hAnsi="Sakkal Majalla"/>
          <w:sz w:val="34"/>
        </w:rPr>
      </w:pPr>
      <w:r w:rsidRPr="00E0311B">
        <w:rPr>
          <w:rFonts w:ascii="Sakkal Majalla" w:hAnsi="Sakkal Majalla"/>
          <w:b/>
          <w:bCs/>
          <w:sz w:val="34"/>
          <w:rtl/>
        </w:rPr>
        <w:t>الرسالة الرئيسية</w:t>
      </w:r>
      <w:r w:rsidRPr="00E0311B">
        <w:rPr>
          <w:rFonts w:ascii="Sakkal Majalla" w:hAnsi="Sakkal Majalla"/>
          <w:b/>
          <w:bCs/>
          <w:sz w:val="34"/>
        </w:rPr>
        <w:t>:</w:t>
      </w:r>
      <w:r w:rsidR="00026522" w:rsidRPr="00026522">
        <w:t xml:space="preserve"> </w:t>
      </w:r>
    </w:p>
    <w:p w14:paraId="0F503DA1" w14:textId="06EEEE6E" w:rsidR="00C0289F" w:rsidRPr="00026522" w:rsidRDefault="00026522" w:rsidP="00026522">
      <w:pPr>
        <w:rPr>
          <w:rFonts w:ascii="Sakkal Majalla" w:hAnsi="Sakkal Majalla"/>
          <w:sz w:val="34"/>
          <w:rtl/>
        </w:rPr>
      </w:pPr>
      <w:r>
        <w:rPr>
          <w:noProof/>
        </w:rPr>
        <w:drawing>
          <wp:anchor distT="0" distB="0" distL="114300" distR="114300" simplePos="0" relativeHeight="252919808" behindDoc="0" locked="0" layoutInCell="1" allowOverlap="1" wp14:anchorId="31A78095" wp14:editId="5520FC08">
            <wp:simplePos x="0" y="0"/>
            <wp:positionH relativeFrom="column">
              <wp:posOffset>91440</wp:posOffset>
            </wp:positionH>
            <wp:positionV relativeFrom="paragraph">
              <wp:posOffset>151765</wp:posOffset>
            </wp:positionV>
            <wp:extent cx="2141220" cy="1010285"/>
            <wp:effectExtent l="0" t="0" r="0" b="0"/>
            <wp:wrapSquare wrapText="bothSides"/>
            <wp:docPr id="736452338" name="صورة 371" descr="‪What is the Difference Between Power BI and Tableau - Koenig Solu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What is the Difference Between Power BI and Tableau - Koenig Solutions‬‏"/>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141220" cy="10102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0311B" w:rsidRPr="00E0311B">
        <w:rPr>
          <w:rFonts w:ascii="Sakkal Majalla" w:hAnsi="Sakkal Majalla"/>
          <w:sz w:val="34"/>
          <w:rtl/>
        </w:rPr>
        <w:t>لا توجد أداة "الأفضل" مطلقاً، بل توجد الأداة "الأنسب" لاحتياجاتك</w:t>
      </w:r>
      <w:r w:rsidR="00E0311B" w:rsidRPr="00E0311B">
        <w:rPr>
          <w:rFonts w:ascii="Sakkal Majalla" w:hAnsi="Sakkal Majalla"/>
          <w:sz w:val="34"/>
        </w:rPr>
        <w:t xml:space="preserve">. Tableau </w:t>
      </w:r>
      <w:r w:rsidR="00E0311B" w:rsidRPr="00E0311B">
        <w:rPr>
          <w:rFonts w:ascii="Sakkal Majalla" w:hAnsi="Sakkal Majalla"/>
          <w:sz w:val="34"/>
          <w:rtl/>
        </w:rPr>
        <w:t>تتفوّق في السهولة والجمال البصري، بينما</w:t>
      </w:r>
      <w:r w:rsidR="00E0311B" w:rsidRPr="00E0311B">
        <w:rPr>
          <w:rFonts w:ascii="Sakkal Majalla" w:hAnsi="Sakkal Majalla"/>
          <w:sz w:val="34"/>
        </w:rPr>
        <w:t xml:space="preserve"> Power BI </w:t>
      </w:r>
      <w:r w:rsidR="00E0311B" w:rsidRPr="00E0311B">
        <w:rPr>
          <w:rFonts w:ascii="Sakkal Majalla" w:hAnsi="Sakkal Majalla"/>
          <w:sz w:val="34"/>
          <w:rtl/>
        </w:rPr>
        <w:t>تتفوّق في التكامل والتكلفة. فهم قدرات كلّ أداة يمكّنك من اتّخاذ القرار الأمثل لمؤسّستك</w:t>
      </w:r>
      <w:r w:rsidR="00E0311B" w:rsidRPr="00E0311B">
        <w:rPr>
          <w:rFonts w:ascii="Sakkal Majalla" w:hAnsi="Sakkal Majalla"/>
          <w:sz w:val="34"/>
        </w:rPr>
        <w:t>.</w:t>
      </w:r>
    </w:p>
    <w:p w14:paraId="145908BB" w14:textId="77777777" w:rsidR="00C0289F" w:rsidRPr="00132C0A" w:rsidRDefault="00C0289F" w:rsidP="007C12CD">
      <w:pPr>
        <w:jc w:val="center"/>
        <w:rPr>
          <w:rtl/>
        </w:rPr>
        <w:sectPr w:rsidR="00C0289F" w:rsidRPr="00132C0A" w:rsidSect="00AA22C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32ED76A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36B0AD19"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1B4A3207" w14:textId="77777777" w:rsidTr="00E220AB">
        <w:tc>
          <w:tcPr>
            <w:tcW w:w="2612" w:type="pct"/>
            <w:tcBorders>
              <w:left w:val="single" w:sz="4" w:space="0" w:color="168489"/>
              <w:right w:val="single" w:sz="4" w:space="0" w:color="168489"/>
            </w:tcBorders>
          </w:tcPr>
          <w:p w14:paraId="5AED5442" w14:textId="77777777" w:rsidR="00F01FA2" w:rsidRDefault="00F01FA2" w:rsidP="00E220AB">
            <w:pPr>
              <w:pStyle w:val="bold"/>
              <w:jc w:val="center"/>
              <w:rPr>
                <w:color w:val="168489"/>
                <w:sz w:val="40"/>
                <w:szCs w:val="40"/>
                <w:rtl/>
                <w:lang w:bidi="ar-EG"/>
              </w:rPr>
            </w:pPr>
            <w:r>
              <w:rPr>
                <w:noProof/>
              </w:rPr>
              <w:drawing>
                <wp:inline distT="0" distB="0" distL="0" distR="0" wp14:anchorId="000A189E" wp14:editId="1E5F1C8C">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DC64A48"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tcPr>
          <w:p w14:paraId="1B1C91FD" w14:textId="77777777" w:rsidR="00F01FA2" w:rsidRDefault="00F01FA2" w:rsidP="00E220AB">
            <w:pPr>
              <w:pStyle w:val="bold"/>
              <w:jc w:val="center"/>
              <w:rPr>
                <w:color w:val="168489"/>
                <w:sz w:val="40"/>
                <w:szCs w:val="40"/>
                <w:rtl/>
                <w:lang w:bidi="ar-EG"/>
              </w:rPr>
            </w:pPr>
            <w:r>
              <w:rPr>
                <w:noProof/>
              </w:rPr>
              <w:drawing>
                <wp:inline distT="0" distB="0" distL="0" distR="0" wp14:anchorId="41D6F4B6" wp14:editId="6E76C707">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3219449E"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tcPr>
          <w:p w14:paraId="0E6A339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5DBE3A5F" wp14:editId="65D23ED4">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4A707E88" w14:textId="77777777" w:rsidTr="00E220AB">
        <w:tc>
          <w:tcPr>
            <w:tcW w:w="2612" w:type="pct"/>
            <w:tcBorders>
              <w:left w:val="single" w:sz="4" w:space="0" w:color="168489"/>
              <w:right w:val="single" w:sz="4" w:space="0" w:color="168489"/>
            </w:tcBorders>
            <w:vAlign w:val="center"/>
          </w:tcPr>
          <w:p w14:paraId="58DCF0C5" w14:textId="77777777" w:rsidR="00677558" w:rsidRPr="00677558" w:rsidRDefault="00677558">
            <w:pPr>
              <w:pStyle w:val="a5"/>
              <w:numPr>
                <w:ilvl w:val="0"/>
                <w:numId w:val="3"/>
              </w:numPr>
              <w:rPr>
                <w:rFonts w:ascii="Adobe Arabic" w:eastAsia="GE Dinar One" w:hAnsi="Adobe Arabic" w:cs="Adobe Arabic"/>
                <w:color w:val="000000"/>
                <w:kern w:val="24"/>
                <w:sz w:val="32"/>
                <w:szCs w:val="32"/>
                <w:lang w:bidi="ar-SY"/>
              </w:rPr>
            </w:pPr>
            <w:r w:rsidRPr="00677558">
              <w:rPr>
                <w:rFonts w:ascii="Adobe Arabic" w:eastAsia="GE Dinar One" w:hAnsi="Adobe Arabic" w:cs="Adobe Arabic"/>
                <w:color w:val="000000"/>
                <w:kern w:val="24"/>
                <w:sz w:val="32"/>
                <w:szCs w:val="32"/>
                <w:rtl/>
                <w:lang w:bidi="ar-SY"/>
              </w:rPr>
              <w:t>تطبيق متكامل لتحليل بيانات حقيقية باستخدام الأدوات الأربعة.</w:t>
            </w:r>
          </w:p>
          <w:p w14:paraId="76AB1038" w14:textId="77777777" w:rsidR="00677558" w:rsidRPr="00677558" w:rsidRDefault="00677558">
            <w:pPr>
              <w:pStyle w:val="a5"/>
              <w:numPr>
                <w:ilvl w:val="0"/>
                <w:numId w:val="3"/>
              </w:numPr>
              <w:rPr>
                <w:rFonts w:ascii="Adobe Arabic" w:eastAsia="GE Dinar One" w:hAnsi="Adobe Arabic" w:cs="Adobe Arabic"/>
                <w:color w:val="000000"/>
                <w:kern w:val="24"/>
                <w:sz w:val="32"/>
                <w:szCs w:val="32"/>
                <w:lang w:bidi="ar-SY"/>
              </w:rPr>
            </w:pPr>
            <w:r w:rsidRPr="00677558">
              <w:rPr>
                <w:rFonts w:ascii="Adobe Arabic" w:eastAsia="GE Dinar One" w:hAnsi="Adobe Arabic" w:cs="Adobe Arabic"/>
                <w:color w:val="000000"/>
                <w:kern w:val="24"/>
                <w:sz w:val="32"/>
                <w:szCs w:val="32"/>
                <w:rtl/>
                <w:lang w:bidi="ar-SY"/>
              </w:rPr>
              <w:t>استخلاص النتائج والتوصيات.</w:t>
            </w:r>
          </w:p>
          <w:p w14:paraId="547CF69B" w14:textId="77777777" w:rsidR="00677558" w:rsidRPr="00677558" w:rsidRDefault="00677558">
            <w:pPr>
              <w:pStyle w:val="a5"/>
              <w:numPr>
                <w:ilvl w:val="0"/>
                <w:numId w:val="3"/>
              </w:numPr>
              <w:rPr>
                <w:rFonts w:ascii="Adobe Arabic" w:eastAsia="GE Dinar One" w:hAnsi="Adobe Arabic" w:cs="Adobe Arabic"/>
                <w:color w:val="000000"/>
                <w:kern w:val="24"/>
                <w:sz w:val="32"/>
                <w:szCs w:val="32"/>
                <w:lang w:bidi="ar-SY"/>
              </w:rPr>
            </w:pPr>
            <w:r w:rsidRPr="00677558">
              <w:rPr>
                <w:rFonts w:ascii="Adobe Arabic" w:eastAsia="GE Dinar One" w:hAnsi="Adobe Arabic" w:cs="Adobe Arabic"/>
                <w:color w:val="000000"/>
                <w:kern w:val="24"/>
                <w:sz w:val="32"/>
                <w:szCs w:val="32"/>
                <w:rtl/>
                <w:lang w:bidi="ar-SY"/>
              </w:rPr>
              <w:t>إعداد عرض تقديمي للنتائج النهائية.</w:t>
            </w:r>
          </w:p>
          <w:p w14:paraId="3CC3B152" w14:textId="337DEE42" w:rsidR="00F01FA2" w:rsidRPr="00677558" w:rsidRDefault="00677558">
            <w:pPr>
              <w:pStyle w:val="a5"/>
              <w:numPr>
                <w:ilvl w:val="0"/>
                <w:numId w:val="3"/>
              </w:numPr>
              <w:spacing w:line="276" w:lineRule="auto"/>
              <w:rPr>
                <w:rFonts w:ascii="Adobe Arabic" w:eastAsia="GE Dinar One" w:hAnsi="Adobe Arabic" w:cs="Adobe Arabic"/>
                <w:color w:val="000000"/>
                <w:kern w:val="24"/>
                <w:sz w:val="32"/>
                <w:szCs w:val="32"/>
                <w:rtl/>
                <w:lang w:bidi="ar-SY"/>
              </w:rPr>
            </w:pPr>
            <w:r w:rsidRPr="00677558">
              <w:rPr>
                <w:rFonts w:ascii="Adobe Arabic" w:eastAsia="GE Dinar One" w:hAnsi="Adobe Arabic" w:cs="Adobe Arabic"/>
                <w:color w:val="000000"/>
                <w:kern w:val="24"/>
                <w:sz w:val="32"/>
                <w:szCs w:val="32"/>
                <w:rtl/>
                <w:lang w:bidi="ar-SY"/>
              </w:rPr>
              <w:t>تقييم ختامي ومناقشة المخرجات.</w:t>
            </w:r>
          </w:p>
        </w:tc>
        <w:tc>
          <w:tcPr>
            <w:tcW w:w="1809" w:type="pct"/>
            <w:tcBorders>
              <w:left w:val="single" w:sz="4" w:space="0" w:color="168489"/>
              <w:right w:val="single" w:sz="4" w:space="0" w:color="168489"/>
            </w:tcBorders>
            <w:vAlign w:val="center"/>
          </w:tcPr>
          <w:p w14:paraId="3A766025"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استخدام فيديوهات تدريبية.</w:t>
            </w:r>
          </w:p>
          <w:p w14:paraId="6A533E9C"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695D857"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0D994A24"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CBDF3F6" w14:textId="77777777" w:rsidR="00162D45" w:rsidRPr="00162D45" w:rsidRDefault="00162D45">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2E44F6A4" w14:textId="77777777" w:rsidR="00F01FA2" w:rsidRPr="00781A2F" w:rsidRDefault="00162D45">
            <w:pPr>
              <w:pStyle w:val="a5"/>
              <w:numPr>
                <w:ilvl w:val="0"/>
                <w:numId w:val="3"/>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26B6B5FD"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8B2F628"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81568" behindDoc="0" locked="0" layoutInCell="1" allowOverlap="1" wp14:anchorId="4DC12F92" wp14:editId="6A88F038">
                <wp:simplePos x="0" y="0"/>
                <wp:positionH relativeFrom="column">
                  <wp:posOffset>38100</wp:posOffset>
                </wp:positionH>
                <wp:positionV relativeFrom="paragraph">
                  <wp:posOffset>-463550</wp:posOffset>
                </wp:positionV>
                <wp:extent cx="6441460" cy="6888480"/>
                <wp:effectExtent l="0" t="0" r="0" b="7620"/>
                <wp:wrapNone/>
                <wp:docPr id="1462637121" name="Group 1462637121"/>
                <wp:cNvGraphicFramePr/>
                <a:graphic xmlns:a="http://schemas.openxmlformats.org/drawingml/2006/main">
                  <a:graphicData uri="http://schemas.microsoft.com/office/word/2010/wordprocessingGroup">
                    <wpg:wgp>
                      <wpg:cNvGrpSpPr/>
                      <wpg:grpSpPr>
                        <a:xfrm>
                          <a:off x="0" y="0"/>
                          <a:ext cx="6441460" cy="6888480"/>
                          <a:chOff x="-88900" y="0"/>
                          <a:chExt cx="6441460" cy="6888480"/>
                        </a:xfrm>
                      </wpg:grpSpPr>
                      <wpg:grpSp>
                        <wpg:cNvPr id="1462637122" name="Group 1462637122"/>
                        <wpg:cNvGrpSpPr/>
                        <wpg:grpSpPr>
                          <a:xfrm>
                            <a:off x="-88900" y="2571750"/>
                            <a:ext cx="5676658" cy="4316730"/>
                            <a:chOff x="-250830" y="0"/>
                            <a:chExt cx="5676733" cy="4317036"/>
                          </a:xfrm>
                        </wpg:grpSpPr>
                        <wpg:grpSp>
                          <wpg:cNvPr id="1462637123" name="Group 25"/>
                          <wpg:cNvGrpSpPr/>
                          <wpg:grpSpPr>
                            <a:xfrm>
                              <a:off x="3130302" y="0"/>
                              <a:ext cx="2262067" cy="515506"/>
                              <a:chOff x="3849928" y="0"/>
                              <a:chExt cx="2262067" cy="515506"/>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53" cstate="print">
                                  <a:lum bright="70000" contrast="-70000"/>
                                  <a:extLst>
                                    <a:ext uri="{BEBA8EAE-BF5A-486C-A8C5-ECC9F3942E4B}">
                                      <a14:imgProps xmlns:a14="http://schemas.microsoft.com/office/drawing/2010/main">
                                        <a14:imgLayer r:embed="rId5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28" y="69934"/>
                                <a:ext cx="1755152" cy="441349"/>
                              </a:xfrm>
                              <a:prstGeom prst="rect">
                                <a:avLst/>
                              </a:prstGeom>
                              <a:noFill/>
                            </wps:spPr>
                            <wps:txbx>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62637128" name="Group 26"/>
                          <wpg:cNvGrpSpPr/>
                          <wpg:grpSpPr>
                            <a:xfrm>
                              <a:off x="-2" y="9939"/>
                              <a:ext cx="2261237" cy="514985"/>
                              <a:chOff x="-2" y="0"/>
                              <a:chExt cx="2261545" cy="515506"/>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2" y="69936"/>
                                <a:ext cx="1756026" cy="441796"/>
                              </a:xfrm>
                              <a:prstGeom prst="rect">
                                <a:avLst/>
                              </a:prstGeom>
                              <a:noFill/>
                            </wps:spPr>
                            <wps:txbx>
                              <w:txbxContent>
                                <w:p w14:paraId="53F5011E" w14:textId="50854CE8" w:rsidR="00F01FA2" w:rsidRPr="00BC6FB1" w:rsidRDefault="00026522" w:rsidP="00F01FA2">
                                  <w:pPr>
                                    <w:bidi w:val="0"/>
                                    <w:jc w:val="center"/>
                                    <w:rPr>
                                      <w:rFonts w:ascii="Adobe Arabic" w:eastAsia="GE Dinar One" w:hAnsi="Adobe Arabic" w:cs="Adobe Arabic"/>
                                      <w:b/>
                                      <w:bCs/>
                                      <w:color w:val="000000"/>
                                      <w:kern w:val="24"/>
                                      <w:sz w:val="44"/>
                                      <w:szCs w:val="44"/>
                                      <w:lang w:bidi="ar-SY"/>
                                    </w:rPr>
                                  </w:pPr>
                                  <w:r w:rsidRPr="00026522">
                                    <w:rPr>
                                      <w:rFonts w:ascii="Adobe Arabic" w:eastAsia="GE Dinar One" w:hAnsi="Adobe Arabic" w:cs="Adobe Arabic"/>
                                      <w:b/>
                                      <w:bCs/>
                                      <w:color w:val="000000"/>
                                      <w:kern w:val="24"/>
                                      <w:sz w:val="44"/>
                                      <w:szCs w:val="44"/>
                                      <w:rtl/>
                                      <w:lang w:bidi="ar-SY"/>
                                    </w:rPr>
                                    <w:t>المحتوى</w:t>
                                  </w:r>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55" cstate="print">
                                <a:lum bright="70000" contrast="-70000"/>
                                <a:extLst>
                                  <a:ext uri="{BEBA8EAE-BF5A-486C-A8C5-ECC9F3942E4B}">
                                    <a14:imgProps xmlns:a14="http://schemas.microsoft.com/office/drawing/2010/main">
                                      <a14:imgLayer r:embed="rId5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070754" y="874163"/>
                              <a:ext cx="3355149" cy="3442873"/>
                            </a:xfrm>
                            <a:prstGeom prst="rect">
                              <a:avLst/>
                            </a:prstGeom>
                            <a:noFill/>
                            <a:ln w="6350">
                              <a:noFill/>
                            </a:ln>
                          </wps:spPr>
                          <wps:txbx>
                            <w:txbxContent>
                              <w:p w14:paraId="5440D145" w14:textId="77777777" w:rsidR="00026522" w:rsidRP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Sakkal Majalla" w:hAnsi="Sakkal Majalla" w:cs="Sakkal Majalla"/>
                                    <w:b/>
                                    <w:color w:val="auto"/>
                                    <w:sz w:val="34"/>
                                    <w:szCs w:val="34"/>
                                    <w:rtl/>
                                  </w:rPr>
                                  <w:t>بنهاية هذه الجلسة، سيكون المتدرّب قادراً على:</w:t>
                                </w:r>
                              </w:p>
                              <w:p w14:paraId="2A14D7BE" w14:textId="77777777" w:rsid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دور كلّ أداة في مراحل المشروع التحليلي المختلفة.</w:t>
                                </w:r>
                              </w:p>
                              <w:p w14:paraId="4BF54315" w14:textId="77777777" w:rsidR="0002652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معرفة معايير اختيار الأداة الأنسب لكلّ مرحلة من مراحل التحليل.</w:t>
                                </w:r>
                              </w:p>
                              <w:p w14:paraId="68690F8A" w14:textId="2B983708" w:rsidR="00F01FA2"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 xml:space="preserve">إدراك كيفية تكامل </w:t>
                                </w:r>
                                <w:r w:rsidRPr="00026522">
                                  <w:rPr>
                                    <w:rFonts w:ascii="Adobe Arabic" w:eastAsia="GE Dinar One" w:hAnsi="Adobe Arabic" w:cs="Adobe Arabic"/>
                                    <w:color w:val="000000"/>
                                    <w:kern w:val="24"/>
                                    <w:sz w:val="36"/>
                                    <w:szCs w:val="36"/>
                                    <w:lang w:bidi="ar-SY"/>
                                  </w:rPr>
                                  <w:t>ChatGPT</w:t>
                                </w:r>
                                <w:r w:rsidRPr="00026522">
                                  <w:rPr>
                                    <w:rFonts w:ascii="Adobe Arabic" w:eastAsia="GE Dinar One" w:hAnsi="Adobe Arabic" w:cs="Adobe Arabic"/>
                                    <w:color w:val="000000"/>
                                    <w:kern w:val="24"/>
                                    <w:sz w:val="36"/>
                                    <w:szCs w:val="36"/>
                                    <w:rtl/>
                                    <w:lang w:bidi="ar-SY"/>
                                  </w:rPr>
                                  <w:t xml:space="preserve">، </w:t>
                                </w:r>
                                <w:r w:rsidRPr="00026522">
                                  <w:rPr>
                                    <w:rFonts w:ascii="Adobe Arabic" w:eastAsia="GE Dinar One" w:hAnsi="Adobe Arabic" w:cs="Adobe Arabic"/>
                                    <w:color w:val="000000"/>
                                    <w:kern w:val="24"/>
                                    <w:sz w:val="36"/>
                                    <w:szCs w:val="36"/>
                                    <w:lang w:bidi="ar-SY"/>
                                  </w:rPr>
                                  <w:t>Colab</w:t>
                                </w:r>
                                <w:r w:rsidRPr="00026522">
                                  <w:rPr>
                                    <w:rFonts w:ascii="Adobe Arabic" w:eastAsia="GE Dinar One" w:hAnsi="Adobe Arabic" w:cs="Adobe Arabic"/>
                                    <w:color w:val="000000"/>
                                    <w:kern w:val="24"/>
                                    <w:sz w:val="36"/>
                                    <w:szCs w:val="36"/>
                                    <w:rtl/>
                                    <w:lang w:bidi="ar-SY"/>
                                  </w:rPr>
                                  <w:t xml:space="preserve">، </w:t>
                                </w:r>
                                <w:r w:rsidRPr="00026522">
                                  <w:rPr>
                                    <w:rFonts w:ascii="Adobe Arabic" w:eastAsia="GE Dinar One" w:hAnsi="Adobe Arabic" w:cs="Adobe Arabic"/>
                                    <w:color w:val="000000"/>
                                    <w:kern w:val="24"/>
                                    <w:sz w:val="36"/>
                                    <w:szCs w:val="36"/>
                                    <w:lang w:bidi="ar-SY"/>
                                  </w:rPr>
                                  <w:t>Power BI</w:t>
                                </w:r>
                                <w:r w:rsidRPr="00026522">
                                  <w:rPr>
                                    <w:rFonts w:ascii="Adobe Arabic" w:eastAsia="GE Dinar One" w:hAnsi="Adobe Arabic" w:cs="Adobe Arabic"/>
                                    <w:color w:val="000000"/>
                                    <w:kern w:val="24"/>
                                    <w:sz w:val="36"/>
                                    <w:szCs w:val="36"/>
                                    <w:rtl/>
                                    <w:lang w:bidi="ar-SY"/>
                                  </w:rPr>
                                  <w:t>، و</w:t>
                                </w:r>
                                <w:r w:rsidRPr="00026522">
                                  <w:rPr>
                                    <w:rFonts w:ascii="Adobe Arabic" w:eastAsia="GE Dinar One" w:hAnsi="Adobe Arabic" w:cs="Adobe Arabic"/>
                                    <w:color w:val="000000"/>
                                    <w:kern w:val="24"/>
                                    <w:sz w:val="36"/>
                                    <w:szCs w:val="36"/>
                                    <w:lang w:bidi="ar-SY"/>
                                  </w:rPr>
                                  <w:t>Tableau</w:t>
                                </w:r>
                                <w:r w:rsidRPr="00026522">
                                  <w:rPr>
                                    <w:rFonts w:ascii="Adobe Arabic" w:eastAsia="GE Dinar One" w:hAnsi="Adobe Arabic" w:cs="Adobe Arabic"/>
                                    <w:color w:val="000000"/>
                                    <w:kern w:val="24"/>
                                    <w:sz w:val="36"/>
                                    <w:szCs w:val="36"/>
                                    <w:rtl/>
                                    <w:lang w:bidi="ar-SY"/>
                                  </w:rPr>
                                  <w:t xml:space="preserve"> في سير عمل واحد.</w:t>
                                </w:r>
                              </w:p>
                              <w:p w14:paraId="289762A8" w14:textId="676E43EE" w:rsidR="00026522" w:rsidRPr="000F32C7"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الفرق بين التحليل الاستكشافي، النمذجة، والتصوّر البصري.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250830" y="874624"/>
                              <a:ext cx="2506874" cy="3002326"/>
                            </a:xfrm>
                            <a:prstGeom prst="rect">
                              <a:avLst/>
                            </a:prstGeom>
                            <a:noFill/>
                            <a:ln w="6350">
                              <a:noFill/>
                            </a:ln>
                          </wps:spPr>
                          <wps:txbx>
                            <w:txbxContent>
                              <w:p w14:paraId="6505EDBC"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تطبيق متكامل لتحليل بيانات حقيقية باستخدام الأدوات الأربعة.</w:t>
                                </w:r>
                              </w:p>
                              <w:p w14:paraId="2F7E2821"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استخلاص النتائج والتوصيات.</w:t>
                                </w:r>
                              </w:p>
                              <w:p w14:paraId="15D64F56" w14:textId="77777777" w:rsidR="00026522" w:rsidRPr="00026522" w:rsidRDefault="00026522">
                                <w:pPr>
                                  <w:pStyle w:val="a5"/>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إعداد عرض تقديمي للنتائج النهائية.</w:t>
                                </w:r>
                              </w:p>
                              <w:p w14:paraId="566DAE4F" w14:textId="59AE4572" w:rsidR="00F01FA2" w:rsidRPr="000F32C7" w:rsidRDefault="00026522">
                                <w:pPr>
                                  <w:pStyle w:val="a5"/>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تقييم ختامي ومناقشة المخرجات.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60" cy="2053908"/>
                            <a:chOff x="0" y="0"/>
                            <a:chExt cx="6352560" cy="2053908"/>
                          </a:xfrm>
                        </wpg:grpSpPr>
                        <pic:pic xmlns:pic="http://schemas.openxmlformats.org/drawingml/2006/picture">
                          <pic:nvPicPr>
                            <pic:cNvPr id="1462637135" name="Picture 1462637135" descr="Calendar "/>
                            <pic:cNvPicPr>
                              <a:picLocks noChangeAspect="1"/>
                            </pic:cNvPicPr>
                          </pic:nvPicPr>
                          <pic:blipFill>
                            <a:blip r:embed="rId58" cstate="print">
                              <a:lum bright="70000" contrast="-70000"/>
                              <a:extLst>
                                <a:ext uri="{BEBA8EAE-BF5A-486C-A8C5-ECC9F3942E4B}">
                                  <a14:imgProps xmlns:a14="http://schemas.microsoft.com/office/drawing/2010/main">
                                    <a14:imgLayer r:embed="rId5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55" y="1072198"/>
                              <a:ext cx="1132205" cy="981710"/>
                            </a:xfrm>
                            <a:prstGeom prst="rect">
                              <a:avLst/>
                            </a:prstGeom>
                            <a:noFill/>
                          </wps:spPr>
                          <wps:txbx>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20" y="19867"/>
                              <a:ext cx="2430145" cy="536575"/>
                            </a:xfrm>
                            <a:prstGeom prst="rect">
                              <a:avLst/>
                            </a:prstGeom>
                            <a:noFill/>
                          </wps:spPr>
                          <wps:txbx>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77"/>
                              <a:ext cx="4567555" cy="536575"/>
                            </a:xfrm>
                            <a:prstGeom prst="rect">
                              <a:avLst/>
                            </a:prstGeom>
                            <a:noFill/>
                          </wps:spPr>
                          <wps:txbx>
                            <w:txbxContent>
                              <w:p w14:paraId="7C35CE76" w14:textId="21A350C4" w:rsidR="00F01FA2" w:rsidRPr="00F01FA2" w:rsidRDefault="00026522" w:rsidP="00F01FA2">
                                <w:pPr>
                                  <w:bidi w:val="0"/>
                                  <w:jc w:val="center"/>
                                  <w:rPr>
                                    <w:rFonts w:ascii="Adobe Arabic" w:eastAsia="GE Dinar One" w:hAnsi="Adobe Arabic" w:cs="Adobe Arabic"/>
                                    <w:b/>
                                    <w:bCs/>
                                    <w:kern w:val="24"/>
                                    <w:sz w:val="56"/>
                                    <w:szCs w:val="56"/>
                                    <w:lang w:bidi="ar-SY"/>
                                  </w:rPr>
                                </w:pPr>
                                <w:r w:rsidRPr="00026522">
                                  <w:rPr>
                                    <w:rFonts w:ascii="Adobe Arabic" w:eastAsia="GE Dinar One" w:hAnsi="Adobe Arabic" w:cs="Adobe Arabic"/>
                                    <w:b/>
                                    <w:bCs/>
                                    <w:kern w:val="24"/>
                                    <w:sz w:val="56"/>
                                    <w:szCs w:val="56"/>
                                    <w:rtl/>
                                    <w:lang w:bidi="ar-SY"/>
                                  </w:rPr>
                                  <w:t>مشروع تطبيقي شامل</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DC12F92" id="Group 1462637121" o:spid="_x0000_s1817" style="position:absolute;left:0;text-align:left;margin-left:3pt;margin-top:-36.5pt;width:507.2pt;height:542.4pt;z-index:252781568;mso-position-horizontal-relative:text;mso-position-vertical-relative:text;mso-width-relative:margin;mso-height-relative:margin" coordorigin="-889" coordsize="64414,6888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7OzuNBR0gAAAP90Uk5T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">
                <v:group id="Group 1462637122" o:spid="_x0000_s1818" style="position:absolute;left:-889;top:25717;width:56766;height:43167" coordorigin="-2508" coordsize="56767,4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81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82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82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82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172" o:title="Target " gain="19661f" blacklevel="22938f"/>
                      </v:shape>
                    </v:group>
                    <v:shape id="TextBox 34" o:spid="_x0000_s182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35D96D53"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82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82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TextBox 34" o:spid="_x0000_s182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53F5011E" w14:textId="50854CE8" w:rsidR="00F01FA2" w:rsidRPr="00BC6FB1" w:rsidRDefault="00026522" w:rsidP="00F01FA2">
                            <w:pPr>
                              <w:bidi w:val="0"/>
                              <w:jc w:val="center"/>
                              <w:rPr>
                                <w:rFonts w:ascii="Adobe Arabic" w:eastAsia="GE Dinar One" w:hAnsi="Adobe Arabic" w:cs="Adobe Arabic"/>
                                <w:b/>
                                <w:bCs/>
                                <w:color w:val="000000"/>
                                <w:kern w:val="24"/>
                                <w:sz w:val="44"/>
                                <w:szCs w:val="44"/>
                                <w:lang w:bidi="ar-SY"/>
                              </w:rPr>
                            </w:pPr>
                            <w:r w:rsidRPr="00026522">
                              <w:rPr>
                                <w:rFonts w:ascii="Adobe Arabic" w:eastAsia="GE Dinar One" w:hAnsi="Adobe Arabic" w:cs="Adobe Arabic"/>
                                <w:b/>
                                <w:bCs/>
                                <w:color w:val="000000"/>
                                <w:kern w:val="24"/>
                                <w:sz w:val="44"/>
                                <w:szCs w:val="44"/>
                                <w:rtl/>
                                <w:lang w:bidi="ar-SY"/>
                              </w:rPr>
                              <w:t>المحتوى</w:t>
                            </w:r>
                          </w:p>
                        </w:txbxContent>
                      </v:textbox>
                    </v:shape>
                    <v:shape id="Picture 1462637131" o:spid="_x0000_s182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173" o:title="Note " gain="19661f" blacklevel="22938f"/>
                    </v:shape>
                  </v:group>
                  <v:shape id="Text Box 1462637132" o:spid="_x0000_s1828" type="#_x0000_t202" style="position:absolute;left:20707;top:8741;width:33552;height:34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5440D145" w14:textId="77777777" w:rsidR="00026522" w:rsidRPr="00026522" w:rsidRDefault="00026522">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Sakkal Majalla" w:hAnsi="Sakkal Majalla" w:cs="Sakkal Majalla"/>
                              <w:b/>
                              <w:color w:val="auto"/>
                              <w:sz w:val="34"/>
                              <w:szCs w:val="34"/>
                              <w:rtl/>
                            </w:rPr>
                            <w:t>بنهاية هذه الجلسة، سيكون المتدرّب قادراً على:</w:t>
                          </w:r>
                        </w:p>
                        <w:p w14:paraId="2A14D7BE" w14:textId="77777777" w:rsidR="00026522" w:rsidRDefault="00026522">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دور كلّ أداة في مراحل المشروع التحليلي المختلفة.</w:t>
                          </w:r>
                        </w:p>
                        <w:p w14:paraId="4BF54315" w14:textId="77777777" w:rsidR="00026522" w:rsidRDefault="00026522">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معرفة معايير اختيار الأداة الأنسب لكلّ مرحلة من مراحل التحليل.</w:t>
                          </w:r>
                        </w:p>
                        <w:p w14:paraId="68690F8A" w14:textId="2B983708" w:rsidR="00F01FA2" w:rsidRDefault="00026522">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 xml:space="preserve">إدراك كيفية تكامل </w:t>
                          </w:r>
                          <w:r w:rsidRPr="00026522">
                            <w:rPr>
                              <w:rFonts w:ascii="Adobe Arabic" w:eastAsia="GE Dinar One" w:hAnsi="Adobe Arabic" w:cs="Adobe Arabic"/>
                              <w:color w:val="000000"/>
                              <w:kern w:val="24"/>
                              <w:sz w:val="36"/>
                              <w:szCs w:val="36"/>
                              <w:lang w:bidi="ar-SY"/>
                            </w:rPr>
                            <w:t>ChatGPT</w:t>
                          </w:r>
                          <w:r w:rsidRPr="00026522">
                            <w:rPr>
                              <w:rFonts w:ascii="Adobe Arabic" w:eastAsia="GE Dinar One" w:hAnsi="Adobe Arabic" w:cs="Adobe Arabic"/>
                              <w:color w:val="000000"/>
                              <w:kern w:val="24"/>
                              <w:sz w:val="36"/>
                              <w:szCs w:val="36"/>
                              <w:rtl/>
                              <w:lang w:bidi="ar-SY"/>
                            </w:rPr>
                            <w:t xml:space="preserve">، </w:t>
                          </w:r>
                          <w:proofErr w:type="spellStart"/>
                          <w:r w:rsidRPr="00026522">
                            <w:rPr>
                              <w:rFonts w:ascii="Adobe Arabic" w:eastAsia="GE Dinar One" w:hAnsi="Adobe Arabic" w:cs="Adobe Arabic"/>
                              <w:color w:val="000000"/>
                              <w:kern w:val="24"/>
                              <w:sz w:val="36"/>
                              <w:szCs w:val="36"/>
                              <w:lang w:bidi="ar-SY"/>
                            </w:rPr>
                            <w:t>Colab</w:t>
                          </w:r>
                          <w:proofErr w:type="spellEnd"/>
                          <w:r w:rsidRPr="00026522">
                            <w:rPr>
                              <w:rFonts w:ascii="Adobe Arabic" w:eastAsia="GE Dinar One" w:hAnsi="Adobe Arabic" w:cs="Adobe Arabic"/>
                              <w:color w:val="000000"/>
                              <w:kern w:val="24"/>
                              <w:sz w:val="36"/>
                              <w:szCs w:val="36"/>
                              <w:rtl/>
                              <w:lang w:bidi="ar-SY"/>
                            </w:rPr>
                            <w:t xml:space="preserve">، </w:t>
                          </w:r>
                          <w:r w:rsidRPr="00026522">
                            <w:rPr>
                              <w:rFonts w:ascii="Adobe Arabic" w:eastAsia="GE Dinar One" w:hAnsi="Adobe Arabic" w:cs="Adobe Arabic"/>
                              <w:color w:val="000000"/>
                              <w:kern w:val="24"/>
                              <w:sz w:val="36"/>
                              <w:szCs w:val="36"/>
                              <w:lang w:bidi="ar-SY"/>
                            </w:rPr>
                            <w:t>Power BI</w:t>
                          </w:r>
                          <w:r w:rsidRPr="00026522">
                            <w:rPr>
                              <w:rFonts w:ascii="Adobe Arabic" w:eastAsia="GE Dinar One" w:hAnsi="Adobe Arabic" w:cs="Adobe Arabic"/>
                              <w:color w:val="000000"/>
                              <w:kern w:val="24"/>
                              <w:sz w:val="36"/>
                              <w:szCs w:val="36"/>
                              <w:rtl/>
                              <w:lang w:bidi="ar-SY"/>
                            </w:rPr>
                            <w:t>، و</w:t>
                          </w:r>
                          <w:r w:rsidRPr="00026522">
                            <w:rPr>
                              <w:rFonts w:ascii="Adobe Arabic" w:eastAsia="GE Dinar One" w:hAnsi="Adobe Arabic" w:cs="Adobe Arabic"/>
                              <w:color w:val="000000"/>
                              <w:kern w:val="24"/>
                              <w:sz w:val="36"/>
                              <w:szCs w:val="36"/>
                              <w:lang w:bidi="ar-SY"/>
                            </w:rPr>
                            <w:t>Tableau</w:t>
                          </w:r>
                          <w:r w:rsidRPr="00026522">
                            <w:rPr>
                              <w:rFonts w:ascii="Adobe Arabic" w:eastAsia="GE Dinar One" w:hAnsi="Adobe Arabic" w:cs="Adobe Arabic"/>
                              <w:color w:val="000000"/>
                              <w:kern w:val="24"/>
                              <w:sz w:val="36"/>
                              <w:szCs w:val="36"/>
                              <w:rtl/>
                              <w:lang w:bidi="ar-SY"/>
                            </w:rPr>
                            <w:t xml:space="preserve"> في سير عمل واحد.</w:t>
                          </w:r>
                        </w:p>
                        <w:p w14:paraId="289762A8" w14:textId="676E43EE" w:rsidR="00026522" w:rsidRPr="000F32C7" w:rsidRDefault="00026522">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فهم الفرق بين التحليل الاستكشافي، النمذجة، والتصوّر البصري.</w:t>
                          </w:r>
                        </w:p>
                      </w:txbxContent>
                    </v:textbox>
                  </v:shape>
                  <v:shape id="Text Box 1462637133" o:spid="_x0000_s1829" type="#_x0000_t202" style="position:absolute;left:-2508;top:8746;width:25068;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6505EDBC" w14:textId="77777777" w:rsidR="00026522" w:rsidRPr="00026522" w:rsidRDefault="00026522">
                          <w:pPr>
                            <w:pStyle w:val="ListParagraph"/>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تطبيق متكامل لتحليل بيانات حقيقية باستخدام الأدوات الأربعة.</w:t>
                          </w:r>
                        </w:p>
                        <w:p w14:paraId="2F7E2821" w14:textId="77777777" w:rsidR="00026522" w:rsidRPr="00026522" w:rsidRDefault="00026522">
                          <w:pPr>
                            <w:pStyle w:val="ListParagraph"/>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استخلاص النتائج والتوصيات.</w:t>
                          </w:r>
                        </w:p>
                        <w:p w14:paraId="15D64F56" w14:textId="77777777" w:rsidR="00026522" w:rsidRPr="00026522" w:rsidRDefault="00026522">
                          <w:pPr>
                            <w:pStyle w:val="ListParagraph"/>
                            <w:numPr>
                              <w:ilvl w:val="0"/>
                              <w:numId w:val="2"/>
                            </w:numPr>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إعداد عرض تقديمي للنتائج النهائية.</w:t>
                          </w:r>
                        </w:p>
                        <w:p w14:paraId="566DAE4F" w14:textId="59AE4572" w:rsidR="00F01FA2" w:rsidRPr="000F32C7" w:rsidRDefault="00026522">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026522">
                            <w:rPr>
                              <w:rFonts w:ascii="Adobe Arabic" w:eastAsia="GE Dinar One" w:hAnsi="Adobe Arabic" w:cs="Adobe Arabic"/>
                              <w:color w:val="000000"/>
                              <w:kern w:val="24"/>
                              <w:sz w:val="36"/>
                              <w:szCs w:val="36"/>
                              <w:rtl/>
                              <w:lang w:bidi="ar-SY"/>
                            </w:rPr>
                            <w:t>تقييم ختامي ومناقشة المخرجات.</w:t>
                          </w:r>
                        </w:p>
                      </w:txbxContent>
                    </v:textbox>
                  </v:shape>
                </v:group>
                <v:group id="Group 1462637134" o:spid="_x0000_s1830"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83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174" o:title="Calendar " gain="19661f" blacklevel="22938f"/>
                  </v:shape>
                  <v:shape id="TextBox 34" o:spid="_x0000_s183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4798CD9A"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183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47198EC9"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834" type="#_x0000_t202" style="position:absolute;top:12910;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p w14:paraId="7C35CE76" w14:textId="21A350C4" w:rsidR="00F01FA2" w:rsidRPr="00F01FA2" w:rsidRDefault="00026522" w:rsidP="00F01FA2">
                          <w:pPr>
                            <w:bidi w:val="0"/>
                            <w:jc w:val="center"/>
                            <w:rPr>
                              <w:rFonts w:ascii="Adobe Arabic" w:eastAsia="GE Dinar One" w:hAnsi="Adobe Arabic" w:cs="Adobe Arabic"/>
                              <w:b/>
                              <w:bCs/>
                              <w:kern w:val="24"/>
                              <w:sz w:val="56"/>
                              <w:szCs w:val="56"/>
                              <w:lang w:bidi="ar-SY"/>
                            </w:rPr>
                          </w:pPr>
                          <w:r w:rsidRPr="00026522">
                            <w:rPr>
                              <w:rFonts w:ascii="Adobe Arabic" w:eastAsia="GE Dinar One" w:hAnsi="Adobe Arabic" w:cs="Adobe Arabic"/>
                              <w:b/>
                              <w:bCs/>
                              <w:kern w:val="24"/>
                              <w:sz w:val="56"/>
                              <w:szCs w:val="56"/>
                              <w:rtl/>
                              <w:lang w:bidi="ar-SY"/>
                            </w:rPr>
                            <w:t>مشروع تطبيقي شامل</w:t>
                          </w:r>
                        </w:p>
                      </w:txbxContent>
                    </v:textbox>
                  </v:shape>
                </v:group>
              </v:group>
            </w:pict>
          </mc:Fallback>
        </mc:AlternateContent>
      </w:r>
    </w:p>
    <w:p w14:paraId="649A32B2" w14:textId="77777777" w:rsidR="007C12CD" w:rsidRPr="007C12CD" w:rsidRDefault="007C12CD" w:rsidP="007C12CD">
      <w:pPr>
        <w:rPr>
          <w:rFonts w:ascii="Sakkal Majalla" w:hAnsi="Sakkal Majalla"/>
          <w:color w:val="002060"/>
          <w:sz w:val="30"/>
          <w:rtl/>
          <w:lang w:bidi="ar-EG"/>
        </w:rPr>
      </w:pPr>
    </w:p>
    <w:p w14:paraId="0A97D286" w14:textId="77777777" w:rsidR="00132C0A" w:rsidRDefault="00132C0A" w:rsidP="006C52FE">
      <w:pPr>
        <w:rPr>
          <w:rtl/>
          <w:lang w:bidi="ar-EG"/>
        </w:rPr>
      </w:pPr>
    </w:p>
    <w:p w14:paraId="7D741BD1" w14:textId="77777777" w:rsidR="00691535" w:rsidRDefault="00691535" w:rsidP="00152BBE">
      <w:pPr>
        <w:bidi w:val="0"/>
        <w:rPr>
          <w:rFonts w:asciiTheme="majorBidi" w:hAnsiTheme="majorBidi" w:cstheme="majorBidi"/>
          <w:szCs w:val="28"/>
          <w:lang w:bidi="ar-SY"/>
        </w:rPr>
      </w:pPr>
    </w:p>
    <w:p w14:paraId="6A5C2985" w14:textId="77777777" w:rsidR="00691535" w:rsidRDefault="00691535" w:rsidP="00691535">
      <w:pPr>
        <w:spacing w:line="240" w:lineRule="auto"/>
        <w:jc w:val="center"/>
        <w:rPr>
          <w:rFonts w:cs="PT Bold Heading"/>
          <w:sz w:val="52"/>
          <w:szCs w:val="56"/>
          <w:rtl/>
          <w:lang w:bidi="ar-SY"/>
        </w:rPr>
      </w:pPr>
    </w:p>
    <w:p w14:paraId="6CB1B240"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78102068" w14:textId="77777777" w:rsidR="00691535" w:rsidRDefault="00691535" w:rsidP="00691535">
      <w:pPr>
        <w:pStyle w:val="a5"/>
        <w:spacing w:line="256" w:lineRule="auto"/>
        <w:rPr>
          <w:rFonts w:ascii="Adobe Arabic" w:hAnsi="Adobe Arabic" w:cs="Adobe Arabic"/>
          <w:b/>
          <w:bCs/>
          <w:color w:val="002060"/>
          <w:sz w:val="48"/>
          <w:szCs w:val="36"/>
          <w:rtl/>
          <w:lang w:bidi="ar-SY"/>
        </w:rPr>
      </w:pPr>
    </w:p>
    <w:p w14:paraId="1DB829FF" w14:textId="77777777" w:rsidR="00F04847" w:rsidRDefault="00F04847" w:rsidP="00F04847">
      <w:pPr>
        <w:pStyle w:val="a5"/>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3D2FEAFC" w14:textId="77777777" w:rsidR="00691535" w:rsidRDefault="00691535" w:rsidP="00F04847">
      <w:pPr>
        <w:pStyle w:val="a5"/>
        <w:tabs>
          <w:tab w:val="left" w:pos="5578"/>
        </w:tabs>
        <w:spacing w:after="0" w:line="276" w:lineRule="auto"/>
        <w:rPr>
          <w:rFonts w:ascii="Adobe Arabic" w:hAnsi="Adobe Arabic" w:cs="Adobe Arabic"/>
          <w:b/>
          <w:bCs/>
          <w:color w:val="002060"/>
          <w:sz w:val="48"/>
          <w:szCs w:val="36"/>
          <w:rtl/>
          <w:lang w:bidi="ar-SY"/>
        </w:rPr>
      </w:pPr>
    </w:p>
    <w:p w14:paraId="7256AD18" w14:textId="77777777" w:rsidR="00691535" w:rsidRDefault="00691535" w:rsidP="00691535">
      <w:pPr>
        <w:pStyle w:val="a5"/>
        <w:spacing w:line="360" w:lineRule="auto"/>
        <w:rPr>
          <w:rFonts w:ascii="Adobe Arabic" w:hAnsi="Adobe Arabic" w:cs="Adobe Arabic"/>
          <w:b/>
          <w:bCs/>
          <w:color w:val="002060"/>
          <w:sz w:val="48"/>
          <w:szCs w:val="36"/>
          <w:rtl/>
        </w:rPr>
      </w:pPr>
    </w:p>
    <w:p w14:paraId="023B72F9"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3DB67AAC" w14:textId="2D091C26" w:rsidR="003F41BB" w:rsidRDefault="00677558" w:rsidP="00677558">
      <w:pPr>
        <w:keepNext/>
        <w:ind w:left="-227"/>
        <w:jc w:val="center"/>
        <w:rPr>
          <w:rFonts w:ascii="Adobe Arabic" w:hAnsi="Adobe Arabic" w:cs="Adobe Arabic"/>
          <w:b/>
          <w:bCs/>
          <w:color w:val="002060"/>
          <w:sz w:val="36"/>
          <w:szCs w:val="36"/>
          <w:rtl/>
        </w:rPr>
      </w:pPr>
      <w:r w:rsidRPr="00DA7905">
        <w:rPr>
          <w:rFonts w:eastAsia="Times New Roman" w:cs="Times New Roman"/>
          <w:b/>
          <w:bCs/>
          <w:noProof/>
          <w:sz w:val="36"/>
          <w:szCs w:val="36"/>
        </w:rPr>
        <w:lastRenderedPageBreak/>
        <mc:AlternateContent>
          <mc:Choice Requires="wpg">
            <w:drawing>
              <wp:inline distT="0" distB="0" distL="0" distR="0" wp14:anchorId="51899686" wp14:editId="26607FC7">
                <wp:extent cx="5711825" cy="748003"/>
                <wp:effectExtent l="0" t="0" r="22225" b="14605"/>
                <wp:docPr id="205500300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389299037" name="مجموعة 881967268"/>
                        <wpg:cNvGrpSpPr/>
                        <wpg:grpSpPr>
                          <a:xfrm>
                            <a:off x="0" y="159523"/>
                            <a:ext cx="5711825" cy="588477"/>
                            <a:chOff x="0" y="159448"/>
                            <a:chExt cx="6312597" cy="652243"/>
                          </a:xfrm>
                        </wpg:grpSpPr>
                        <wps:wsp>
                          <wps:cNvPr id="890229133"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4882823" name="مربع نص 2043426344"/>
                          <wps:cNvSpPr txBox="1"/>
                          <wps:spPr>
                            <a:xfrm>
                              <a:off x="817519" y="159448"/>
                              <a:ext cx="2073788" cy="453954"/>
                            </a:xfrm>
                            <a:prstGeom prst="rect">
                              <a:avLst/>
                            </a:prstGeom>
                            <a:noFill/>
                          </wps:spPr>
                          <wps:txbx>
                            <w:txbxContent>
                              <w:p w14:paraId="4B6CA888" w14:textId="77777777" w:rsidR="00677558" w:rsidRPr="00724F18" w:rsidRDefault="00677558" w:rsidP="0067755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wps:txbx>
                          <wps:bodyPr wrap="square" rtlCol="1">
                            <a:spAutoFit/>
                          </wps:bodyPr>
                        </wps:wsp>
                        <wps:wsp>
                          <wps:cNvPr id="145855059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81459595" name="Picture 179" descr="Light bulb "/>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1899686" id="_x0000_s183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">
                <v:group id="مجموعة 881967268" o:spid="_x0000_s183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">
                  <v:roundrect id="مستطيل مستدير الزوايا 769901" o:spid="_x0000_s183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" fillcolor="#168489" strokecolor="#168489" strokeweight="1pt">
                    <v:stroke joinstyle="miter"/>
                  </v:roundrect>
                  <v:shape id="مربع نص 2043426344" o:spid="_x0000_s183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" filled="f" stroked="f">
                    <v:textbox style="mso-fit-shape-to-text:t">
                      <w:txbxContent>
                        <w:p w14:paraId="4B6CA888" w14:textId="77777777" w:rsidR="00677558" w:rsidRPr="00724F18" w:rsidRDefault="00677558" w:rsidP="00677558">
                          <w:pPr>
                            <w:rPr>
                              <w:rFonts w:eastAsia="Times New Roman" w:hAnsi="Adobe Arabic" w:cs="Adobe Arabic"/>
                              <w:b/>
                              <w:bCs/>
                              <w:color w:val="168489"/>
                              <w:kern w:val="24"/>
                              <w:sz w:val="40"/>
                              <w:szCs w:val="40"/>
                            </w:rPr>
                          </w:pPr>
                          <w:r w:rsidRPr="009E4551">
                            <w:rPr>
                              <w:rFonts w:eastAsia="Times New Roman" w:hAnsi="Adobe Arabic" w:cs="Adobe Arabic"/>
                              <w:b/>
                              <w:bCs/>
                              <w:color w:val="168489"/>
                              <w:kern w:val="24"/>
                              <w:sz w:val="40"/>
                              <w:szCs w:val="40"/>
                              <w:rtl/>
                            </w:rPr>
                            <w:t>مقدّمة الجلسة</w:t>
                          </w:r>
                        </w:p>
                      </w:txbxContent>
                    </v:textbox>
                  </v:shape>
                  <v:roundrect id="مستطيل مستدير الزوايا 769903" o:spid="_x0000_s183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" fillcolor="#168489" strokecolor="#168489" strokeweight="1pt">
                    <v:stroke joinstyle="miter"/>
                  </v:roundrect>
                </v:group>
                <v:shape id="Picture 179" o:spid="_x0000_s184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">
                  <v:imagedata r:id="rId75" o:title="Light bulb "/>
                </v:shape>
                <w10:anchorlock/>
              </v:group>
            </w:pict>
          </mc:Fallback>
        </mc:AlternateContent>
      </w:r>
    </w:p>
    <w:p w14:paraId="71D0B48F" w14:textId="40782F9C" w:rsidR="00677558" w:rsidRPr="00677558" w:rsidRDefault="00677558" w:rsidP="00677558">
      <w:pPr>
        <w:rPr>
          <w:rFonts w:ascii="Sakkal Majalla" w:hAnsi="Sakkal Majalla"/>
          <w:sz w:val="34"/>
        </w:rPr>
      </w:pPr>
      <w:r w:rsidRPr="00677558">
        <w:rPr>
          <w:rFonts w:ascii="Sakkal Majalla" w:hAnsi="Sakkal Majalla"/>
          <w:sz w:val="34"/>
          <w:rtl/>
        </w:rPr>
        <w:t>بعد رحلة تعلّمية مكثّفة عبر الأدوات الأربع الرئيسية لتحليل البيانات</w:t>
      </w:r>
      <w:r w:rsidRPr="00677558">
        <w:rPr>
          <w:rFonts w:ascii="Sakkal Majalla" w:hAnsi="Sakkal Majalla"/>
          <w:sz w:val="34"/>
        </w:rPr>
        <w:t xml:space="preserve"> </w:t>
      </w:r>
      <w:r>
        <w:rPr>
          <w:rFonts w:ascii="Sakkal Majalla" w:hAnsi="Sakkal Majalla" w:hint="cs"/>
          <w:sz w:val="34"/>
          <w:rtl/>
        </w:rPr>
        <w:t>(</w:t>
      </w:r>
      <w:r w:rsidRPr="00677558">
        <w:rPr>
          <w:rFonts w:ascii="Sakkal Majalla" w:hAnsi="Sakkal Majalla"/>
          <w:sz w:val="34"/>
        </w:rPr>
        <w:t>Excel</w:t>
      </w:r>
      <w:r w:rsidRPr="00677558">
        <w:rPr>
          <w:rFonts w:ascii="Sakkal Majalla" w:hAnsi="Sakkal Majalla"/>
          <w:sz w:val="34"/>
          <w:rtl/>
        </w:rPr>
        <w:t xml:space="preserve">، </w:t>
      </w:r>
      <w:r w:rsidRPr="00677558">
        <w:rPr>
          <w:rFonts w:ascii="Sakkal Majalla" w:hAnsi="Sakkal Majalla"/>
          <w:sz w:val="34"/>
        </w:rPr>
        <w:t>Power BI</w:t>
      </w:r>
      <w:r w:rsidRPr="00677558">
        <w:rPr>
          <w:rFonts w:ascii="Sakkal Majalla" w:hAnsi="Sakkal Majalla"/>
          <w:sz w:val="34"/>
          <w:rtl/>
        </w:rPr>
        <w:t xml:space="preserve">، </w:t>
      </w:r>
      <w:r w:rsidRPr="00677558">
        <w:rPr>
          <w:rFonts w:ascii="Sakkal Majalla" w:hAnsi="Sakkal Majalla"/>
          <w:sz w:val="34"/>
        </w:rPr>
        <w:t>Python</w:t>
      </w:r>
      <w:r w:rsidRPr="00677558">
        <w:rPr>
          <w:rFonts w:ascii="Sakkal Majalla" w:hAnsi="Sakkal Majalla"/>
          <w:sz w:val="34"/>
          <w:rtl/>
        </w:rPr>
        <w:t xml:space="preserve">، </w:t>
      </w:r>
      <w:r w:rsidRPr="00677558">
        <w:rPr>
          <w:rFonts w:ascii="Sakkal Majalla" w:hAnsi="Sakkal Majalla"/>
          <w:sz w:val="34"/>
        </w:rPr>
        <w:t>Tableau</w:t>
      </w:r>
      <w:r>
        <w:rPr>
          <w:rFonts w:ascii="Sakkal Majalla" w:hAnsi="Sakkal Majalla" w:hint="cs"/>
          <w:sz w:val="34"/>
          <w:rtl/>
        </w:rPr>
        <w:t>)</w:t>
      </w:r>
      <w:r w:rsidRPr="00677558">
        <w:rPr>
          <w:rFonts w:ascii="Sakkal Majalla" w:hAnsi="Sakkal Majalla" w:hint="cs"/>
          <w:sz w:val="34"/>
          <w:rtl/>
        </w:rPr>
        <w:t xml:space="preserve"> </w:t>
      </w:r>
      <w:r w:rsidRPr="00677558">
        <w:rPr>
          <w:rFonts w:ascii="Sakkal Majalla" w:hAnsi="Sakkal Majalla"/>
          <w:sz w:val="34"/>
          <w:rtl/>
        </w:rPr>
        <w:t>و</w:t>
      </w:r>
      <w:r w:rsidRPr="00677558">
        <w:rPr>
          <w:rFonts w:ascii="Sakkal Majalla" w:hAnsi="Sakkal Majalla" w:hint="cs"/>
          <w:sz w:val="34"/>
          <w:rtl/>
        </w:rPr>
        <w:t>حا</w:t>
      </w:r>
      <w:r w:rsidRPr="00677558">
        <w:rPr>
          <w:rFonts w:ascii="Sakkal Majalla" w:hAnsi="Sakkal Majalla" w:hint="eastAsia"/>
          <w:sz w:val="34"/>
          <w:rtl/>
        </w:rPr>
        <w:t>ن</w:t>
      </w:r>
      <w:r w:rsidRPr="00677558">
        <w:rPr>
          <w:rFonts w:ascii="Sakkal Majalla" w:hAnsi="Sakkal Majalla"/>
          <w:sz w:val="34"/>
          <w:rtl/>
        </w:rPr>
        <w:t xml:space="preserve"> الوقت لتطبيق كلّ ما تعلّمناه في مشروع واقعي متكامل. هذه الجلسة ليست مجرّد تمرين نظري، بل هي محاكاة حقيقية لما ستواجهه في بيئة العمل الفعلية</w:t>
      </w:r>
      <w:r w:rsidRPr="00677558">
        <w:rPr>
          <w:rFonts w:ascii="Sakkal Majalla" w:hAnsi="Sakkal Majalla"/>
          <w:sz w:val="34"/>
        </w:rPr>
        <w:t>.</w:t>
      </w:r>
    </w:p>
    <w:p w14:paraId="6EABC0FE" w14:textId="21E04979" w:rsidR="00677558" w:rsidRPr="00677558" w:rsidRDefault="00677558" w:rsidP="00677558">
      <w:pPr>
        <w:rPr>
          <w:rFonts w:ascii="Sakkal Majalla" w:hAnsi="Sakkal Majalla"/>
          <w:sz w:val="34"/>
        </w:rPr>
      </w:pPr>
      <w:r>
        <w:rPr>
          <w:noProof/>
        </w:rPr>
        <w:drawing>
          <wp:anchor distT="0" distB="0" distL="114300" distR="114300" simplePos="0" relativeHeight="252921856" behindDoc="0" locked="0" layoutInCell="1" allowOverlap="1" wp14:anchorId="6492237B" wp14:editId="1A9BDE71">
            <wp:simplePos x="0" y="0"/>
            <wp:positionH relativeFrom="column">
              <wp:posOffset>-76200</wp:posOffset>
            </wp:positionH>
            <wp:positionV relativeFrom="paragraph">
              <wp:posOffset>170180</wp:posOffset>
            </wp:positionV>
            <wp:extent cx="1333500" cy="1333500"/>
            <wp:effectExtent l="0" t="0" r="0" b="0"/>
            <wp:wrapSquare wrapText="bothSides"/>
            <wp:docPr id="2100270883" name="صورة 372" descr="Peter Drucker » Quality with a Smile - Struggle F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Peter Drucker » Quality with a Smile - Struggle Free"/>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anchor>
        </w:drawing>
      </w:r>
      <w:r w:rsidRPr="00677558">
        <w:rPr>
          <w:rFonts w:ascii="Sakkal Majalla" w:hAnsi="Sakkal Majalla"/>
          <w:sz w:val="34"/>
          <w:rtl/>
        </w:rPr>
        <w:t xml:space="preserve">كما يقول </w:t>
      </w:r>
      <w:r w:rsidRPr="00677558">
        <w:rPr>
          <w:rFonts w:ascii="Sakkal Majalla" w:hAnsi="Sakkal Majalla"/>
          <w:b/>
          <w:bCs/>
          <w:sz w:val="34"/>
        </w:rPr>
        <w:t>Peter Drucker</w:t>
      </w:r>
      <w:r w:rsidRPr="00677558">
        <w:rPr>
          <w:rFonts w:ascii="Sakkal Majalla" w:hAnsi="Sakkal Majalla"/>
          <w:sz w:val="34"/>
          <w:rtl/>
        </w:rPr>
        <w:t>، أبو الإدارة الحديثة</w:t>
      </w:r>
      <w:r w:rsidRPr="00677558">
        <w:rPr>
          <w:rFonts w:ascii="Sakkal Majalla" w:hAnsi="Sakkal Majalla"/>
          <w:sz w:val="34"/>
        </w:rPr>
        <w:t>: "</w:t>
      </w:r>
      <w:r w:rsidRPr="00677558">
        <w:rPr>
          <w:rFonts w:ascii="Sakkal Majalla" w:hAnsi="Sakkal Majalla"/>
          <w:b/>
          <w:bCs/>
          <w:sz w:val="34"/>
          <w:rtl/>
        </w:rPr>
        <w:t>ما لا يمكن قياسه، لا يمكن إدارته</w:t>
      </w:r>
      <w:r w:rsidRPr="00677558">
        <w:rPr>
          <w:rFonts w:ascii="Sakkal Majalla" w:hAnsi="Sakkal Majalla"/>
          <w:sz w:val="34"/>
        </w:rPr>
        <w:t xml:space="preserve">." </w:t>
      </w:r>
      <w:r w:rsidRPr="00677558">
        <w:rPr>
          <w:rFonts w:ascii="Sakkal Majalla" w:hAnsi="Sakkal Majalla"/>
          <w:sz w:val="34"/>
          <w:rtl/>
        </w:rPr>
        <w:t>واليوم، سنقيس ونحلّل ونستخلص رؤىً قابلة للتنفيذ من بيانات حقيقية، مستخدمين مزيجاً استراتيجياً من الأدوات الأربع</w:t>
      </w:r>
      <w:r w:rsidRPr="00677558">
        <w:rPr>
          <w:rFonts w:ascii="Sakkal Majalla" w:hAnsi="Sakkal Majalla"/>
          <w:sz w:val="34"/>
        </w:rPr>
        <w:t>.</w:t>
      </w:r>
    </w:p>
    <w:p w14:paraId="4E17B19B" w14:textId="77777777" w:rsidR="00677558" w:rsidRPr="00677558" w:rsidRDefault="00677558" w:rsidP="00677558">
      <w:pPr>
        <w:rPr>
          <w:rFonts w:ascii="Sakkal Majalla" w:hAnsi="Sakkal Majalla"/>
          <w:sz w:val="34"/>
        </w:rPr>
      </w:pPr>
      <w:r w:rsidRPr="00677558">
        <w:rPr>
          <w:rFonts w:ascii="Sakkal Majalla" w:hAnsi="Sakkal Majalla"/>
          <w:sz w:val="34"/>
          <w:rtl/>
        </w:rPr>
        <w:t xml:space="preserve">وفقاً لتقرير </w:t>
      </w:r>
      <w:r w:rsidRPr="00677558">
        <w:rPr>
          <w:rFonts w:ascii="Sakkal Majalla" w:hAnsi="Sakkal Majalla"/>
          <w:b/>
          <w:bCs/>
          <w:sz w:val="34"/>
        </w:rPr>
        <w:t>Gartner</w:t>
      </w:r>
      <w:r w:rsidRPr="00677558">
        <w:rPr>
          <w:rFonts w:ascii="Sakkal Majalla" w:hAnsi="Sakkal Majalla"/>
          <w:sz w:val="34"/>
        </w:rPr>
        <w:t xml:space="preserve"> </w:t>
      </w:r>
      <w:r w:rsidRPr="00677558">
        <w:rPr>
          <w:rFonts w:ascii="Sakkal Majalla" w:hAnsi="Sakkal Majalla"/>
          <w:sz w:val="34"/>
          <w:rtl/>
        </w:rPr>
        <w:t>لعام 2024، فإنّ 87% من المؤسّسات الرائدة لا تعتمد على أداة واحدة فقط للتحليل، بل تستخدم نهجاً متكاملاً يجمع بين عدّة أدوات لتحقيق أقصى استفادة. هذا بالضبط ما سنطبّقه اليوم</w:t>
      </w:r>
      <w:r w:rsidRPr="00677558">
        <w:rPr>
          <w:rFonts w:ascii="Sakkal Majalla" w:hAnsi="Sakkal Majalla"/>
          <w:sz w:val="34"/>
        </w:rPr>
        <w:t>.</w:t>
      </w:r>
    </w:p>
    <w:p w14:paraId="7E055F59"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ملاحظات هامّة قبل البدء</w:t>
      </w:r>
    </w:p>
    <w:p w14:paraId="2F27C395" w14:textId="77777777" w:rsidR="00677558" w:rsidRPr="00677558" w:rsidRDefault="00677558" w:rsidP="00677558">
      <w:pPr>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1: التكامل لا التنافس</w:t>
      </w:r>
    </w:p>
    <w:p w14:paraId="2386F47C" w14:textId="77777777" w:rsidR="00677558" w:rsidRPr="00677558" w:rsidRDefault="00677558" w:rsidP="00677558">
      <w:pPr>
        <w:rPr>
          <w:rFonts w:ascii="Sakkal Majalla" w:hAnsi="Sakkal Majalla"/>
          <w:sz w:val="34"/>
        </w:rPr>
      </w:pPr>
      <w:r w:rsidRPr="00677558">
        <w:rPr>
          <w:rFonts w:ascii="Sakkal Majalla" w:hAnsi="Sakkal Majalla"/>
          <w:sz w:val="34"/>
          <w:rtl/>
        </w:rPr>
        <w:t>كلّ أداة من الأدوات الأربع لها نقاط قوّة فريدة. سنستخدم كلّ أداة في المرحلة التي تتفوّق فيها، وليس الهدف المقارنة بل التكامل</w:t>
      </w:r>
      <w:r w:rsidRPr="00677558">
        <w:rPr>
          <w:rFonts w:ascii="Sakkal Majalla" w:hAnsi="Sakkal Majalla"/>
          <w:sz w:val="34"/>
        </w:rPr>
        <w:t>.</w:t>
      </w:r>
    </w:p>
    <w:p w14:paraId="0B5E0C39" w14:textId="77777777" w:rsidR="00677558" w:rsidRPr="00677558" w:rsidRDefault="00677558" w:rsidP="00677558">
      <w:pPr>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2: البيانات الواقعية</w:t>
      </w:r>
    </w:p>
    <w:p w14:paraId="32078BA6" w14:textId="77777777" w:rsidR="00677558" w:rsidRPr="00677558" w:rsidRDefault="00677558" w:rsidP="00677558">
      <w:pPr>
        <w:rPr>
          <w:rFonts w:ascii="Sakkal Majalla" w:hAnsi="Sakkal Majalla"/>
          <w:sz w:val="34"/>
        </w:rPr>
      </w:pPr>
      <w:r w:rsidRPr="00677558">
        <w:rPr>
          <w:rFonts w:ascii="Sakkal Majalla" w:hAnsi="Sakkal Majalla"/>
          <w:sz w:val="34"/>
          <w:rtl/>
        </w:rPr>
        <w:t>المشروع يعتمد على بيانات واقعية (أو شبه واقعية) تحتوي على تحدّيات حقيقية: قيم مفقودة، تناقضات، وحاجة للتنظيف. هذا متعمّد لمحاكاة البيئة الفعلية</w:t>
      </w:r>
      <w:r w:rsidRPr="00677558">
        <w:rPr>
          <w:rFonts w:ascii="Sakkal Majalla" w:hAnsi="Sakkal Majalla"/>
          <w:sz w:val="34"/>
        </w:rPr>
        <w:t>.</w:t>
      </w:r>
    </w:p>
    <w:p w14:paraId="668527D5" w14:textId="77777777" w:rsidR="00677558" w:rsidRPr="00677558" w:rsidRDefault="00677558" w:rsidP="00677558">
      <w:pPr>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3: المرونة في النتائج</w:t>
      </w:r>
    </w:p>
    <w:p w14:paraId="1D560FFD" w14:textId="77777777" w:rsidR="00677558" w:rsidRPr="00677558" w:rsidRDefault="00677558" w:rsidP="00677558">
      <w:pPr>
        <w:rPr>
          <w:rFonts w:ascii="Sakkal Majalla" w:hAnsi="Sakkal Majalla"/>
          <w:sz w:val="34"/>
        </w:rPr>
      </w:pPr>
      <w:r w:rsidRPr="00677558">
        <w:rPr>
          <w:rFonts w:ascii="Sakkal Majalla" w:hAnsi="Sakkal Majalla"/>
          <w:sz w:val="34"/>
          <w:rtl/>
        </w:rPr>
        <w:t>في التحليل الحقيقي، قد يصل محلّلان مختلفان إلى استنتاجات مختلفة من نفس البيانات، وكلاهما قد يكون صحيحاً. المهمّ هو جودة المنهجية والتفسير المنطقي</w:t>
      </w:r>
      <w:r w:rsidRPr="00677558">
        <w:rPr>
          <w:rFonts w:ascii="Sakkal Majalla" w:hAnsi="Sakkal Majalla"/>
          <w:sz w:val="34"/>
        </w:rPr>
        <w:t>.</w:t>
      </w:r>
    </w:p>
    <w:p w14:paraId="09B02F2F" w14:textId="77777777" w:rsidR="00677558" w:rsidRPr="00677558" w:rsidRDefault="00677558" w:rsidP="00677558">
      <w:pPr>
        <w:rPr>
          <w:rFonts w:ascii="Sakkal Majalla" w:hAnsi="Sakkal Majalla"/>
          <w:b/>
          <w:bCs/>
          <w:sz w:val="34"/>
        </w:rPr>
      </w:pPr>
      <w:r w:rsidRPr="00677558">
        <w:rPr>
          <w:rFonts w:ascii="Segoe UI Emoji" w:hAnsi="Segoe UI Emoji" w:cs="Segoe UI Emoji"/>
          <w:b/>
          <w:bCs/>
          <w:color w:val="C00000"/>
          <w:sz w:val="34"/>
        </w:rPr>
        <w:t>⚠️</w:t>
      </w:r>
      <w:r w:rsidRPr="00677558">
        <w:rPr>
          <w:rFonts w:ascii="Sakkal Majalla" w:hAnsi="Sakkal Majalla"/>
          <w:b/>
          <w:bCs/>
          <w:color w:val="C00000"/>
          <w:sz w:val="34"/>
        </w:rPr>
        <w:t xml:space="preserve"> </w:t>
      </w:r>
      <w:r w:rsidRPr="00677558">
        <w:rPr>
          <w:rFonts w:ascii="Sakkal Majalla" w:hAnsi="Sakkal Majalla"/>
          <w:b/>
          <w:bCs/>
          <w:sz w:val="34"/>
          <w:rtl/>
        </w:rPr>
        <w:t>ملاحظة 4: التوثيق الدقيق</w:t>
      </w:r>
    </w:p>
    <w:p w14:paraId="470EE27C" w14:textId="77777777" w:rsidR="00677558" w:rsidRPr="00677558" w:rsidRDefault="00677558" w:rsidP="00677558">
      <w:pPr>
        <w:rPr>
          <w:rFonts w:ascii="Sakkal Majalla" w:hAnsi="Sakkal Majalla"/>
          <w:sz w:val="34"/>
        </w:rPr>
      </w:pPr>
      <w:r w:rsidRPr="00677558">
        <w:rPr>
          <w:rFonts w:ascii="Sakkal Majalla" w:hAnsi="Sakkal Majalla"/>
          <w:sz w:val="34"/>
          <w:rtl/>
        </w:rPr>
        <w:t>في كلّ خطوة، سنوثّق القرارات والافتراضات. هذا ضروري في بيئة العمل الاحترافية لضمان الشفافية وإمكانية المراجعة</w:t>
      </w:r>
      <w:r w:rsidRPr="00677558">
        <w:rPr>
          <w:rFonts w:ascii="Sakkal Majalla" w:hAnsi="Sakkal Majalla"/>
          <w:sz w:val="34"/>
        </w:rPr>
        <w:t>.</w:t>
      </w:r>
    </w:p>
    <w:p w14:paraId="211382AB" w14:textId="77777777" w:rsidR="00677558" w:rsidRPr="00677558" w:rsidRDefault="00677558" w:rsidP="00677558">
      <w:pPr>
        <w:rPr>
          <w:rFonts w:ascii="Sakkal Majalla" w:hAnsi="Sakkal Majalla"/>
          <w:b/>
          <w:bCs/>
          <w:sz w:val="34"/>
        </w:rPr>
      </w:pPr>
      <w:r w:rsidRPr="00677558">
        <w:rPr>
          <w:rFonts w:ascii="Segoe UI Emoji" w:hAnsi="Segoe UI Emoji" w:cs="Segoe UI Emoji"/>
          <w:b/>
          <w:bCs/>
          <w:color w:val="C00000"/>
          <w:sz w:val="34"/>
        </w:rPr>
        <w:lastRenderedPageBreak/>
        <w:t>⚠️</w:t>
      </w:r>
      <w:r w:rsidRPr="00677558">
        <w:rPr>
          <w:rFonts w:ascii="Sakkal Majalla" w:hAnsi="Sakkal Majalla"/>
          <w:b/>
          <w:bCs/>
          <w:color w:val="C00000"/>
          <w:sz w:val="34"/>
        </w:rPr>
        <w:t xml:space="preserve"> </w:t>
      </w:r>
      <w:r w:rsidRPr="00677558">
        <w:rPr>
          <w:rFonts w:ascii="Sakkal Majalla" w:hAnsi="Sakkal Majalla"/>
          <w:b/>
          <w:bCs/>
          <w:sz w:val="34"/>
          <w:rtl/>
        </w:rPr>
        <w:t>ملاحظة 5: الوقت والأولويات</w:t>
      </w:r>
    </w:p>
    <w:p w14:paraId="0488A8E0" w14:textId="77777777" w:rsidR="00677558" w:rsidRDefault="00677558" w:rsidP="00677558">
      <w:pPr>
        <w:rPr>
          <w:rFonts w:ascii="Sakkal Majalla" w:hAnsi="Sakkal Majalla"/>
          <w:sz w:val="34"/>
          <w:rtl/>
        </w:rPr>
      </w:pPr>
      <w:r w:rsidRPr="00677558">
        <w:rPr>
          <w:rFonts w:ascii="Sakkal Majalla" w:hAnsi="Sakkal Majalla"/>
          <w:sz w:val="34"/>
          <w:rtl/>
        </w:rPr>
        <w:t>في المشاريع الفعلية، الوقت محدود. سنتعلّم كيفية تحديد الأولويات: متى نستثمر في التحليل العميق ومتى نكتفي بتحليل سريع كافٍ لاتّخاذ القرار</w:t>
      </w:r>
      <w:r w:rsidRPr="00677558">
        <w:rPr>
          <w:rFonts w:ascii="Sakkal Majalla" w:hAnsi="Sakkal Majalla"/>
          <w:sz w:val="34"/>
        </w:rPr>
        <w:t>.</w:t>
      </w:r>
    </w:p>
    <w:p w14:paraId="4508EC28" w14:textId="77777777" w:rsidR="00677558" w:rsidRDefault="00677558" w:rsidP="00677558">
      <w:pPr>
        <w:jc w:val="center"/>
        <w:rPr>
          <w:rFonts w:ascii="Sakkal Majalla" w:hAnsi="Sakkal Majalla"/>
          <w:sz w:val="34"/>
          <w:rtl/>
        </w:rPr>
      </w:pPr>
    </w:p>
    <w:p w14:paraId="1859C3A8" w14:textId="77777777" w:rsidR="00677558" w:rsidRDefault="00677558" w:rsidP="00677558">
      <w:pPr>
        <w:jc w:val="center"/>
        <w:rPr>
          <w:rFonts w:ascii="Sakkal Majalla" w:hAnsi="Sakkal Majalla"/>
          <w:sz w:val="34"/>
          <w:rtl/>
        </w:rPr>
      </w:pPr>
    </w:p>
    <w:p w14:paraId="76B3A8FC" w14:textId="77777777" w:rsidR="00677558" w:rsidRDefault="00677558" w:rsidP="00677558">
      <w:pPr>
        <w:jc w:val="center"/>
        <w:rPr>
          <w:rFonts w:ascii="Sakkal Majalla" w:hAnsi="Sakkal Majalla"/>
          <w:sz w:val="34"/>
          <w:rtl/>
        </w:rPr>
      </w:pPr>
    </w:p>
    <w:p w14:paraId="3463EDE8" w14:textId="77777777" w:rsidR="00677558" w:rsidRDefault="00677558" w:rsidP="00677558">
      <w:pPr>
        <w:jc w:val="center"/>
        <w:rPr>
          <w:rFonts w:ascii="Sakkal Majalla" w:hAnsi="Sakkal Majalla"/>
          <w:sz w:val="34"/>
          <w:rtl/>
        </w:rPr>
      </w:pPr>
    </w:p>
    <w:p w14:paraId="30741469" w14:textId="6566D0C4" w:rsidR="00677558" w:rsidRPr="00677558" w:rsidRDefault="00677558" w:rsidP="00677558">
      <w:pPr>
        <w:jc w:val="center"/>
        <w:rPr>
          <w:rFonts w:ascii="Sakkal Majalla" w:hAnsi="Sakkal Majalla"/>
          <w:sz w:val="34"/>
        </w:rPr>
      </w:pPr>
      <w:r>
        <w:rPr>
          <w:noProof/>
        </w:rPr>
        <w:drawing>
          <wp:inline distT="0" distB="0" distL="0" distR="0" wp14:anchorId="0F87E20F" wp14:editId="24CA539D">
            <wp:extent cx="1219200" cy="1219200"/>
            <wp:effectExtent l="0" t="0" r="0" b="0"/>
            <wp:docPr id="1960563837" name="صورة 373" descr="Dat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Data "/>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1917331E" w14:textId="6D0234A2" w:rsidR="00677558" w:rsidRPr="00677558" w:rsidRDefault="003F41BB" w:rsidP="00677558">
      <w:pPr>
        <w:rPr>
          <w:rFonts w:ascii="Sakkal Majalla" w:hAnsi="Sakkal Majalla"/>
          <w:b/>
          <w:bCs/>
          <w:sz w:val="34"/>
        </w:rPr>
      </w:pPr>
      <w:r>
        <w:rPr>
          <w:rFonts w:ascii="Adobe Arabic" w:hAnsi="Adobe Arabic" w:cs="Adobe Arabic"/>
          <w:b/>
          <w:bCs/>
          <w:color w:val="002060"/>
          <w:sz w:val="36"/>
          <w:szCs w:val="36"/>
          <w:rtl/>
        </w:rPr>
        <w:br w:type="page"/>
      </w:r>
      <w:r w:rsidR="00677558" w:rsidRPr="00DA7905">
        <w:rPr>
          <w:rFonts w:eastAsia="Times New Roman" w:cs="Times New Roman"/>
          <w:b/>
          <w:bCs/>
          <w:noProof/>
          <w:sz w:val="36"/>
          <w:szCs w:val="36"/>
        </w:rPr>
        <w:lastRenderedPageBreak/>
        <mc:AlternateContent>
          <mc:Choice Requires="wpg">
            <w:drawing>
              <wp:inline distT="0" distB="0" distL="0" distR="0" wp14:anchorId="2714B05E" wp14:editId="28075137">
                <wp:extent cx="5711825" cy="747683"/>
                <wp:effectExtent l="0" t="0" r="22225" b="14605"/>
                <wp:docPr id="191646952" name="Group 13"/>
                <wp:cNvGraphicFramePr/>
                <a:graphic xmlns:a="http://schemas.openxmlformats.org/drawingml/2006/main">
                  <a:graphicData uri="http://schemas.microsoft.com/office/word/2010/wordprocessingGroup">
                    <wpg:wgp>
                      <wpg:cNvGrpSpPr/>
                      <wpg:grpSpPr>
                        <a:xfrm flipH="1">
                          <a:off x="0" y="0"/>
                          <a:ext cx="5711825" cy="747683"/>
                          <a:chOff x="0" y="319"/>
                          <a:chExt cx="5711825" cy="747680"/>
                        </a:xfrm>
                      </wpg:grpSpPr>
                      <wpg:grpSp>
                        <wpg:cNvPr id="598148312" name="مجموعة 881967268"/>
                        <wpg:cNvGrpSpPr/>
                        <wpg:grpSpPr>
                          <a:xfrm>
                            <a:off x="0" y="158461"/>
                            <a:ext cx="5711825" cy="589538"/>
                            <a:chOff x="0" y="158268"/>
                            <a:chExt cx="6312597" cy="653423"/>
                          </a:xfrm>
                        </wpg:grpSpPr>
                        <wps:wsp>
                          <wps:cNvPr id="1045148314"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4882480" name="مربع نص 2043426344"/>
                          <wps:cNvSpPr txBox="1"/>
                          <wps:spPr>
                            <a:xfrm>
                              <a:off x="817585" y="158268"/>
                              <a:ext cx="5335004" cy="453957"/>
                            </a:xfrm>
                            <a:prstGeom prst="rect">
                              <a:avLst/>
                            </a:prstGeom>
                            <a:noFill/>
                          </wps:spPr>
                          <wps:txbx>
                            <w:txbxContent>
                              <w:p w14:paraId="0CE326D5" w14:textId="551822CC" w:rsidR="00677558" w:rsidRPr="00724F18" w:rsidRDefault="00677558" w:rsidP="00677558">
                                <w:pPr>
                                  <w:rPr>
                                    <w:rFonts w:eastAsia="Times New Roman" w:hAnsi="Adobe Arabic" w:cs="Adobe Arabic"/>
                                    <w:b/>
                                    <w:bCs/>
                                    <w:color w:val="168489"/>
                                    <w:kern w:val="24"/>
                                    <w:sz w:val="40"/>
                                    <w:szCs w:val="40"/>
                                  </w:rPr>
                                </w:pPr>
                                <w:r w:rsidRPr="00677558">
                                  <w:rPr>
                                    <w:rFonts w:eastAsia="Times New Roman" w:hAnsi="Adobe Arabic" w:cs="Adobe Arabic"/>
                                    <w:b/>
                                    <w:bCs/>
                                    <w:color w:val="168489"/>
                                    <w:kern w:val="24"/>
                                    <w:sz w:val="40"/>
                                    <w:szCs w:val="40"/>
                                    <w:rtl/>
                                  </w:rPr>
                                  <w:t>المشروع التطبيقي: تحليل شامل لأداء شركة تجارة إلكترونية</w:t>
                                </w:r>
                              </w:p>
                            </w:txbxContent>
                          </wps:txbx>
                          <wps:bodyPr wrap="square" rtlCol="1">
                            <a:spAutoFit/>
                          </wps:bodyPr>
                        </wps:wsp>
                        <wps:wsp>
                          <wps:cNvPr id="1622697495"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89665777" name="Picture 179"/>
                          <pic:cNvPicPr>
                            <a:picLocks noChangeAspect="1"/>
                          </pic:cNvPicPr>
                        </pic:nvPicPr>
                        <pic:blipFill>
                          <a:blip r:embed="rId280" cstate="print">
                            <a:extLst>
                              <a:ext uri="{28A0092B-C50C-407E-A947-70E740481C1C}">
                                <a14:useLocalDpi xmlns:a14="http://schemas.microsoft.com/office/drawing/2010/main" val="0"/>
                              </a:ext>
                            </a:extLst>
                          </a:blip>
                          <a:srcRect/>
                          <a:stretch/>
                        </pic:blipFill>
                        <pic:spPr bwMode="auto">
                          <a:xfrm>
                            <a:off x="0" y="319"/>
                            <a:ext cx="637540" cy="6375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714B05E" id="_x0000_s1841" style="width:449.75pt;height:58.85pt;flip:x;mso-position-horizontal-relative:char;mso-position-vertical-relative:line" coordorigin=",3" coordsize="57118,7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">
                <v:group id="مجموعة 881967268" o:spid="_x0000_s1842" style="position:absolute;top:1584;width:57118;height:5895" coordorigin=",1582" coordsize="63125,6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">
                  <v:roundrect id="مستطيل مستدير الزوايا 769901" o:spid="_x0000_s1843"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" fillcolor="#168489" strokecolor="#168489" strokeweight="1pt">
                    <v:stroke joinstyle="miter"/>
                  </v:roundrect>
                  <v:shape id="مربع نص 2043426344" o:spid="_x0000_s1844" type="#_x0000_t202" style="position:absolute;left:8175;top:1582;width:53350;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" filled="f" stroked="f">
                    <v:textbox style="mso-fit-shape-to-text:t">
                      <w:txbxContent>
                        <w:p w14:paraId="0CE326D5" w14:textId="551822CC" w:rsidR="00677558" w:rsidRPr="00724F18" w:rsidRDefault="00677558" w:rsidP="00677558">
                          <w:pPr>
                            <w:rPr>
                              <w:rFonts w:eastAsia="Times New Roman" w:hAnsi="Adobe Arabic" w:cs="Adobe Arabic"/>
                              <w:b/>
                              <w:bCs/>
                              <w:color w:val="168489"/>
                              <w:kern w:val="24"/>
                              <w:sz w:val="40"/>
                              <w:szCs w:val="40"/>
                            </w:rPr>
                          </w:pPr>
                          <w:r w:rsidRPr="00677558">
                            <w:rPr>
                              <w:rFonts w:eastAsia="Times New Roman" w:hAnsi="Adobe Arabic" w:cs="Adobe Arabic"/>
                              <w:b/>
                              <w:bCs/>
                              <w:color w:val="168489"/>
                              <w:kern w:val="24"/>
                              <w:sz w:val="40"/>
                              <w:szCs w:val="40"/>
                              <w:rtl/>
                            </w:rPr>
                            <w:t>المشروع التطبيقي: تحليل شامل لأداء شركة تجارة إلكترونية</w:t>
                          </w:r>
                        </w:p>
                      </w:txbxContent>
                    </v:textbox>
                  </v:shape>
                  <v:roundrect id="مستطيل مستدير الزوايا 769903" o:spid="_x0000_s1845"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" fillcolor="#168489" strokecolor="#168489" strokeweight="1pt">
                    <v:stroke joinstyle="miter"/>
                  </v:roundrect>
                </v:group>
                <v:shape id="Picture 179" o:spid="_x0000_s1846" type="#_x0000_t75" style="position:absolute;top:3;width:6375;height:6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">
                  <v:imagedata r:id="rId281" o:title=""/>
                </v:shape>
                <w10:anchorlock/>
              </v:group>
            </w:pict>
          </mc:Fallback>
        </mc:AlternateContent>
      </w:r>
    </w:p>
    <w:p w14:paraId="2A10B5C7"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السيناريو</w:t>
      </w:r>
      <w:r w:rsidRPr="00677558">
        <w:rPr>
          <w:rFonts w:ascii="Sakkal Majalla" w:hAnsi="Sakkal Majalla"/>
          <w:b/>
          <w:bCs/>
          <w:sz w:val="34"/>
        </w:rPr>
        <w:t>:</w:t>
      </w:r>
    </w:p>
    <w:p w14:paraId="5E1A6FC1" w14:textId="77777777" w:rsidR="00677558" w:rsidRPr="00677558" w:rsidRDefault="00677558" w:rsidP="00677558">
      <w:pPr>
        <w:rPr>
          <w:rFonts w:ascii="Sakkal Majalla" w:hAnsi="Sakkal Majalla"/>
          <w:sz w:val="34"/>
        </w:rPr>
      </w:pPr>
      <w:r w:rsidRPr="00677558">
        <w:rPr>
          <w:rFonts w:ascii="Sakkal Majalla" w:hAnsi="Sakkal Majalla"/>
          <w:sz w:val="34"/>
          <w:rtl/>
        </w:rPr>
        <w:t>شركة</w:t>
      </w:r>
      <w:r w:rsidRPr="00677558">
        <w:rPr>
          <w:rFonts w:ascii="Sakkal Majalla" w:hAnsi="Sakkal Majalla"/>
          <w:sz w:val="34"/>
        </w:rPr>
        <w:t xml:space="preserve"> "</w:t>
      </w:r>
      <w:r w:rsidRPr="00677558">
        <w:rPr>
          <w:rFonts w:ascii="Sakkal Majalla" w:hAnsi="Sakkal Majalla"/>
          <w:b/>
          <w:bCs/>
          <w:sz w:val="34"/>
          <w:rtl/>
        </w:rPr>
        <w:t>المتجر الرقمي</w:t>
      </w:r>
      <w:r w:rsidRPr="00677558">
        <w:rPr>
          <w:rFonts w:ascii="Sakkal Majalla" w:hAnsi="Sakkal Majalla"/>
          <w:sz w:val="34"/>
        </w:rPr>
        <w:t xml:space="preserve">" </w:t>
      </w:r>
      <w:r w:rsidRPr="00677558">
        <w:rPr>
          <w:rFonts w:ascii="Sakkal Majalla" w:hAnsi="Sakkal Majalla"/>
          <w:sz w:val="34"/>
          <w:rtl/>
        </w:rPr>
        <w:t>هي منصّة تجارة إلكترونية رائدة في المملكة العربية السعودية، تعمل في 6 مدن رئيسية (الرياض، جدّة، الدمّام، مكّة، المدينة، الخبر). تبيع الشركة 5 فئات رئيسية من المنتجات</w:t>
      </w:r>
      <w:r w:rsidRPr="00677558">
        <w:rPr>
          <w:rFonts w:ascii="Sakkal Majalla" w:hAnsi="Sakkal Majalla"/>
          <w:sz w:val="34"/>
        </w:rPr>
        <w:t>:</w:t>
      </w:r>
    </w:p>
    <w:p w14:paraId="373E1E7F"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الإلكترونيات</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هواتف، أجهزة لوحية، حواسيب</w:t>
      </w:r>
      <w:r w:rsidRPr="00677558">
        <w:rPr>
          <w:rFonts w:ascii="Sakkal Majalla" w:hAnsi="Sakkal Majalla" w:hint="cs"/>
          <w:sz w:val="34"/>
          <w:rtl/>
        </w:rPr>
        <w:t>.</w:t>
      </w:r>
    </w:p>
    <w:p w14:paraId="6524D0BE"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الأزياء</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ملابس، أحذية، إكسسوارات</w:t>
      </w:r>
      <w:r w:rsidRPr="00677558">
        <w:rPr>
          <w:rFonts w:ascii="Sakkal Majalla" w:hAnsi="Sakkal Majalla" w:hint="cs"/>
          <w:sz w:val="34"/>
          <w:rtl/>
        </w:rPr>
        <w:t>.</w:t>
      </w:r>
    </w:p>
    <w:p w14:paraId="5068E45C"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المنزل والمطبخ</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أثاث، أدوات منزلية</w:t>
      </w:r>
      <w:r w:rsidRPr="00677558">
        <w:rPr>
          <w:rFonts w:ascii="Sakkal Majalla" w:hAnsi="Sakkal Majalla" w:hint="cs"/>
          <w:sz w:val="34"/>
          <w:rtl/>
        </w:rPr>
        <w:t>.</w:t>
      </w:r>
    </w:p>
    <w:p w14:paraId="630D875E" w14:textId="77777777"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الكتب والوسائط</w:t>
      </w:r>
      <w:r w:rsidRPr="00677558">
        <w:rPr>
          <w:rFonts w:ascii="Sakkal Majalla" w:hAnsi="Sakkal Majalla"/>
          <w:b/>
          <w:bCs/>
          <w:sz w:val="34"/>
        </w:rPr>
        <w:t>:</w:t>
      </w:r>
      <w:r w:rsidRPr="00677558">
        <w:rPr>
          <w:rFonts w:ascii="Sakkal Majalla" w:hAnsi="Sakkal Majalla"/>
          <w:sz w:val="34"/>
        </w:rPr>
        <w:t xml:space="preserve"> </w:t>
      </w:r>
      <w:r w:rsidRPr="00677558">
        <w:rPr>
          <w:rFonts w:ascii="Sakkal Majalla" w:hAnsi="Sakkal Majalla"/>
          <w:sz w:val="34"/>
          <w:rtl/>
        </w:rPr>
        <w:t>كتب، ألعاب</w:t>
      </w:r>
      <w:r w:rsidRPr="00677558">
        <w:rPr>
          <w:rFonts w:ascii="Sakkal Majalla" w:hAnsi="Sakkal Majalla"/>
          <w:sz w:val="34"/>
        </w:rPr>
        <w:t>.</w:t>
      </w:r>
    </w:p>
    <w:p w14:paraId="190F1B36" w14:textId="08321AE3" w:rsidR="00677558" w:rsidRPr="00677558" w:rsidRDefault="00677558">
      <w:pPr>
        <w:numPr>
          <w:ilvl w:val="0"/>
          <w:numId w:val="108"/>
        </w:numPr>
        <w:spacing w:after="160" w:line="259" w:lineRule="auto"/>
        <w:jc w:val="left"/>
        <w:rPr>
          <w:rFonts w:ascii="Sakkal Majalla" w:hAnsi="Sakkal Majalla"/>
          <w:sz w:val="34"/>
        </w:rPr>
      </w:pPr>
      <w:r w:rsidRPr="00677558">
        <w:rPr>
          <w:rFonts w:ascii="Sakkal Majalla" w:hAnsi="Sakkal Majalla"/>
          <w:b/>
          <w:bCs/>
          <w:sz w:val="34"/>
          <w:rtl/>
        </w:rPr>
        <w:t xml:space="preserve">الصحّة </w:t>
      </w:r>
      <w:r w:rsidR="00C138D4" w:rsidRPr="00677558">
        <w:rPr>
          <w:rFonts w:ascii="Sakkal Majalla" w:hAnsi="Sakkal Majalla" w:hint="cs"/>
          <w:b/>
          <w:bCs/>
          <w:sz w:val="34"/>
          <w:rtl/>
        </w:rPr>
        <w:t>والجمال</w:t>
      </w:r>
      <w:r w:rsidR="00C138D4" w:rsidRPr="00677558">
        <w:rPr>
          <w:rFonts w:ascii="Sakkal Majalla" w:hAnsi="Sakkal Majalla"/>
          <w:sz w:val="34"/>
        </w:rPr>
        <w:t xml:space="preserve">: </w:t>
      </w:r>
      <w:r w:rsidR="00C138D4" w:rsidRPr="00677558">
        <w:rPr>
          <w:rFonts w:ascii="Sakkal Majalla" w:hAnsi="Sakkal Majalla"/>
          <w:sz w:val="34"/>
          <w:rtl/>
        </w:rPr>
        <w:t>مستحضرات</w:t>
      </w:r>
      <w:r w:rsidRPr="00677558">
        <w:rPr>
          <w:rFonts w:ascii="Sakkal Majalla" w:hAnsi="Sakkal Majalla"/>
          <w:sz w:val="34"/>
          <w:rtl/>
        </w:rPr>
        <w:t xml:space="preserve"> تجميل، مكمّلات غذائية</w:t>
      </w:r>
      <w:r w:rsidRPr="00677558">
        <w:rPr>
          <w:rFonts w:ascii="Sakkal Majalla" w:hAnsi="Sakkal Majalla" w:hint="cs"/>
          <w:sz w:val="34"/>
          <w:rtl/>
        </w:rPr>
        <w:t>.</w:t>
      </w:r>
    </w:p>
    <w:p w14:paraId="739395F8"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التحدّي الاستراتيجي</w:t>
      </w:r>
      <w:r w:rsidRPr="00677558">
        <w:rPr>
          <w:rFonts w:ascii="Sakkal Majalla" w:hAnsi="Sakkal Majalla"/>
          <w:b/>
          <w:bCs/>
          <w:sz w:val="34"/>
        </w:rPr>
        <w:t>:</w:t>
      </w:r>
    </w:p>
    <w:p w14:paraId="7FED4380" w14:textId="77777777" w:rsidR="00677558" w:rsidRPr="00677558" w:rsidRDefault="00677558" w:rsidP="00677558">
      <w:pPr>
        <w:rPr>
          <w:rFonts w:ascii="Sakkal Majalla" w:hAnsi="Sakkal Majalla"/>
          <w:sz w:val="34"/>
        </w:rPr>
      </w:pPr>
      <w:r w:rsidRPr="00677558">
        <w:rPr>
          <w:rFonts w:ascii="Sakkal Majalla" w:hAnsi="Sakkal Majalla"/>
          <w:sz w:val="34"/>
          <w:rtl/>
        </w:rPr>
        <w:t>خلال الربع الأخير من عام 2024، واجهت الشركة المشاكل التالية</w:t>
      </w:r>
      <w:r w:rsidRPr="00677558">
        <w:rPr>
          <w:rFonts w:ascii="Sakkal Majalla" w:hAnsi="Sakkal Majalla"/>
          <w:sz w:val="34"/>
        </w:rPr>
        <w:t>:</w:t>
      </w:r>
    </w:p>
    <w:p w14:paraId="4C4381CE"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انخفاض معدّل التحويل</w:t>
      </w:r>
      <w:r w:rsidRPr="00677558">
        <w:rPr>
          <w:rFonts w:ascii="Sakkal Majalla" w:hAnsi="Sakkal Majalla"/>
          <w:b/>
          <w:bCs/>
          <w:sz w:val="34"/>
        </w:rPr>
        <w:t xml:space="preserve"> (Conversion Rate)</w:t>
      </w:r>
      <w:r w:rsidRPr="00677558">
        <w:rPr>
          <w:rFonts w:ascii="Sakkal Majalla" w:hAnsi="Sakkal Majalla"/>
          <w:sz w:val="34"/>
        </w:rPr>
        <w:t xml:space="preserve"> </w:t>
      </w:r>
      <w:r w:rsidRPr="00677558">
        <w:rPr>
          <w:rFonts w:ascii="Sakkal Majalla" w:hAnsi="Sakkal Majalla"/>
          <w:sz w:val="34"/>
          <w:rtl/>
        </w:rPr>
        <w:t>من 4.2% إلى 2.8</w:t>
      </w:r>
      <w:r w:rsidRPr="00677558">
        <w:rPr>
          <w:rFonts w:ascii="Sakkal Majalla" w:hAnsi="Sakkal Majalla"/>
          <w:sz w:val="34"/>
        </w:rPr>
        <w:t>%.</w:t>
      </w:r>
    </w:p>
    <w:p w14:paraId="54D7A2DD"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ارتفاع معدّل إلغاء الطلبات</w:t>
      </w:r>
      <w:r w:rsidRPr="00677558">
        <w:rPr>
          <w:rFonts w:ascii="Sakkal Majalla" w:hAnsi="Sakkal Majalla"/>
          <w:sz w:val="34"/>
          <w:rtl/>
        </w:rPr>
        <w:t xml:space="preserve"> من 8% إلى 15</w:t>
      </w:r>
      <w:r w:rsidRPr="00677558">
        <w:rPr>
          <w:rFonts w:ascii="Sakkal Majalla" w:hAnsi="Sakkal Majalla"/>
          <w:sz w:val="34"/>
        </w:rPr>
        <w:t>%.</w:t>
      </w:r>
    </w:p>
    <w:p w14:paraId="6F8FC8C1"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تراجع رضا العملاء</w:t>
      </w:r>
      <w:r w:rsidRPr="00677558">
        <w:rPr>
          <w:rFonts w:ascii="Sakkal Majalla" w:hAnsi="Sakkal Majalla"/>
          <w:sz w:val="34"/>
          <w:rtl/>
        </w:rPr>
        <w:t xml:space="preserve"> من 4.5/5 إلى 3.8/5</w:t>
      </w:r>
      <w:r w:rsidRPr="00677558">
        <w:rPr>
          <w:rFonts w:ascii="Sakkal Majalla" w:hAnsi="Sakkal Majalla"/>
          <w:sz w:val="34"/>
        </w:rPr>
        <w:t>.</w:t>
      </w:r>
    </w:p>
    <w:p w14:paraId="7A159776" w14:textId="77777777" w:rsidR="00677558" w:rsidRPr="00677558" w:rsidRDefault="00677558">
      <w:pPr>
        <w:numPr>
          <w:ilvl w:val="0"/>
          <w:numId w:val="109"/>
        </w:numPr>
        <w:spacing w:after="160" w:line="259" w:lineRule="auto"/>
        <w:jc w:val="left"/>
        <w:rPr>
          <w:rFonts w:ascii="Sakkal Majalla" w:hAnsi="Sakkal Majalla"/>
          <w:sz w:val="34"/>
        </w:rPr>
      </w:pPr>
      <w:r w:rsidRPr="00677558">
        <w:rPr>
          <w:rFonts w:ascii="Sakkal Majalla" w:hAnsi="Sakkal Majalla"/>
          <w:b/>
          <w:bCs/>
          <w:sz w:val="34"/>
          <w:rtl/>
        </w:rPr>
        <w:t>انخفاض الأرباح</w:t>
      </w:r>
      <w:r w:rsidRPr="00677558">
        <w:rPr>
          <w:rFonts w:ascii="Sakkal Majalla" w:hAnsi="Sakkal Majalla"/>
          <w:sz w:val="34"/>
          <w:rtl/>
        </w:rPr>
        <w:t xml:space="preserve"> بنسبة 18% رغم زيادة عدد الزوّار بنسبة 12</w:t>
      </w:r>
      <w:r w:rsidRPr="00677558">
        <w:rPr>
          <w:rFonts w:ascii="Sakkal Majalla" w:hAnsi="Sakkal Majalla"/>
          <w:sz w:val="34"/>
        </w:rPr>
        <w:t>%.</w:t>
      </w:r>
    </w:p>
    <w:p w14:paraId="296073BE"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مهمّتك</w:t>
      </w:r>
      <w:r w:rsidRPr="00677558">
        <w:rPr>
          <w:rFonts w:ascii="Sakkal Majalla" w:hAnsi="Sakkal Majalla"/>
          <w:b/>
          <w:bCs/>
          <w:sz w:val="34"/>
        </w:rPr>
        <w:t>:</w:t>
      </w:r>
    </w:p>
    <w:p w14:paraId="74450CD2" w14:textId="77777777" w:rsidR="00677558" w:rsidRPr="00677558" w:rsidRDefault="00677558" w:rsidP="00677558">
      <w:pPr>
        <w:rPr>
          <w:rFonts w:ascii="Sakkal Majalla" w:hAnsi="Sakkal Majalla"/>
          <w:sz w:val="34"/>
        </w:rPr>
      </w:pPr>
      <w:r w:rsidRPr="00677558">
        <w:rPr>
          <w:rFonts w:ascii="Sakkal Majalla" w:hAnsi="Sakkal Majalla"/>
          <w:sz w:val="34"/>
          <w:rtl/>
        </w:rPr>
        <w:t>أنت محلّل بيانات رئيسي في الشركة، ومطلوب منك</w:t>
      </w:r>
      <w:r w:rsidRPr="00677558">
        <w:rPr>
          <w:rFonts w:ascii="Sakkal Majalla" w:hAnsi="Sakkal Majalla"/>
          <w:sz w:val="34"/>
        </w:rPr>
        <w:t>:</w:t>
      </w:r>
    </w:p>
    <w:p w14:paraId="1809DB76"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تحليل البيانات المتاحة</w:t>
      </w:r>
      <w:r w:rsidRPr="00677558">
        <w:rPr>
          <w:rFonts w:ascii="Sakkal Majalla" w:hAnsi="Sakkal Majalla"/>
          <w:sz w:val="34"/>
          <w:rtl/>
        </w:rPr>
        <w:t xml:space="preserve"> لتحديد الأسباب الجذرية للمشاكل</w:t>
      </w:r>
      <w:r w:rsidRPr="00677558">
        <w:rPr>
          <w:rFonts w:ascii="Sakkal Majalla" w:hAnsi="Sakkal Majalla"/>
          <w:sz w:val="34"/>
        </w:rPr>
        <w:t>.</w:t>
      </w:r>
    </w:p>
    <w:p w14:paraId="4D350B6B"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تحديد الأنماط والاتّجاهات</w:t>
      </w:r>
      <w:r w:rsidRPr="00677558">
        <w:rPr>
          <w:rFonts w:ascii="Sakkal Majalla" w:hAnsi="Sakkal Majalla"/>
          <w:sz w:val="34"/>
          <w:rtl/>
        </w:rPr>
        <w:t xml:space="preserve"> في سلوك العملاء وأداء المنتجات</w:t>
      </w:r>
      <w:r w:rsidRPr="00677558">
        <w:rPr>
          <w:rFonts w:ascii="Sakkal Majalla" w:hAnsi="Sakkal Majalla"/>
          <w:sz w:val="34"/>
        </w:rPr>
        <w:t>.</w:t>
      </w:r>
    </w:p>
    <w:p w14:paraId="0703E1A4"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بناء نماذج تنبّؤية</w:t>
      </w:r>
      <w:r w:rsidRPr="00677558">
        <w:rPr>
          <w:rFonts w:ascii="Sakkal Majalla" w:hAnsi="Sakkal Majalla"/>
          <w:sz w:val="34"/>
          <w:rtl/>
        </w:rPr>
        <w:t xml:space="preserve"> لتوقّع المبيعات المستقبلية</w:t>
      </w:r>
      <w:r w:rsidRPr="00677558">
        <w:rPr>
          <w:rFonts w:ascii="Sakkal Majalla" w:hAnsi="Sakkal Majalla"/>
          <w:sz w:val="34"/>
        </w:rPr>
        <w:t>.</w:t>
      </w:r>
    </w:p>
    <w:p w14:paraId="3AF3F4EB" w14:textId="77777777" w:rsidR="00677558" w:rsidRPr="00677558" w:rsidRDefault="00677558">
      <w:pPr>
        <w:numPr>
          <w:ilvl w:val="0"/>
          <w:numId w:val="110"/>
        </w:numPr>
        <w:spacing w:after="160" w:line="259" w:lineRule="auto"/>
        <w:jc w:val="left"/>
        <w:rPr>
          <w:rFonts w:ascii="Sakkal Majalla" w:hAnsi="Sakkal Majalla"/>
          <w:sz w:val="34"/>
        </w:rPr>
      </w:pPr>
      <w:r w:rsidRPr="00677558">
        <w:rPr>
          <w:rFonts w:ascii="Sakkal Majalla" w:hAnsi="Sakkal Majalla"/>
          <w:b/>
          <w:bCs/>
          <w:sz w:val="34"/>
          <w:rtl/>
        </w:rPr>
        <w:t>إعداد توصيات استراتيجية</w:t>
      </w:r>
      <w:r w:rsidRPr="00677558">
        <w:rPr>
          <w:rFonts w:ascii="Sakkal Majalla" w:hAnsi="Sakkal Majalla"/>
          <w:sz w:val="34"/>
          <w:rtl/>
        </w:rPr>
        <w:t xml:space="preserve"> قابلة للتنفيذ مع عرض تقديمي للإدارة</w:t>
      </w:r>
      <w:r w:rsidRPr="00677558">
        <w:rPr>
          <w:rFonts w:ascii="Sakkal Majalla" w:hAnsi="Sakkal Majalla"/>
          <w:sz w:val="34"/>
        </w:rPr>
        <w:t>.</w:t>
      </w:r>
    </w:p>
    <w:p w14:paraId="0F4C83F5" w14:textId="77777777" w:rsidR="00677558" w:rsidRPr="00C138D4" w:rsidRDefault="00677558" w:rsidP="00677558">
      <w:pPr>
        <w:rPr>
          <w:rFonts w:ascii="Sakkal Majalla" w:hAnsi="Sakkal Majalla"/>
          <w:b/>
          <w:bCs/>
          <w:color w:val="008080"/>
          <w:sz w:val="34"/>
        </w:rPr>
      </w:pPr>
      <w:r w:rsidRPr="00C138D4">
        <w:rPr>
          <w:rFonts w:ascii="Sakkal Majalla" w:hAnsi="Sakkal Majalla"/>
          <w:b/>
          <w:bCs/>
          <w:color w:val="008080"/>
          <w:sz w:val="34"/>
          <w:rtl/>
        </w:rPr>
        <w:lastRenderedPageBreak/>
        <w:t>خارطة الطريق: توزيع الأدوات على مراحل المشروع</w:t>
      </w: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40"/>
        <w:gridCol w:w="1767"/>
        <w:gridCol w:w="4909"/>
      </w:tblGrid>
      <w:tr w:rsidR="00C138D4" w:rsidRPr="00C138D4" w14:paraId="55D92E69" w14:textId="77777777" w:rsidTr="00C138D4">
        <w:trPr>
          <w:tblHeader/>
          <w:tblCellSpacing w:w="15" w:type="dxa"/>
        </w:trPr>
        <w:tc>
          <w:tcPr>
            <w:tcW w:w="2295" w:type="dxa"/>
            <w:shd w:val="clear" w:color="auto" w:fill="F2F2F2" w:themeFill="background1" w:themeFillShade="F2"/>
            <w:vAlign w:val="center"/>
            <w:hideMark/>
          </w:tcPr>
          <w:p w14:paraId="056EF6EB" w14:textId="77777777" w:rsidR="00677558" w:rsidRPr="00C138D4" w:rsidRDefault="00677558" w:rsidP="00DC2903">
            <w:pPr>
              <w:jc w:val="center"/>
              <w:rPr>
                <w:rFonts w:ascii="Adobe Arabic" w:hAnsi="Adobe Arabic" w:cs="Adobe Arabic"/>
                <w:b/>
                <w:bCs/>
                <w:color w:val="008080"/>
                <w:sz w:val="36"/>
                <w:szCs w:val="36"/>
              </w:rPr>
            </w:pPr>
            <w:r w:rsidRPr="00C138D4">
              <w:rPr>
                <w:rFonts w:ascii="Adobe Arabic" w:hAnsi="Adobe Arabic" w:cs="Adobe Arabic"/>
                <w:b/>
                <w:bCs/>
                <w:color w:val="008080"/>
                <w:sz w:val="36"/>
                <w:szCs w:val="36"/>
                <w:rtl/>
              </w:rPr>
              <w:t>المرحلة</w:t>
            </w:r>
          </w:p>
        </w:tc>
        <w:tc>
          <w:tcPr>
            <w:tcW w:w="1737" w:type="dxa"/>
            <w:shd w:val="clear" w:color="auto" w:fill="F2F2F2" w:themeFill="background1" w:themeFillShade="F2"/>
            <w:vAlign w:val="center"/>
            <w:hideMark/>
          </w:tcPr>
          <w:p w14:paraId="0D034F98" w14:textId="77777777" w:rsidR="00677558" w:rsidRPr="00C138D4" w:rsidRDefault="00677558" w:rsidP="00DC2903">
            <w:pPr>
              <w:jc w:val="center"/>
              <w:rPr>
                <w:rFonts w:ascii="Adobe Arabic" w:hAnsi="Adobe Arabic" w:cs="Adobe Arabic"/>
                <w:b/>
                <w:bCs/>
                <w:color w:val="008080"/>
                <w:sz w:val="36"/>
                <w:szCs w:val="36"/>
              </w:rPr>
            </w:pPr>
            <w:r w:rsidRPr="00C138D4">
              <w:rPr>
                <w:rFonts w:ascii="Adobe Arabic" w:hAnsi="Adobe Arabic" w:cs="Adobe Arabic"/>
                <w:b/>
                <w:bCs/>
                <w:color w:val="008080"/>
                <w:sz w:val="36"/>
                <w:szCs w:val="36"/>
                <w:rtl/>
              </w:rPr>
              <w:t>الأداة المستخدمة</w:t>
            </w:r>
          </w:p>
        </w:tc>
        <w:tc>
          <w:tcPr>
            <w:tcW w:w="0" w:type="auto"/>
            <w:shd w:val="clear" w:color="auto" w:fill="F2F2F2" w:themeFill="background1" w:themeFillShade="F2"/>
            <w:vAlign w:val="center"/>
            <w:hideMark/>
          </w:tcPr>
          <w:p w14:paraId="531132DD" w14:textId="77777777" w:rsidR="00677558" w:rsidRPr="00C138D4" w:rsidRDefault="00677558" w:rsidP="00DC2903">
            <w:pPr>
              <w:jc w:val="center"/>
              <w:rPr>
                <w:rFonts w:ascii="Adobe Arabic" w:hAnsi="Adobe Arabic" w:cs="Adobe Arabic"/>
                <w:b/>
                <w:bCs/>
                <w:color w:val="008080"/>
                <w:sz w:val="36"/>
                <w:szCs w:val="36"/>
              </w:rPr>
            </w:pPr>
            <w:r w:rsidRPr="00C138D4">
              <w:rPr>
                <w:rFonts w:ascii="Adobe Arabic" w:hAnsi="Adobe Arabic" w:cs="Adobe Arabic"/>
                <w:b/>
                <w:bCs/>
                <w:color w:val="008080"/>
                <w:sz w:val="36"/>
                <w:szCs w:val="36"/>
                <w:rtl/>
              </w:rPr>
              <w:t>السبب</w:t>
            </w:r>
          </w:p>
        </w:tc>
      </w:tr>
      <w:tr w:rsidR="00677558" w:rsidRPr="00677558" w14:paraId="265E0357" w14:textId="77777777" w:rsidTr="00C138D4">
        <w:trPr>
          <w:tblCellSpacing w:w="15" w:type="dxa"/>
        </w:trPr>
        <w:tc>
          <w:tcPr>
            <w:tcW w:w="2295" w:type="dxa"/>
            <w:vAlign w:val="center"/>
            <w:hideMark/>
          </w:tcPr>
          <w:p w14:paraId="07D66217" w14:textId="55F07711" w:rsidR="00677558" w:rsidRPr="00677558" w:rsidRDefault="00677558" w:rsidP="00C138D4">
            <w:pPr>
              <w:jc w:val="center"/>
              <w:rPr>
                <w:rFonts w:ascii="Sakkal Majalla" w:hAnsi="Sakkal Majalla"/>
                <w:sz w:val="34"/>
              </w:rPr>
            </w:pPr>
            <w:r w:rsidRPr="00677558">
              <w:rPr>
                <w:rFonts w:ascii="Sakkal Majalla" w:hAnsi="Sakkal Majalla"/>
                <w:sz w:val="34"/>
                <w:rtl/>
              </w:rPr>
              <w:t>التخطيط وتصميم الاستراتيجية</w:t>
            </w:r>
          </w:p>
        </w:tc>
        <w:tc>
          <w:tcPr>
            <w:tcW w:w="1737" w:type="dxa"/>
            <w:vAlign w:val="center"/>
            <w:hideMark/>
          </w:tcPr>
          <w:p w14:paraId="467DCE11" w14:textId="77777777" w:rsidR="00677558" w:rsidRPr="00677558" w:rsidRDefault="00677558" w:rsidP="00C138D4">
            <w:pPr>
              <w:jc w:val="center"/>
              <w:rPr>
                <w:rFonts w:ascii="Sakkal Majalla" w:hAnsi="Sakkal Majalla"/>
                <w:sz w:val="34"/>
              </w:rPr>
            </w:pPr>
            <w:r w:rsidRPr="00677558">
              <w:rPr>
                <w:rFonts w:ascii="Sakkal Majalla" w:hAnsi="Sakkal Majalla"/>
                <w:b/>
                <w:bCs/>
                <w:sz w:val="34"/>
              </w:rPr>
              <w:t>ChatGPT</w:t>
            </w:r>
          </w:p>
        </w:tc>
        <w:tc>
          <w:tcPr>
            <w:tcW w:w="0" w:type="auto"/>
            <w:vAlign w:val="center"/>
            <w:hideMark/>
          </w:tcPr>
          <w:p w14:paraId="6357477A" w14:textId="77777777" w:rsidR="00677558" w:rsidRPr="00677558" w:rsidRDefault="00677558" w:rsidP="00C138D4">
            <w:pPr>
              <w:jc w:val="center"/>
              <w:rPr>
                <w:rFonts w:ascii="Sakkal Majalla" w:hAnsi="Sakkal Majalla"/>
                <w:sz w:val="34"/>
              </w:rPr>
            </w:pPr>
            <w:r w:rsidRPr="00677558">
              <w:rPr>
                <w:rFonts w:ascii="Sakkal Majalla" w:hAnsi="Sakkal Majalla"/>
                <w:sz w:val="34"/>
                <w:rtl/>
              </w:rPr>
              <w:t>توليد الأفكار، تصميم منهجية التحليل، كتابة الأكواد البرمجية</w:t>
            </w:r>
            <w:r w:rsidRPr="00677558">
              <w:rPr>
                <w:rFonts w:ascii="Sakkal Majalla" w:hAnsi="Sakkal Majalla"/>
                <w:sz w:val="34"/>
              </w:rPr>
              <w:t>.</w:t>
            </w:r>
          </w:p>
        </w:tc>
      </w:tr>
      <w:tr w:rsidR="00677558" w:rsidRPr="00677558" w14:paraId="790A5143" w14:textId="77777777" w:rsidTr="00C138D4">
        <w:trPr>
          <w:tblCellSpacing w:w="15" w:type="dxa"/>
        </w:trPr>
        <w:tc>
          <w:tcPr>
            <w:tcW w:w="2295" w:type="dxa"/>
            <w:vAlign w:val="center"/>
            <w:hideMark/>
          </w:tcPr>
          <w:p w14:paraId="7FB2E948" w14:textId="0514A8D0" w:rsidR="00677558" w:rsidRPr="00677558" w:rsidRDefault="00677558" w:rsidP="00C138D4">
            <w:pPr>
              <w:jc w:val="center"/>
              <w:rPr>
                <w:rFonts w:ascii="Sakkal Majalla" w:hAnsi="Sakkal Majalla"/>
                <w:sz w:val="34"/>
              </w:rPr>
            </w:pPr>
            <w:r w:rsidRPr="00677558">
              <w:rPr>
                <w:rFonts w:ascii="Sakkal Majalla" w:hAnsi="Sakkal Majalla"/>
                <w:sz w:val="34"/>
                <w:rtl/>
              </w:rPr>
              <w:t>التحليل الإحصائي المتقدّم والنمذجة</w:t>
            </w:r>
          </w:p>
        </w:tc>
        <w:tc>
          <w:tcPr>
            <w:tcW w:w="1737" w:type="dxa"/>
            <w:vAlign w:val="center"/>
            <w:hideMark/>
          </w:tcPr>
          <w:p w14:paraId="0DAC76B4" w14:textId="77777777" w:rsidR="00677558" w:rsidRPr="00677558" w:rsidRDefault="00677558" w:rsidP="00C138D4">
            <w:pPr>
              <w:jc w:val="center"/>
              <w:rPr>
                <w:rFonts w:ascii="Sakkal Majalla" w:hAnsi="Sakkal Majalla"/>
                <w:sz w:val="34"/>
              </w:rPr>
            </w:pPr>
            <w:r w:rsidRPr="00677558">
              <w:rPr>
                <w:rFonts w:ascii="Sakkal Majalla" w:hAnsi="Sakkal Majalla"/>
                <w:b/>
                <w:bCs/>
                <w:sz w:val="34"/>
              </w:rPr>
              <w:t>Google Colab</w:t>
            </w:r>
          </w:p>
        </w:tc>
        <w:tc>
          <w:tcPr>
            <w:tcW w:w="0" w:type="auto"/>
            <w:vAlign w:val="center"/>
            <w:hideMark/>
          </w:tcPr>
          <w:p w14:paraId="2C52A17F" w14:textId="77777777" w:rsidR="00677558" w:rsidRPr="00677558" w:rsidRDefault="00677558" w:rsidP="00C138D4">
            <w:pPr>
              <w:jc w:val="center"/>
              <w:rPr>
                <w:rFonts w:ascii="Sakkal Majalla" w:hAnsi="Sakkal Majalla"/>
                <w:sz w:val="34"/>
              </w:rPr>
            </w:pPr>
            <w:r w:rsidRPr="00677558">
              <w:rPr>
                <w:rFonts w:ascii="Sakkal Majalla" w:hAnsi="Sakkal Majalla"/>
                <w:sz w:val="34"/>
                <w:rtl/>
              </w:rPr>
              <w:t xml:space="preserve">تنفيذ خوارزميات معقّدة، </w:t>
            </w:r>
            <w:r w:rsidRPr="00677558">
              <w:rPr>
                <w:rFonts w:ascii="Sakkal Majalla" w:hAnsi="Sakkal Majalla"/>
                <w:sz w:val="34"/>
              </w:rPr>
              <w:t>Machine Learning</w:t>
            </w:r>
            <w:r w:rsidRPr="00677558">
              <w:rPr>
                <w:rFonts w:ascii="Sakkal Majalla" w:hAnsi="Sakkal Majalla"/>
                <w:sz w:val="34"/>
                <w:rtl/>
              </w:rPr>
              <w:t>، معالجة البيانات الضخمة</w:t>
            </w:r>
            <w:r w:rsidRPr="00677558">
              <w:rPr>
                <w:rFonts w:ascii="Sakkal Majalla" w:hAnsi="Sakkal Majalla"/>
                <w:sz w:val="34"/>
              </w:rPr>
              <w:t>.</w:t>
            </w:r>
          </w:p>
        </w:tc>
      </w:tr>
    </w:tbl>
    <w:p w14:paraId="7147FF3E"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المرحلة الأولى: التخطيط والإعداد باستخدام</w:t>
      </w:r>
      <w:r w:rsidRPr="00C138D4">
        <w:rPr>
          <w:rFonts w:ascii="Sakkal Majalla" w:hAnsi="Sakkal Majalla"/>
          <w:b/>
          <w:bCs/>
          <w:color w:val="C00000"/>
          <w:sz w:val="34"/>
        </w:rPr>
        <w:t xml:space="preserve"> ChatGPT</w:t>
      </w:r>
    </w:p>
    <w:p w14:paraId="7217F13F"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الخطوة 1: تصميم استراتيجية التحليل مع</w:t>
      </w:r>
      <w:r w:rsidRPr="00677558">
        <w:rPr>
          <w:rFonts w:ascii="Sakkal Majalla" w:hAnsi="Sakkal Majalla"/>
          <w:b/>
          <w:bCs/>
          <w:sz w:val="34"/>
        </w:rPr>
        <w:t xml:space="preserve"> ChatGPT</w:t>
      </w:r>
    </w:p>
    <w:p w14:paraId="1B8EE451"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الحوار مع</w:t>
      </w:r>
      <w:r w:rsidRPr="00677558">
        <w:rPr>
          <w:rFonts w:ascii="Sakkal Majalla" w:hAnsi="Sakkal Majalla"/>
          <w:b/>
          <w:bCs/>
          <w:sz w:val="34"/>
        </w:rPr>
        <w:t xml:space="preserve"> ChatGPT:</w:t>
      </w:r>
    </w:p>
    <w:p w14:paraId="53D9B697" w14:textId="77777777" w:rsidR="00677558" w:rsidRPr="00677558" w:rsidRDefault="00677558" w:rsidP="00677558">
      <w:pPr>
        <w:rPr>
          <w:rFonts w:ascii="Sakkal Majalla" w:hAnsi="Sakkal Majalla"/>
          <w:sz w:val="34"/>
        </w:rPr>
      </w:pPr>
      <w:r w:rsidRPr="00677558">
        <w:rPr>
          <w:rFonts w:ascii="Sakkal Majalla" w:hAnsi="Sakkal Majalla"/>
          <w:b/>
          <w:bCs/>
          <w:sz w:val="34"/>
          <w:rtl/>
        </w:rPr>
        <w:t>المحلّل (أنت)</w:t>
      </w:r>
      <w:r w:rsidRPr="00677558">
        <w:rPr>
          <w:rFonts w:ascii="Sakkal Majalla" w:hAnsi="Sakkal Majalla"/>
          <w:b/>
          <w:bCs/>
          <w:sz w:val="34"/>
        </w:rPr>
        <w:t>:</w:t>
      </w:r>
    </w:p>
    <w:p w14:paraId="623E9D6A"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أنا محلّل بيانات في شركة تجارة إلكترونية. لديّ المشاكل التالية:</w:t>
      </w:r>
    </w:p>
    <w:p w14:paraId="1729CE31"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انخفاض معدّل التحويل من 4.2% إلى 2.8%</w:t>
      </w:r>
    </w:p>
    <w:p w14:paraId="39D7E9BE"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ارتفاع معدّل إلغاء الطلبات من 8% إلى 15%</w:t>
      </w:r>
    </w:p>
    <w:p w14:paraId="2B2F03DA"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انخفاض رضا العملاء من 4.5/5 إلى 3.8/5</w:t>
      </w:r>
    </w:p>
    <w:p w14:paraId="45B3964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البيانات المتاحة:</w:t>
      </w:r>
    </w:p>
    <w:p w14:paraId="159880E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1. ملفّ </w:t>
      </w:r>
      <w:r w:rsidRPr="00677558">
        <w:rPr>
          <w:rFonts w:ascii="Sakkal Majalla" w:hAnsi="Sakkal Majalla"/>
          <w:sz w:val="34"/>
        </w:rPr>
        <w:t>CSV</w:t>
      </w:r>
      <w:r w:rsidRPr="00677558">
        <w:rPr>
          <w:rFonts w:ascii="Sakkal Majalla" w:hAnsi="Sakkal Majalla"/>
          <w:sz w:val="34"/>
          <w:rtl/>
        </w:rPr>
        <w:t xml:space="preserve"> يحتوي على 500,000 معاملة (التاريخ، رقم الطلب، المنتج، الفئة، السعر، الكمّية، المدينة، حالة الطلب، وقت التسليم، تقييم العميل).</w:t>
      </w:r>
    </w:p>
    <w:p w14:paraId="1695DB5D"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2. ملفّ </w:t>
      </w:r>
      <w:r w:rsidRPr="00677558">
        <w:rPr>
          <w:rFonts w:ascii="Sakkal Majalla" w:hAnsi="Sakkal Majalla"/>
          <w:sz w:val="34"/>
        </w:rPr>
        <w:t>JSON</w:t>
      </w:r>
      <w:r w:rsidRPr="00677558">
        <w:rPr>
          <w:rFonts w:ascii="Sakkal Majalla" w:hAnsi="Sakkal Majalla"/>
          <w:sz w:val="34"/>
          <w:rtl/>
        </w:rPr>
        <w:t xml:space="preserve"> يحتوي على بيانات سلوك المستخدمين على الموقع (الجلسات، عدد الصفحات، مدّة البقاء، مصدر الزيارة).</w:t>
      </w:r>
    </w:p>
    <w:p w14:paraId="0E0D302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3. قاعدة بيانات </w:t>
      </w:r>
      <w:r w:rsidRPr="00677558">
        <w:rPr>
          <w:rFonts w:ascii="Sakkal Majalla" w:hAnsi="Sakkal Majalla"/>
          <w:sz w:val="34"/>
        </w:rPr>
        <w:t>SQL</w:t>
      </w:r>
      <w:r w:rsidRPr="00677558">
        <w:rPr>
          <w:rFonts w:ascii="Sakkal Majalla" w:hAnsi="Sakkal Majalla"/>
          <w:sz w:val="34"/>
          <w:rtl/>
        </w:rPr>
        <w:t xml:space="preserve"> تحتوي على بيانات العملاء (العمر، الجنس، المدينة، تاريخ أوّل عملية شراء).</w:t>
      </w:r>
    </w:p>
    <w:p w14:paraId="2AFD89A2"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ساعدني في تصميم استراتيجية تحليل شاملة، حدّد الخطوات والأدوات المناسبة.</w:t>
      </w:r>
    </w:p>
    <w:p w14:paraId="5B95E58A" w14:textId="77777777" w:rsidR="00677558" w:rsidRPr="00677558" w:rsidRDefault="00677558" w:rsidP="00677558">
      <w:pPr>
        <w:rPr>
          <w:rFonts w:ascii="Sakkal Majalla" w:hAnsi="Sakkal Majalla"/>
          <w:sz w:val="34"/>
          <w:rtl/>
        </w:rPr>
      </w:pPr>
    </w:p>
    <w:p w14:paraId="2093C93C" w14:textId="77777777" w:rsidR="00677558" w:rsidRPr="00677558" w:rsidRDefault="00677558" w:rsidP="00C138D4">
      <w:pPr>
        <w:keepNext/>
        <w:pageBreakBefore/>
        <w:rPr>
          <w:rFonts w:ascii="Sakkal Majalla" w:hAnsi="Sakkal Majalla"/>
          <w:b/>
          <w:bCs/>
          <w:sz w:val="34"/>
          <w:rtl/>
        </w:rPr>
      </w:pPr>
      <w:r w:rsidRPr="00677558">
        <w:rPr>
          <w:rFonts w:ascii="Sakkal Majalla" w:hAnsi="Sakkal Majalla"/>
          <w:b/>
          <w:bCs/>
          <w:sz w:val="34"/>
          <w:rtl/>
        </w:rPr>
        <w:lastRenderedPageBreak/>
        <w:t xml:space="preserve">إجابة </w:t>
      </w:r>
      <w:r w:rsidRPr="00677558">
        <w:rPr>
          <w:rFonts w:ascii="Sakkal Majalla" w:hAnsi="Sakkal Majalla"/>
          <w:b/>
          <w:bCs/>
          <w:sz w:val="34"/>
        </w:rPr>
        <w:t>ChatGPT</w:t>
      </w:r>
      <w:r w:rsidRPr="00677558">
        <w:rPr>
          <w:rFonts w:ascii="Sakkal Majalla" w:hAnsi="Sakkal Majalla"/>
          <w:b/>
          <w:bCs/>
          <w:sz w:val="34"/>
          <w:rtl/>
        </w:rPr>
        <w:t xml:space="preserve"> (ملخّصة):</w:t>
      </w:r>
    </w:p>
    <w:p w14:paraId="609BBE10"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استراتيجية التحليل المقترحة:</w:t>
      </w:r>
    </w:p>
    <w:p w14:paraId="51D75FA7"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1: فهم البيانات وتحديد المشكلة</w:t>
      </w:r>
    </w:p>
    <w:p w14:paraId="4E7D5C7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تحليل استكشافي أوّلي (</w:t>
      </w:r>
      <w:r w:rsidRPr="00677558">
        <w:rPr>
          <w:rFonts w:ascii="Sakkal Majalla" w:hAnsi="Sakkal Majalla"/>
          <w:sz w:val="34"/>
        </w:rPr>
        <w:t>EDA</w:t>
      </w:r>
      <w:r w:rsidRPr="00677558">
        <w:rPr>
          <w:rFonts w:ascii="Sakkal Majalla" w:hAnsi="Sakkal Majalla"/>
          <w:sz w:val="34"/>
          <w:rtl/>
        </w:rPr>
        <w:t>) لفهم البيانات.</w:t>
      </w:r>
    </w:p>
    <w:p w14:paraId="3A51100E"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تحديد الفترات الزمنية الحرجة (متى بدأ الانخفاض؟).</w:t>
      </w:r>
    </w:p>
    <w:p w14:paraId="52E1C639"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Python (Pandas</w:t>
      </w:r>
      <w:r w:rsidRPr="00677558">
        <w:rPr>
          <w:rFonts w:ascii="Sakkal Majalla" w:hAnsi="Sakkal Majalla"/>
          <w:sz w:val="34"/>
          <w:rtl/>
        </w:rPr>
        <w:t xml:space="preserve">، </w:t>
      </w:r>
      <w:r w:rsidRPr="00677558">
        <w:rPr>
          <w:rFonts w:ascii="Sakkal Majalla" w:hAnsi="Sakkal Majalla"/>
          <w:sz w:val="34"/>
        </w:rPr>
        <w:t>Matplotlib)</w:t>
      </w:r>
      <w:r w:rsidRPr="00677558">
        <w:rPr>
          <w:rFonts w:ascii="Sakkal Majalla" w:hAnsi="Sakkal Majalla"/>
          <w:sz w:val="34"/>
          <w:rtl/>
        </w:rPr>
        <w:t xml:space="preserve"> في </w:t>
      </w:r>
      <w:r w:rsidRPr="00677558">
        <w:rPr>
          <w:rFonts w:ascii="Sakkal Majalla" w:hAnsi="Sakkal Majalla"/>
          <w:sz w:val="34"/>
        </w:rPr>
        <w:t>Google Colab</w:t>
      </w:r>
      <w:r w:rsidRPr="00677558">
        <w:rPr>
          <w:rFonts w:ascii="Sakkal Majalla" w:hAnsi="Sakkal Majalla"/>
          <w:sz w:val="34"/>
          <w:rtl/>
        </w:rPr>
        <w:t>.</w:t>
      </w:r>
    </w:p>
    <w:p w14:paraId="3A7E4A14"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2: تنظيف البيانات ودمجها</w:t>
      </w:r>
    </w:p>
    <w:p w14:paraId="19ECC526"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معالجة القيم المفقودة والمتكرّرة.</w:t>
      </w:r>
    </w:p>
    <w:p w14:paraId="2B53FB2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دمج البيانات من مصادر مختلفة (</w:t>
      </w:r>
      <w:r w:rsidRPr="00677558">
        <w:rPr>
          <w:rFonts w:ascii="Sakkal Majalla" w:hAnsi="Sakkal Majalla"/>
          <w:sz w:val="34"/>
        </w:rPr>
        <w:t>CSV</w:t>
      </w:r>
      <w:r w:rsidRPr="00677558">
        <w:rPr>
          <w:rFonts w:ascii="Sakkal Majalla" w:hAnsi="Sakkal Majalla"/>
          <w:sz w:val="34"/>
          <w:rtl/>
        </w:rPr>
        <w:t xml:space="preserve">، </w:t>
      </w:r>
      <w:r w:rsidRPr="00677558">
        <w:rPr>
          <w:rFonts w:ascii="Sakkal Majalla" w:hAnsi="Sakkal Majalla"/>
          <w:sz w:val="34"/>
        </w:rPr>
        <w:t>JSON</w:t>
      </w:r>
      <w:r w:rsidRPr="00677558">
        <w:rPr>
          <w:rFonts w:ascii="Sakkal Majalla" w:hAnsi="Sakkal Majalla"/>
          <w:sz w:val="34"/>
          <w:rtl/>
        </w:rPr>
        <w:t xml:space="preserve">، </w:t>
      </w:r>
      <w:r w:rsidRPr="00677558">
        <w:rPr>
          <w:rFonts w:ascii="Sakkal Majalla" w:hAnsi="Sakkal Majalla"/>
          <w:sz w:val="34"/>
        </w:rPr>
        <w:t>SQL</w:t>
      </w:r>
      <w:r w:rsidRPr="00677558">
        <w:rPr>
          <w:rFonts w:ascii="Sakkal Majalla" w:hAnsi="Sakkal Majalla"/>
          <w:sz w:val="34"/>
          <w:rtl/>
        </w:rPr>
        <w:t>).</w:t>
      </w:r>
    </w:p>
    <w:p w14:paraId="4FD6D16C"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Python (Pandas)</w:t>
      </w:r>
      <w:r w:rsidRPr="00677558">
        <w:rPr>
          <w:rFonts w:ascii="Sakkal Majalla" w:hAnsi="Sakkal Majalla"/>
          <w:sz w:val="34"/>
          <w:rtl/>
        </w:rPr>
        <w:t xml:space="preserve"> في </w:t>
      </w:r>
      <w:r w:rsidRPr="00677558">
        <w:rPr>
          <w:rFonts w:ascii="Sakkal Majalla" w:hAnsi="Sakkal Majalla"/>
          <w:sz w:val="34"/>
        </w:rPr>
        <w:t>Colab</w:t>
      </w:r>
      <w:r w:rsidRPr="00677558">
        <w:rPr>
          <w:rFonts w:ascii="Sakkal Majalla" w:hAnsi="Sakkal Majalla"/>
          <w:sz w:val="34"/>
          <w:rtl/>
        </w:rPr>
        <w:t>.</w:t>
      </w:r>
    </w:p>
    <w:p w14:paraId="7F2CF64B"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3: التحليل العميق</w:t>
      </w:r>
    </w:p>
    <w:p w14:paraId="7AF1A82F"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تحليل </w:t>
      </w:r>
      <w:r w:rsidRPr="00677558">
        <w:rPr>
          <w:rFonts w:ascii="Sakkal Majalla" w:hAnsi="Sakkal Majalla"/>
          <w:sz w:val="34"/>
        </w:rPr>
        <w:t>Funnel</w:t>
      </w:r>
      <w:r w:rsidRPr="00677558">
        <w:rPr>
          <w:rFonts w:ascii="Sakkal Majalla" w:hAnsi="Sakkal Majalla"/>
          <w:sz w:val="34"/>
          <w:rtl/>
        </w:rPr>
        <w:t xml:space="preserve"> للتحويل (من الزيارة إلى الشراء).</w:t>
      </w:r>
    </w:p>
    <w:p w14:paraId="23CE068A"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تحليل </w:t>
      </w:r>
      <w:r w:rsidRPr="00677558">
        <w:rPr>
          <w:rFonts w:ascii="Sakkal Majalla" w:hAnsi="Sakkal Majalla"/>
          <w:sz w:val="34"/>
        </w:rPr>
        <w:t>RFM (Recency, Frequency, Monetary)</w:t>
      </w:r>
      <w:r w:rsidRPr="00677558">
        <w:rPr>
          <w:rFonts w:ascii="Sakkal Majalla" w:hAnsi="Sakkal Majalla"/>
          <w:sz w:val="34"/>
          <w:rtl/>
        </w:rPr>
        <w:t xml:space="preserve"> للعملاء.</w:t>
      </w:r>
    </w:p>
    <w:p w14:paraId="31DDB28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تحليل </w:t>
      </w:r>
      <w:r w:rsidRPr="00677558">
        <w:rPr>
          <w:rFonts w:ascii="Sakkal Majalla" w:hAnsi="Sakkal Majalla"/>
          <w:sz w:val="34"/>
        </w:rPr>
        <w:t>Cohort</w:t>
      </w:r>
      <w:r w:rsidRPr="00677558">
        <w:rPr>
          <w:rFonts w:ascii="Sakkal Majalla" w:hAnsi="Sakkal Majalla"/>
          <w:sz w:val="34"/>
          <w:rtl/>
        </w:rPr>
        <w:t xml:space="preserve"> لفهم احتفاظ العملاء.</w:t>
      </w:r>
    </w:p>
    <w:p w14:paraId="2116A91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Python</w:t>
      </w:r>
      <w:r w:rsidRPr="00677558">
        <w:rPr>
          <w:rFonts w:ascii="Sakkal Majalla" w:hAnsi="Sakkal Majalla" w:hint="cs"/>
          <w:sz w:val="34"/>
          <w:rtl/>
        </w:rPr>
        <w:t xml:space="preserve"> </w:t>
      </w:r>
      <w:r w:rsidRPr="00677558">
        <w:rPr>
          <w:rFonts w:ascii="Sakkal Majalla" w:hAnsi="Sakkal Majalla"/>
          <w:sz w:val="34"/>
        </w:rPr>
        <w:t>NumPy</w:t>
      </w:r>
      <w:r w:rsidRPr="00677558">
        <w:rPr>
          <w:rFonts w:ascii="Sakkal Majalla" w:hAnsi="Sakkal Majalla"/>
          <w:sz w:val="34"/>
          <w:rtl/>
        </w:rPr>
        <w:t xml:space="preserve">، </w:t>
      </w:r>
      <w:r w:rsidRPr="00677558">
        <w:rPr>
          <w:rFonts w:ascii="Sakkal Majalla" w:hAnsi="Sakkal Majalla"/>
          <w:sz w:val="34"/>
        </w:rPr>
        <w:t>SciPy</w:t>
      </w:r>
      <w:r w:rsidRPr="00677558">
        <w:rPr>
          <w:rFonts w:ascii="Sakkal Majalla" w:hAnsi="Sakkal Majalla"/>
          <w:sz w:val="34"/>
          <w:rtl/>
        </w:rPr>
        <w:t xml:space="preserve"> في </w:t>
      </w:r>
      <w:r w:rsidRPr="00677558">
        <w:rPr>
          <w:rFonts w:ascii="Sakkal Majalla" w:hAnsi="Sakkal Majalla"/>
          <w:sz w:val="34"/>
        </w:rPr>
        <w:t>Colab</w:t>
      </w:r>
      <w:r w:rsidRPr="00677558">
        <w:rPr>
          <w:rFonts w:ascii="Sakkal Majalla" w:hAnsi="Sakkal Majalla"/>
          <w:sz w:val="34"/>
          <w:rtl/>
        </w:rPr>
        <w:t>.</w:t>
      </w:r>
    </w:p>
    <w:p w14:paraId="7D613B67"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4: النمذجة التنبّؤية</w:t>
      </w:r>
    </w:p>
    <w:p w14:paraId="1630E82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بناء نموذج </w:t>
      </w:r>
      <w:r w:rsidRPr="00677558">
        <w:rPr>
          <w:rFonts w:ascii="Sakkal Majalla" w:hAnsi="Sakkal Majalla"/>
          <w:sz w:val="34"/>
        </w:rPr>
        <w:t>Regression</w:t>
      </w:r>
      <w:r w:rsidRPr="00677558">
        <w:rPr>
          <w:rFonts w:ascii="Sakkal Majalla" w:hAnsi="Sakkal Majalla"/>
          <w:sz w:val="34"/>
          <w:rtl/>
        </w:rPr>
        <w:t xml:space="preserve"> لتوقّع المبيعات.</w:t>
      </w:r>
    </w:p>
    <w:p w14:paraId="6D465B28"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w:t>
      </w:r>
      <w:r w:rsidRPr="00677558">
        <w:rPr>
          <w:rFonts w:ascii="Sakkal Majalla" w:hAnsi="Sakkal Majalla"/>
          <w:sz w:val="34"/>
        </w:rPr>
        <w:t>Clustering</w:t>
      </w:r>
      <w:r w:rsidRPr="00677558">
        <w:rPr>
          <w:rFonts w:ascii="Sakkal Majalla" w:hAnsi="Sakkal Majalla"/>
          <w:sz w:val="34"/>
          <w:rtl/>
        </w:rPr>
        <w:t xml:space="preserve"> لتقسيم العملاء.</w:t>
      </w:r>
    </w:p>
    <w:p w14:paraId="3F240292"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Scikit-learn</w:t>
      </w:r>
      <w:r w:rsidRPr="00677558">
        <w:rPr>
          <w:rFonts w:ascii="Sakkal Majalla" w:hAnsi="Sakkal Majalla"/>
          <w:sz w:val="34"/>
          <w:rtl/>
        </w:rPr>
        <w:t xml:space="preserve"> في </w:t>
      </w:r>
      <w:r w:rsidRPr="00677558">
        <w:rPr>
          <w:rFonts w:ascii="Sakkal Majalla" w:hAnsi="Sakkal Majalla"/>
          <w:sz w:val="34"/>
        </w:rPr>
        <w:t>Colab</w:t>
      </w:r>
      <w:r w:rsidRPr="00677558">
        <w:rPr>
          <w:rFonts w:ascii="Sakkal Majalla" w:hAnsi="Sakkal Majalla"/>
          <w:sz w:val="34"/>
          <w:rtl/>
        </w:rPr>
        <w:t>.</w:t>
      </w:r>
    </w:p>
    <w:p w14:paraId="63836A63"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المرحلة 5: التصوّر والتقارير</w:t>
      </w:r>
    </w:p>
    <w:p w14:paraId="43953F84"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بناء </w:t>
      </w:r>
      <w:r w:rsidRPr="00677558">
        <w:rPr>
          <w:rFonts w:ascii="Sakkal Majalla" w:hAnsi="Sakkal Majalla"/>
          <w:sz w:val="34"/>
        </w:rPr>
        <w:t>Dashboard</w:t>
      </w:r>
      <w:r w:rsidRPr="00677558">
        <w:rPr>
          <w:rFonts w:ascii="Sakkal Majalla" w:hAnsi="Sakkal Majalla"/>
          <w:sz w:val="34"/>
          <w:rtl/>
        </w:rPr>
        <w:t xml:space="preserve"> تفاعلي.</w:t>
      </w:r>
    </w:p>
    <w:p w14:paraId="4FB285D7"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 الأدوات: </w:t>
      </w:r>
      <w:r w:rsidRPr="00677558">
        <w:rPr>
          <w:rFonts w:ascii="Sakkal Majalla" w:hAnsi="Sakkal Majalla"/>
          <w:sz w:val="34"/>
        </w:rPr>
        <w:t>Power BI</w:t>
      </w:r>
      <w:r w:rsidRPr="00677558">
        <w:rPr>
          <w:rFonts w:ascii="Sakkal Majalla" w:hAnsi="Sakkal Majalla"/>
          <w:sz w:val="34"/>
          <w:rtl/>
        </w:rPr>
        <w:t xml:space="preserve"> للتقارير الداخلية، </w:t>
      </w:r>
      <w:r w:rsidRPr="00677558">
        <w:rPr>
          <w:rFonts w:ascii="Sakkal Majalla" w:hAnsi="Sakkal Majalla"/>
          <w:sz w:val="34"/>
        </w:rPr>
        <w:t>Tableau</w:t>
      </w:r>
      <w:r w:rsidRPr="00677558">
        <w:rPr>
          <w:rFonts w:ascii="Sakkal Majalla" w:hAnsi="Sakkal Majalla"/>
          <w:sz w:val="34"/>
          <w:rtl/>
        </w:rPr>
        <w:t xml:space="preserve"> للعرض التقديمي.</w:t>
      </w:r>
    </w:p>
    <w:p w14:paraId="0EC56F9C" w14:textId="77777777" w:rsidR="00677558" w:rsidRPr="00677558" w:rsidRDefault="00677558" w:rsidP="00677558">
      <w:pPr>
        <w:shd w:val="clear" w:color="auto" w:fill="F2F2F2" w:themeFill="background1" w:themeFillShade="F2"/>
        <w:rPr>
          <w:rFonts w:ascii="Sakkal Majalla" w:hAnsi="Sakkal Majalla"/>
          <w:b/>
          <w:bCs/>
          <w:sz w:val="34"/>
          <w:rtl/>
        </w:rPr>
      </w:pPr>
      <w:r w:rsidRPr="00677558">
        <w:rPr>
          <w:rFonts w:ascii="Sakkal Majalla" w:hAnsi="Sakkal Majalla"/>
          <w:b/>
          <w:bCs/>
          <w:sz w:val="34"/>
          <w:rtl/>
        </w:rPr>
        <w:t>المقاييس الرئيسية (</w:t>
      </w:r>
      <w:r w:rsidRPr="00677558">
        <w:rPr>
          <w:rFonts w:ascii="Sakkal Majalla" w:hAnsi="Sakkal Majalla"/>
          <w:b/>
          <w:bCs/>
          <w:sz w:val="34"/>
        </w:rPr>
        <w:t>KPIs</w:t>
      </w:r>
      <w:r w:rsidRPr="00677558">
        <w:rPr>
          <w:rFonts w:ascii="Sakkal Majalla" w:hAnsi="Sakkal Majalla"/>
          <w:b/>
          <w:bCs/>
          <w:sz w:val="34"/>
          <w:rtl/>
        </w:rPr>
        <w:t>):</w:t>
      </w:r>
    </w:p>
    <w:p w14:paraId="475779B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1. </w:t>
      </w:r>
      <w:r w:rsidRPr="00677558">
        <w:rPr>
          <w:rFonts w:ascii="Sakkal Majalla" w:hAnsi="Sakkal Majalla"/>
          <w:sz w:val="34"/>
        </w:rPr>
        <w:t>Conversion Rate</w:t>
      </w:r>
      <w:r w:rsidRPr="00677558">
        <w:rPr>
          <w:rFonts w:ascii="Sakkal Majalla" w:hAnsi="Sakkal Majalla"/>
          <w:sz w:val="34"/>
          <w:rtl/>
        </w:rPr>
        <w:t xml:space="preserve"> = (عدد الطلبات المكتملة / عدد الزيارات) × 100</w:t>
      </w:r>
    </w:p>
    <w:p w14:paraId="01E5CE68"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2. </w:t>
      </w:r>
      <w:r w:rsidRPr="00677558">
        <w:rPr>
          <w:rFonts w:ascii="Sakkal Majalla" w:hAnsi="Sakkal Majalla"/>
          <w:sz w:val="34"/>
        </w:rPr>
        <w:t>Cart Abandonment Rate</w:t>
      </w:r>
      <w:r w:rsidRPr="00677558">
        <w:rPr>
          <w:rFonts w:ascii="Sakkal Majalla" w:hAnsi="Sakkal Majalla"/>
          <w:sz w:val="34"/>
          <w:rtl/>
        </w:rPr>
        <w:t xml:space="preserve"> = (الطلبات الملغاة / إجمالي الطلبات) × 100</w:t>
      </w:r>
    </w:p>
    <w:p w14:paraId="682C2C98" w14:textId="77777777" w:rsidR="00677558" w:rsidRPr="00677558" w:rsidRDefault="00677558" w:rsidP="00677558">
      <w:pPr>
        <w:shd w:val="clear" w:color="auto" w:fill="F2F2F2" w:themeFill="background1" w:themeFillShade="F2"/>
        <w:rPr>
          <w:rFonts w:ascii="Sakkal Majalla" w:hAnsi="Sakkal Majalla"/>
          <w:sz w:val="34"/>
        </w:rPr>
      </w:pPr>
      <w:r w:rsidRPr="00677558">
        <w:rPr>
          <w:rFonts w:ascii="Sakkal Majalla" w:hAnsi="Sakkal Majalla"/>
          <w:sz w:val="34"/>
          <w:rtl/>
        </w:rPr>
        <w:lastRenderedPageBreak/>
        <w:t xml:space="preserve">3. </w:t>
      </w:r>
      <w:r w:rsidRPr="00677558">
        <w:rPr>
          <w:rFonts w:ascii="Sakkal Majalla" w:hAnsi="Sakkal Majalla"/>
          <w:sz w:val="34"/>
        </w:rPr>
        <w:t>Customer Lifetime Value (CLV)</w:t>
      </w:r>
    </w:p>
    <w:p w14:paraId="01B7A1A3" w14:textId="77777777" w:rsidR="00677558" w:rsidRPr="00677558" w:rsidRDefault="00677558" w:rsidP="00677558">
      <w:pPr>
        <w:shd w:val="clear" w:color="auto" w:fill="F2F2F2" w:themeFill="background1" w:themeFillShade="F2"/>
        <w:rPr>
          <w:rFonts w:ascii="Sakkal Majalla" w:hAnsi="Sakkal Majalla"/>
          <w:sz w:val="34"/>
        </w:rPr>
      </w:pPr>
      <w:r w:rsidRPr="00677558">
        <w:rPr>
          <w:rFonts w:ascii="Sakkal Majalla" w:hAnsi="Sakkal Majalla"/>
          <w:sz w:val="34"/>
          <w:rtl/>
        </w:rPr>
        <w:t xml:space="preserve">4. </w:t>
      </w:r>
      <w:r w:rsidRPr="00677558">
        <w:rPr>
          <w:rFonts w:ascii="Sakkal Majalla" w:hAnsi="Sakkal Majalla"/>
          <w:sz w:val="34"/>
        </w:rPr>
        <w:t>Average Order Value (AOV)</w:t>
      </w:r>
    </w:p>
    <w:p w14:paraId="7CC0893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5. </w:t>
      </w:r>
      <w:r w:rsidRPr="00677558">
        <w:rPr>
          <w:rFonts w:ascii="Sakkal Majalla" w:hAnsi="Sakkal Majalla"/>
          <w:sz w:val="34"/>
        </w:rPr>
        <w:t>Net Promoter Score (NPS)</w:t>
      </w:r>
      <w:r w:rsidRPr="00677558">
        <w:rPr>
          <w:rFonts w:ascii="Sakkal Majalla" w:hAnsi="Sakkal Majalla"/>
          <w:sz w:val="34"/>
          <w:rtl/>
        </w:rPr>
        <w:t xml:space="preserve"> من التقييمات</w:t>
      </w:r>
    </w:p>
    <w:p w14:paraId="015DA449" w14:textId="77777777" w:rsidR="00677558" w:rsidRPr="00677558" w:rsidRDefault="00677558" w:rsidP="00677558">
      <w:pPr>
        <w:rPr>
          <w:rFonts w:ascii="Sakkal Majalla" w:hAnsi="Sakkal Majalla"/>
          <w:sz w:val="34"/>
          <w:rtl/>
        </w:rPr>
      </w:pPr>
    </w:p>
    <w:p w14:paraId="007434B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الخطوة 2: توليد الأكواد الأوّلية مع</w:t>
      </w:r>
      <w:r w:rsidRPr="00677558">
        <w:rPr>
          <w:rFonts w:ascii="Sakkal Majalla" w:hAnsi="Sakkal Majalla"/>
          <w:b/>
          <w:bCs/>
          <w:sz w:val="34"/>
        </w:rPr>
        <w:t xml:space="preserve"> ChatGPT</w:t>
      </w:r>
    </w:p>
    <w:p w14:paraId="05168901" w14:textId="77777777" w:rsidR="00677558" w:rsidRPr="00677558" w:rsidRDefault="00677558" w:rsidP="00677558">
      <w:pPr>
        <w:rPr>
          <w:rFonts w:ascii="Sakkal Majalla" w:hAnsi="Sakkal Majalla"/>
          <w:sz w:val="34"/>
        </w:rPr>
      </w:pPr>
      <w:r w:rsidRPr="00677558">
        <w:rPr>
          <w:rFonts w:ascii="Sakkal Majalla" w:hAnsi="Sakkal Majalla"/>
          <w:b/>
          <w:bCs/>
          <w:sz w:val="34"/>
          <w:rtl/>
        </w:rPr>
        <w:t>المحلّل</w:t>
      </w:r>
      <w:r w:rsidRPr="00677558">
        <w:rPr>
          <w:rFonts w:ascii="Sakkal Majalla" w:hAnsi="Sakkal Majalla"/>
          <w:b/>
          <w:bCs/>
          <w:sz w:val="34"/>
        </w:rPr>
        <w:t>:</w:t>
      </w:r>
    </w:p>
    <w:p w14:paraId="4C929F66"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رائع! الآن اكتب لي كود </w:t>
      </w:r>
      <w:r w:rsidRPr="00677558">
        <w:rPr>
          <w:rFonts w:ascii="Sakkal Majalla" w:hAnsi="Sakkal Majalla"/>
          <w:sz w:val="34"/>
        </w:rPr>
        <w:t>Python</w:t>
      </w:r>
      <w:r w:rsidRPr="00677558">
        <w:rPr>
          <w:rFonts w:ascii="Sakkal Majalla" w:hAnsi="Sakkal Majalla"/>
          <w:sz w:val="34"/>
          <w:rtl/>
        </w:rPr>
        <w:t xml:space="preserve"> كامل لـ:</w:t>
      </w:r>
    </w:p>
    <w:p w14:paraId="2FF9E7D1"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1. استيراد البيانات من </w:t>
      </w:r>
      <w:r w:rsidRPr="00677558">
        <w:rPr>
          <w:rFonts w:ascii="Sakkal Majalla" w:hAnsi="Sakkal Majalla"/>
          <w:sz w:val="34"/>
        </w:rPr>
        <w:t>CSV</w:t>
      </w:r>
      <w:r w:rsidRPr="00677558">
        <w:rPr>
          <w:rFonts w:ascii="Sakkal Majalla" w:hAnsi="Sakkal Majalla"/>
          <w:sz w:val="34"/>
          <w:rtl/>
        </w:rPr>
        <w:t xml:space="preserve"> و </w:t>
      </w:r>
      <w:r w:rsidRPr="00677558">
        <w:rPr>
          <w:rFonts w:ascii="Sakkal Majalla" w:hAnsi="Sakkal Majalla"/>
          <w:sz w:val="34"/>
        </w:rPr>
        <w:t>JSON</w:t>
      </w:r>
      <w:r w:rsidRPr="00677558">
        <w:rPr>
          <w:rFonts w:ascii="Sakkal Majalla" w:hAnsi="Sakkal Majalla"/>
          <w:sz w:val="34"/>
          <w:rtl/>
        </w:rPr>
        <w:t>.</w:t>
      </w:r>
    </w:p>
    <w:p w14:paraId="213EFC8B"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2. التنظيف الأوّلي.</w:t>
      </w:r>
    </w:p>
    <w:p w14:paraId="086B1C25"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3. حساب الـ </w:t>
      </w:r>
      <w:r w:rsidRPr="00677558">
        <w:rPr>
          <w:rFonts w:ascii="Sakkal Majalla" w:hAnsi="Sakkal Majalla"/>
          <w:sz w:val="34"/>
        </w:rPr>
        <w:t>KPIs</w:t>
      </w:r>
      <w:r w:rsidRPr="00677558">
        <w:rPr>
          <w:rFonts w:ascii="Sakkal Majalla" w:hAnsi="Sakkal Majalla"/>
          <w:sz w:val="34"/>
          <w:rtl/>
        </w:rPr>
        <w:t xml:space="preserve"> الخمسة.</w:t>
      </w:r>
    </w:p>
    <w:p w14:paraId="10235B09"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4. رسم بياني للاتّجاه الزمني لمعدّل التحويل.</w:t>
      </w:r>
    </w:p>
    <w:p w14:paraId="37682676" w14:textId="77777777" w:rsidR="00677558" w:rsidRPr="00677558" w:rsidRDefault="00677558" w:rsidP="00677558">
      <w:pPr>
        <w:shd w:val="clear" w:color="auto" w:fill="F2F2F2" w:themeFill="background1" w:themeFillShade="F2"/>
        <w:rPr>
          <w:rFonts w:ascii="Sakkal Majalla" w:hAnsi="Sakkal Majalla"/>
          <w:sz w:val="34"/>
          <w:rtl/>
        </w:rPr>
      </w:pPr>
      <w:r w:rsidRPr="00677558">
        <w:rPr>
          <w:rFonts w:ascii="Sakkal Majalla" w:hAnsi="Sakkal Majalla"/>
          <w:sz w:val="34"/>
          <w:rtl/>
        </w:rPr>
        <w:t xml:space="preserve">استخدم مكتبات </w:t>
      </w:r>
      <w:r w:rsidRPr="00677558">
        <w:rPr>
          <w:rFonts w:ascii="Sakkal Majalla" w:hAnsi="Sakkal Majalla"/>
          <w:sz w:val="34"/>
        </w:rPr>
        <w:t>Pandas</w:t>
      </w:r>
      <w:r w:rsidRPr="00677558">
        <w:rPr>
          <w:rFonts w:ascii="Sakkal Majalla" w:hAnsi="Sakkal Majalla"/>
          <w:sz w:val="34"/>
          <w:rtl/>
        </w:rPr>
        <w:t xml:space="preserve">، </w:t>
      </w:r>
      <w:r w:rsidRPr="00677558">
        <w:rPr>
          <w:rFonts w:ascii="Sakkal Majalla" w:hAnsi="Sakkal Majalla"/>
          <w:sz w:val="34"/>
        </w:rPr>
        <w:t>Matplotlib</w:t>
      </w:r>
      <w:r w:rsidRPr="00677558">
        <w:rPr>
          <w:rFonts w:ascii="Sakkal Majalla" w:hAnsi="Sakkal Majalla"/>
          <w:sz w:val="34"/>
          <w:rtl/>
        </w:rPr>
        <w:t xml:space="preserve">، </w:t>
      </w:r>
      <w:r w:rsidRPr="00677558">
        <w:rPr>
          <w:rFonts w:ascii="Sakkal Majalla" w:hAnsi="Sakkal Majalla"/>
          <w:sz w:val="34"/>
        </w:rPr>
        <w:t>Seaborn</w:t>
      </w:r>
      <w:r w:rsidRPr="00677558">
        <w:rPr>
          <w:rFonts w:ascii="Sakkal Majalla" w:hAnsi="Sakkal Majalla"/>
          <w:sz w:val="34"/>
          <w:rtl/>
        </w:rPr>
        <w:t>.</w:t>
      </w:r>
    </w:p>
    <w:p w14:paraId="31984D91" w14:textId="77777777" w:rsidR="00677558" w:rsidRPr="00677558" w:rsidRDefault="00677558" w:rsidP="00677558">
      <w:pPr>
        <w:rPr>
          <w:rFonts w:ascii="Sakkal Majalla" w:hAnsi="Sakkal Majalla"/>
          <w:sz w:val="34"/>
          <w:rtl/>
        </w:rPr>
      </w:pPr>
    </w:p>
    <w:p w14:paraId="3AE47F3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إجابة</w:t>
      </w:r>
      <w:r w:rsidRPr="00677558">
        <w:rPr>
          <w:rFonts w:ascii="Sakkal Majalla" w:hAnsi="Sakkal Majalla"/>
          <w:b/>
          <w:bCs/>
          <w:sz w:val="34"/>
        </w:rPr>
        <w:t xml:space="preserve"> ChatGPT:</w:t>
      </w:r>
    </w:p>
    <w:p w14:paraId="6AF0CB53"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pandas as pd</w:t>
      </w:r>
    </w:p>
    <w:p w14:paraId="32B51C6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numpy as np</w:t>
      </w:r>
    </w:p>
    <w:p w14:paraId="690F489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json</w:t>
      </w:r>
    </w:p>
    <w:p w14:paraId="0A6103B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matplotlib.pyplot as plt</w:t>
      </w:r>
    </w:p>
    <w:p w14:paraId="46D8D0D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seaborn as sns</w:t>
      </w:r>
    </w:p>
    <w:p w14:paraId="06D15D0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datetime import datetime</w:t>
      </w:r>
    </w:p>
    <w:p w14:paraId="28EB2FA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ضبط التنسيق</w:t>
      </w:r>
    </w:p>
    <w:p w14:paraId="619036D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plt.style.use('seaborn-v0_8-darkgrid')</w:t>
      </w:r>
    </w:p>
    <w:p w14:paraId="7495BFA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sns.set_palette("husl")</w:t>
      </w:r>
    </w:p>
    <w:p w14:paraId="2FE593A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1. </w:t>
      </w:r>
      <w:r w:rsidRPr="00677558">
        <w:rPr>
          <w:rFonts w:ascii="Sakkal Majalla" w:hAnsi="Sakkal Majalla"/>
          <w:sz w:val="34"/>
          <w:rtl/>
        </w:rPr>
        <w:t>استيراد البيانات</w:t>
      </w:r>
    </w:p>
    <w:p w14:paraId="155E336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من</w:t>
      </w:r>
      <w:r w:rsidRPr="00677558">
        <w:rPr>
          <w:rFonts w:ascii="Sakkal Majalla" w:hAnsi="Sakkal Majalla"/>
          <w:sz w:val="34"/>
        </w:rPr>
        <w:t xml:space="preserve"> CSV</w:t>
      </w:r>
    </w:p>
    <w:p w14:paraId="59E7BA8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transactions_df = pd.read_csv('transactions.csv', encoding='utf-8')</w:t>
      </w:r>
    </w:p>
    <w:p w14:paraId="29ECD14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من</w:t>
      </w:r>
      <w:r w:rsidRPr="00677558">
        <w:rPr>
          <w:rFonts w:ascii="Sakkal Majalla" w:hAnsi="Sakkal Majalla"/>
          <w:sz w:val="34"/>
        </w:rPr>
        <w:t xml:space="preserve"> JSON</w:t>
      </w:r>
    </w:p>
    <w:p w14:paraId="7D243AC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with open('user_behavior.json', 'r', encoding='utf-8') as f:</w:t>
      </w:r>
    </w:p>
    <w:p w14:paraId="71F086F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behavior_data = json.load(f)</w:t>
      </w:r>
    </w:p>
    <w:p w14:paraId="3375958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behavior_df = pd.DataFrame(behavior_data)</w:t>
      </w:r>
    </w:p>
    <w:p w14:paraId="40F55A7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2. </w:t>
      </w:r>
      <w:r w:rsidRPr="00677558">
        <w:rPr>
          <w:rFonts w:ascii="Sakkal Majalla" w:hAnsi="Sakkal Majalla"/>
          <w:sz w:val="34"/>
          <w:rtl/>
        </w:rPr>
        <w:t>التنظيف الأوّلي</w:t>
      </w:r>
    </w:p>
    <w:p w14:paraId="1F9D6B7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التعامل مع التواريخ</w:t>
      </w:r>
    </w:p>
    <w:p w14:paraId="752F957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التاريخ</w:t>
      </w:r>
      <w:r w:rsidRPr="00677558">
        <w:rPr>
          <w:rFonts w:ascii="Sakkal Majalla" w:hAnsi="Sakkal Majalla"/>
          <w:sz w:val="34"/>
        </w:rPr>
        <w:t>'] = pd.to_datetime(transactions_df['</w:t>
      </w:r>
      <w:r w:rsidRPr="00677558">
        <w:rPr>
          <w:rFonts w:ascii="Sakkal Majalla" w:hAnsi="Sakkal Majalla"/>
          <w:sz w:val="34"/>
          <w:rtl/>
        </w:rPr>
        <w:t>التاريخ</w:t>
      </w:r>
      <w:r w:rsidRPr="00677558">
        <w:rPr>
          <w:rFonts w:ascii="Sakkal Majalla" w:hAnsi="Sakkal Majalla"/>
          <w:sz w:val="34"/>
        </w:rPr>
        <w:t>'])</w:t>
      </w:r>
    </w:p>
    <w:p w14:paraId="3D85875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behavior_df['</w:t>
      </w:r>
      <w:r w:rsidRPr="00677558">
        <w:rPr>
          <w:rFonts w:ascii="Sakkal Majalla" w:hAnsi="Sakkal Majalla"/>
          <w:sz w:val="34"/>
          <w:rtl/>
        </w:rPr>
        <w:t>تاريخ_الجلسة</w:t>
      </w:r>
      <w:r w:rsidRPr="00677558">
        <w:rPr>
          <w:rFonts w:ascii="Sakkal Majalla" w:hAnsi="Sakkal Majalla"/>
          <w:sz w:val="34"/>
        </w:rPr>
        <w:t>'] = pd.to_datetime(behavior_df['</w:t>
      </w:r>
      <w:r w:rsidRPr="00677558">
        <w:rPr>
          <w:rFonts w:ascii="Sakkal Majalla" w:hAnsi="Sakkal Majalla"/>
          <w:sz w:val="34"/>
          <w:rtl/>
        </w:rPr>
        <w:t>تاريخ_الجلسة</w:t>
      </w:r>
      <w:r w:rsidRPr="00677558">
        <w:rPr>
          <w:rFonts w:ascii="Sakkal Majalla" w:hAnsi="Sakkal Majalla"/>
          <w:sz w:val="34"/>
        </w:rPr>
        <w:t>'])</w:t>
      </w:r>
    </w:p>
    <w:p w14:paraId="46A4F1C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إزالة المكرّرات</w:t>
      </w:r>
    </w:p>
    <w:p w14:paraId="40DC912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transactions_df.drop_duplicates(subset=['</w:t>
      </w:r>
      <w:r w:rsidRPr="00677558">
        <w:rPr>
          <w:rFonts w:ascii="Sakkal Majalla" w:hAnsi="Sakkal Majalla"/>
          <w:sz w:val="34"/>
          <w:rtl/>
        </w:rPr>
        <w:t>رقم_الطلب</w:t>
      </w:r>
      <w:r w:rsidRPr="00677558">
        <w:rPr>
          <w:rFonts w:ascii="Sakkal Majalla" w:hAnsi="Sakkal Majalla"/>
          <w:sz w:val="34"/>
        </w:rPr>
        <w:t>'], inplace=True)</w:t>
      </w:r>
    </w:p>
    <w:p w14:paraId="68BA271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معالجة القيم المفقودة</w:t>
      </w:r>
    </w:p>
    <w:p w14:paraId="4879881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تقييم_العميل</w:t>
      </w:r>
      <w:r w:rsidRPr="00677558">
        <w:rPr>
          <w:rFonts w:ascii="Sakkal Majalla" w:hAnsi="Sakkal Majalla"/>
          <w:sz w:val="34"/>
        </w:rPr>
        <w:t>'].fillna(transactions_df['</w:t>
      </w:r>
      <w:r w:rsidRPr="00677558">
        <w:rPr>
          <w:rFonts w:ascii="Sakkal Majalla" w:hAnsi="Sakkal Majalla"/>
          <w:sz w:val="34"/>
          <w:rtl/>
        </w:rPr>
        <w:t>تقييم_العميل</w:t>
      </w:r>
      <w:r w:rsidRPr="00677558">
        <w:rPr>
          <w:rFonts w:ascii="Sakkal Majalla" w:hAnsi="Sakkal Majalla"/>
          <w:sz w:val="34"/>
        </w:rPr>
        <w:t>'].median(), inplace=True)</w:t>
      </w:r>
    </w:p>
    <w:p w14:paraId="7967078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3. </w:t>
      </w:r>
      <w:r w:rsidRPr="00677558">
        <w:rPr>
          <w:rFonts w:ascii="Sakkal Majalla" w:hAnsi="Sakkal Majalla"/>
          <w:sz w:val="34"/>
          <w:rtl/>
        </w:rPr>
        <w:t>حساب</w:t>
      </w:r>
      <w:r w:rsidRPr="00677558">
        <w:rPr>
          <w:rFonts w:ascii="Sakkal Majalla" w:hAnsi="Sakkal Majalla"/>
          <w:sz w:val="34"/>
        </w:rPr>
        <w:t xml:space="preserve"> KPIs</w:t>
      </w:r>
    </w:p>
    <w:p w14:paraId="0098240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إضافة عمود الشهر</w:t>
      </w:r>
    </w:p>
    <w:p w14:paraId="67AAE8B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الشهر</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'].dt.to_period('M')</w:t>
      </w:r>
    </w:p>
    <w:p w14:paraId="22ADF1C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1: Conversion Rate</w:t>
      </w:r>
    </w:p>
    <w:p w14:paraId="0621EB1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دمج البيانات للحصول على عدد الزيارات</w:t>
      </w:r>
    </w:p>
    <w:p w14:paraId="5E448BD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merged_df = pd.merge(</w:t>
      </w:r>
    </w:p>
    <w:p w14:paraId="06B6E4E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behavior_df.groupby('</w:t>
      </w:r>
      <w:r w:rsidRPr="00677558">
        <w:rPr>
          <w:rFonts w:ascii="Sakkal Majalla" w:hAnsi="Sakkal Majalla"/>
          <w:sz w:val="34"/>
          <w:rtl/>
        </w:rPr>
        <w:t>تاريخ_الجلسة</w:t>
      </w:r>
      <w:r w:rsidRPr="00677558">
        <w:rPr>
          <w:rFonts w:ascii="Sakkal Majalla" w:hAnsi="Sakkal Majalla"/>
          <w:sz w:val="34"/>
        </w:rPr>
        <w:t>').size().reset_index(name='</w:t>
      </w:r>
      <w:r w:rsidRPr="00677558">
        <w:rPr>
          <w:rFonts w:ascii="Sakkal Majalla" w:hAnsi="Sakkal Majalla"/>
          <w:sz w:val="34"/>
          <w:rtl/>
        </w:rPr>
        <w:t>عدد_الزيارات</w:t>
      </w:r>
      <w:r w:rsidRPr="00677558">
        <w:rPr>
          <w:rFonts w:ascii="Sakkal Majalla" w:hAnsi="Sakkal Majalla"/>
          <w:sz w:val="34"/>
        </w:rPr>
        <w:t>'),</w:t>
      </w:r>
    </w:p>
    <w:p w14:paraId="3177FAD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transactions_df.groupby(transactions_df['</w:t>
      </w:r>
      <w:r w:rsidRPr="00677558">
        <w:rPr>
          <w:rFonts w:ascii="Sakkal Majalla" w:hAnsi="Sakkal Majalla"/>
          <w:sz w:val="34"/>
          <w:rtl/>
        </w:rPr>
        <w:t>التاريخ</w:t>
      </w:r>
      <w:r w:rsidRPr="00677558">
        <w:rPr>
          <w:rFonts w:ascii="Sakkal Majalla" w:hAnsi="Sakkal Majalla"/>
          <w:sz w:val="34"/>
        </w:rPr>
        <w:t>'].dt.date).size().reset_index(name='</w:t>
      </w:r>
      <w:r w:rsidRPr="00677558">
        <w:rPr>
          <w:rFonts w:ascii="Sakkal Majalla" w:hAnsi="Sakkal Majalla"/>
          <w:sz w:val="34"/>
          <w:rtl/>
        </w:rPr>
        <w:t>عدد_الطلبات</w:t>
      </w:r>
      <w:r w:rsidRPr="00677558">
        <w:rPr>
          <w:rFonts w:ascii="Sakkal Majalla" w:hAnsi="Sakkal Majalla"/>
          <w:sz w:val="34"/>
        </w:rPr>
        <w:t>'),</w:t>
      </w:r>
    </w:p>
    <w:p w14:paraId="62DEAED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left_on='</w:t>
      </w:r>
      <w:r w:rsidRPr="00677558">
        <w:rPr>
          <w:rFonts w:ascii="Sakkal Majalla" w:hAnsi="Sakkal Majalla"/>
          <w:sz w:val="34"/>
          <w:rtl/>
        </w:rPr>
        <w:t>تاريخ_الجلسة</w:t>
      </w:r>
      <w:r w:rsidRPr="00677558">
        <w:rPr>
          <w:rFonts w:ascii="Sakkal Majalla" w:hAnsi="Sakkal Majalla"/>
          <w:sz w:val="34"/>
        </w:rPr>
        <w:t>',</w:t>
      </w:r>
    </w:p>
    <w:p w14:paraId="13E5884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lastRenderedPageBreak/>
        <w:t xml:space="preserve">    right_on='</w:t>
      </w:r>
      <w:r w:rsidRPr="00677558">
        <w:rPr>
          <w:rFonts w:ascii="Sakkal Majalla" w:hAnsi="Sakkal Majalla"/>
          <w:sz w:val="34"/>
          <w:rtl/>
        </w:rPr>
        <w:t>التاريخ</w:t>
      </w:r>
      <w:r w:rsidRPr="00677558">
        <w:rPr>
          <w:rFonts w:ascii="Sakkal Majalla" w:hAnsi="Sakkal Majalla"/>
          <w:sz w:val="34"/>
        </w:rPr>
        <w:t>',</w:t>
      </w:r>
    </w:p>
    <w:p w14:paraId="67A9EB6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how='left'</w:t>
      </w:r>
    </w:p>
    <w:p w14:paraId="7CB89F9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51CE4CA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merged_df['</w:t>
      </w:r>
      <w:r w:rsidRPr="00677558">
        <w:rPr>
          <w:rFonts w:ascii="Sakkal Majalla" w:hAnsi="Sakkal Majalla"/>
          <w:sz w:val="34"/>
          <w:rtl/>
        </w:rPr>
        <w:t>معدل_التحويل</w:t>
      </w:r>
      <w:r w:rsidRPr="00677558">
        <w:rPr>
          <w:rFonts w:ascii="Sakkal Majalla" w:hAnsi="Sakkal Majalla"/>
          <w:sz w:val="34"/>
        </w:rPr>
        <w:t>'] = (merged_df['</w:t>
      </w:r>
      <w:r w:rsidRPr="00677558">
        <w:rPr>
          <w:rFonts w:ascii="Sakkal Majalla" w:hAnsi="Sakkal Majalla"/>
          <w:sz w:val="34"/>
          <w:rtl/>
        </w:rPr>
        <w:t>عدد_الطلبات</w:t>
      </w:r>
      <w:r w:rsidRPr="00677558">
        <w:rPr>
          <w:rFonts w:ascii="Sakkal Majalla" w:hAnsi="Sakkal Majalla"/>
          <w:sz w:val="34"/>
        </w:rPr>
        <w:t>'] / merged_df['</w:t>
      </w:r>
      <w:r w:rsidRPr="00677558">
        <w:rPr>
          <w:rFonts w:ascii="Sakkal Majalla" w:hAnsi="Sakkal Majalla"/>
          <w:sz w:val="34"/>
          <w:rtl/>
        </w:rPr>
        <w:t>عدد_الزيارات</w:t>
      </w:r>
      <w:r w:rsidRPr="00677558">
        <w:rPr>
          <w:rFonts w:ascii="Sakkal Majalla" w:hAnsi="Sakkal Majalla"/>
          <w:sz w:val="34"/>
        </w:rPr>
        <w:t>']) * 100</w:t>
      </w:r>
    </w:p>
    <w:p w14:paraId="725F678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2: Cart Abandonment Rate</w:t>
      </w:r>
    </w:p>
    <w:p w14:paraId="51137D1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total_orders = len(transactions_df)</w:t>
      </w:r>
    </w:p>
    <w:p w14:paraId="73B377B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cancelled_orders = len(transactions_df[transactions_df</w:t>
      </w:r>
      <w:r w:rsidRPr="00677558">
        <w:rPr>
          <w:rFonts w:ascii="Sakkal Majalla" w:hAnsi="Sakkal Majalla"/>
          <w:sz w:val="34"/>
          <w:rtl/>
        </w:rPr>
        <w:t>['حالة_الطلب'] == 'ملغي</w:t>
      </w:r>
      <w:r w:rsidRPr="00677558">
        <w:rPr>
          <w:rFonts w:ascii="Sakkal Majalla" w:hAnsi="Sakkal Majalla"/>
          <w:sz w:val="34"/>
        </w:rPr>
        <w:t>'])</w:t>
      </w:r>
    </w:p>
    <w:p w14:paraId="4704411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cart_abandonment = (cancelled_orders / total_orders) * 100</w:t>
      </w:r>
    </w:p>
    <w:p w14:paraId="0942877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3: Customer Lifetime Value (CLV)</w:t>
      </w:r>
    </w:p>
    <w:p w14:paraId="5852E3B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clv = transactions_df.groupby</w:t>
      </w:r>
      <w:r w:rsidRPr="00677558">
        <w:rPr>
          <w:rFonts w:ascii="Sakkal Majalla" w:hAnsi="Sakkal Majalla"/>
          <w:sz w:val="34"/>
          <w:rtl/>
        </w:rPr>
        <w:t>('رقم_العميل')['الإجمالي']</w:t>
      </w:r>
      <w:r w:rsidRPr="00677558">
        <w:rPr>
          <w:rFonts w:ascii="Sakkal Majalla" w:hAnsi="Sakkal Majalla"/>
          <w:sz w:val="34"/>
        </w:rPr>
        <w:t>.sum().mean()</w:t>
      </w:r>
    </w:p>
    <w:p w14:paraId="7EF62835" w14:textId="77777777" w:rsidR="00677558" w:rsidRPr="00677558" w:rsidRDefault="00677558" w:rsidP="00677558">
      <w:pPr>
        <w:shd w:val="clear" w:color="auto" w:fill="F2F2F2" w:themeFill="background1" w:themeFillShade="F2"/>
        <w:bidi w:val="0"/>
        <w:rPr>
          <w:rFonts w:ascii="Sakkal Majalla" w:hAnsi="Sakkal Majalla"/>
          <w:sz w:val="34"/>
          <w:rtl/>
        </w:rPr>
      </w:pPr>
    </w:p>
    <w:p w14:paraId="447185D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4: Average Order Value (AOV)</w:t>
      </w:r>
    </w:p>
    <w:p w14:paraId="522799D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aov = transactions_df['</w:t>
      </w:r>
      <w:r w:rsidRPr="00677558">
        <w:rPr>
          <w:rFonts w:ascii="Sakkal Majalla" w:hAnsi="Sakkal Majalla"/>
          <w:sz w:val="34"/>
          <w:rtl/>
        </w:rPr>
        <w:t>الإجمالي</w:t>
      </w:r>
      <w:r w:rsidRPr="00677558">
        <w:rPr>
          <w:rFonts w:ascii="Sakkal Majalla" w:hAnsi="Sakkal Majalla"/>
          <w:sz w:val="34"/>
        </w:rPr>
        <w:t>'].mean()</w:t>
      </w:r>
    </w:p>
    <w:p w14:paraId="54458AB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KPI 5: Net Promoter Score (NPS)</w:t>
      </w:r>
    </w:p>
    <w:p w14:paraId="0AE6B45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promoters = len(transactions_df[transactions_df</w:t>
      </w:r>
      <w:r w:rsidRPr="00677558">
        <w:rPr>
          <w:rFonts w:ascii="Sakkal Majalla" w:hAnsi="Sakkal Majalla"/>
          <w:sz w:val="34"/>
          <w:rtl/>
        </w:rPr>
        <w:t>['تقييم_العميل'] &gt;= 4.5</w:t>
      </w:r>
      <w:r w:rsidRPr="00677558">
        <w:rPr>
          <w:rFonts w:ascii="Sakkal Majalla" w:hAnsi="Sakkal Majalla"/>
          <w:sz w:val="34"/>
        </w:rPr>
        <w:t>])</w:t>
      </w:r>
    </w:p>
    <w:p w14:paraId="4FA15A1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detractors = len(transactions_df[transactions_df</w:t>
      </w:r>
      <w:r w:rsidRPr="00677558">
        <w:rPr>
          <w:rFonts w:ascii="Sakkal Majalla" w:hAnsi="Sakkal Majalla"/>
          <w:sz w:val="34"/>
          <w:rtl/>
        </w:rPr>
        <w:t>['تقييم_العميل'] &lt;= 3.0</w:t>
      </w:r>
      <w:r w:rsidRPr="00677558">
        <w:rPr>
          <w:rFonts w:ascii="Sakkal Majalla" w:hAnsi="Sakkal Majalla"/>
          <w:sz w:val="34"/>
        </w:rPr>
        <w:t>])</w:t>
      </w:r>
    </w:p>
    <w:p w14:paraId="7C0A71E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total_customers = len(transactions_df)</w:t>
      </w:r>
    </w:p>
    <w:p w14:paraId="37BFCE2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nps = ((promoters - detractors) / total_customers) * 100</w:t>
      </w:r>
    </w:p>
    <w:p w14:paraId="5454B37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طباعة النتائج</w:t>
      </w:r>
    </w:p>
    <w:p w14:paraId="5075BB6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 * 60)</w:t>
      </w:r>
    </w:p>
    <w:p w14:paraId="4FA2B90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المؤشّرات الرئيسية للأداء</w:t>
      </w:r>
      <w:r w:rsidRPr="00677558">
        <w:rPr>
          <w:rFonts w:ascii="Sakkal Majalla" w:hAnsi="Sakkal Majalla"/>
          <w:sz w:val="34"/>
        </w:rPr>
        <w:t xml:space="preserve"> (KPIs)")</w:t>
      </w:r>
    </w:p>
    <w:p w14:paraId="30A1293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 * 60)</w:t>
      </w:r>
    </w:p>
    <w:p w14:paraId="31B8185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print(f"1. </w:t>
      </w:r>
      <w:r w:rsidRPr="00677558">
        <w:rPr>
          <w:rFonts w:ascii="Sakkal Majalla" w:hAnsi="Sakkal Majalla"/>
          <w:sz w:val="34"/>
          <w:rtl/>
        </w:rPr>
        <w:t>متوسّط معدّل التحويل</w:t>
      </w:r>
      <w:r w:rsidRPr="00677558">
        <w:rPr>
          <w:rFonts w:ascii="Sakkal Majalla" w:hAnsi="Sakkal Majalla"/>
          <w:sz w:val="34"/>
        </w:rPr>
        <w:t>: {merged_df['</w:t>
      </w:r>
      <w:r w:rsidRPr="00677558">
        <w:rPr>
          <w:rFonts w:ascii="Sakkal Majalla" w:hAnsi="Sakkal Majalla"/>
          <w:sz w:val="34"/>
          <w:rtl/>
        </w:rPr>
        <w:t>معدل_التحويل</w:t>
      </w:r>
      <w:r w:rsidRPr="00677558">
        <w:rPr>
          <w:rFonts w:ascii="Sakkal Majalla" w:hAnsi="Sakkal Majalla"/>
          <w:sz w:val="34"/>
        </w:rPr>
        <w:t>'].mean():.2f}%")</w:t>
      </w:r>
    </w:p>
    <w:p w14:paraId="7E8AEC9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print(f"2. </w:t>
      </w:r>
      <w:r w:rsidRPr="00677558">
        <w:rPr>
          <w:rFonts w:ascii="Sakkal Majalla" w:hAnsi="Sakkal Majalla"/>
          <w:sz w:val="34"/>
          <w:rtl/>
        </w:rPr>
        <w:t>معدّل إلغاء الطلبات</w:t>
      </w:r>
      <w:r w:rsidRPr="00677558">
        <w:rPr>
          <w:rFonts w:ascii="Sakkal Majalla" w:hAnsi="Sakkal Majalla"/>
          <w:sz w:val="34"/>
        </w:rPr>
        <w:t>: {cart_abandonment:.2f}%")</w:t>
      </w:r>
    </w:p>
    <w:p w14:paraId="32A34A0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lastRenderedPageBreak/>
        <w:t xml:space="preserve">print(f"3. </w:t>
      </w:r>
      <w:r w:rsidRPr="00677558">
        <w:rPr>
          <w:rFonts w:ascii="Sakkal Majalla" w:hAnsi="Sakkal Majalla"/>
          <w:sz w:val="34"/>
          <w:rtl/>
        </w:rPr>
        <w:t>قيمة العميل مدى الحياة</w:t>
      </w:r>
      <w:r w:rsidRPr="00677558">
        <w:rPr>
          <w:rFonts w:ascii="Sakkal Majalla" w:hAnsi="Sakkal Majalla"/>
          <w:sz w:val="34"/>
        </w:rPr>
        <w:t xml:space="preserve"> (CLV): {clv:,.2f} </w:t>
      </w:r>
      <w:r w:rsidRPr="00677558">
        <w:rPr>
          <w:rFonts w:ascii="Sakkal Majalla" w:hAnsi="Sakkal Majalla"/>
          <w:sz w:val="34"/>
          <w:rtl/>
        </w:rPr>
        <w:t>ريال</w:t>
      </w:r>
      <w:r w:rsidRPr="00677558">
        <w:rPr>
          <w:rFonts w:ascii="Sakkal Majalla" w:hAnsi="Sakkal Majalla"/>
          <w:sz w:val="34"/>
        </w:rPr>
        <w:t>")</w:t>
      </w:r>
    </w:p>
    <w:p w14:paraId="3D5BBB0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print(f"4. </w:t>
      </w:r>
      <w:r w:rsidRPr="00677558">
        <w:rPr>
          <w:rFonts w:ascii="Sakkal Majalla" w:hAnsi="Sakkal Majalla"/>
          <w:sz w:val="34"/>
          <w:rtl/>
        </w:rPr>
        <w:t>متوسّط قيمة الطلب</w:t>
      </w:r>
      <w:r w:rsidRPr="00677558">
        <w:rPr>
          <w:rFonts w:ascii="Sakkal Majalla" w:hAnsi="Sakkal Majalla"/>
          <w:sz w:val="34"/>
        </w:rPr>
        <w:t xml:space="preserve"> (AOV): {aov:,.2f} </w:t>
      </w:r>
      <w:r w:rsidRPr="00677558">
        <w:rPr>
          <w:rFonts w:ascii="Sakkal Majalla" w:hAnsi="Sakkal Majalla"/>
          <w:sz w:val="34"/>
          <w:rtl/>
        </w:rPr>
        <w:t>ريال</w:t>
      </w:r>
      <w:r w:rsidRPr="00677558">
        <w:rPr>
          <w:rFonts w:ascii="Sakkal Majalla" w:hAnsi="Sakkal Majalla"/>
          <w:sz w:val="34"/>
        </w:rPr>
        <w:t>")</w:t>
      </w:r>
    </w:p>
    <w:p w14:paraId="0323804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print(f"5. </w:t>
      </w:r>
      <w:r w:rsidRPr="00677558">
        <w:rPr>
          <w:rFonts w:ascii="Sakkal Majalla" w:hAnsi="Sakkal Majalla"/>
          <w:sz w:val="34"/>
          <w:rtl/>
        </w:rPr>
        <w:t>صافي نقاط الترويج</w:t>
      </w:r>
      <w:r w:rsidRPr="00677558">
        <w:rPr>
          <w:rFonts w:ascii="Sakkal Majalla" w:hAnsi="Sakkal Majalla"/>
          <w:sz w:val="34"/>
        </w:rPr>
        <w:t xml:space="preserve"> (NPS): {nps:.2f}")</w:t>
      </w:r>
    </w:p>
    <w:p w14:paraId="03FD9B4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 * 60)</w:t>
      </w:r>
    </w:p>
    <w:p w14:paraId="333AF16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4. </w:t>
      </w:r>
      <w:r w:rsidRPr="00677558">
        <w:rPr>
          <w:rFonts w:ascii="Sakkal Majalla" w:hAnsi="Sakkal Majalla"/>
          <w:sz w:val="34"/>
          <w:rtl/>
        </w:rPr>
        <w:t>رسم بياني للاتّجاه الزمني</w:t>
      </w:r>
    </w:p>
    <w:p w14:paraId="774CAC0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تجميع حسب الشهر</w:t>
      </w:r>
    </w:p>
    <w:p w14:paraId="537006B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monthly_conversion = merged_df.groupby(pd.to_datetime(merged_df['</w:t>
      </w:r>
      <w:r w:rsidRPr="00677558">
        <w:rPr>
          <w:rFonts w:ascii="Sakkal Majalla" w:hAnsi="Sakkal Majalla"/>
          <w:sz w:val="34"/>
          <w:rtl/>
        </w:rPr>
        <w:t>تاريخ_الجلسة</w:t>
      </w:r>
      <w:r w:rsidRPr="00677558">
        <w:rPr>
          <w:rFonts w:ascii="Sakkal Majalla" w:hAnsi="Sakkal Majalla"/>
          <w:sz w:val="34"/>
        </w:rPr>
        <w:t>']).dt.to_period('M'))['</w:t>
      </w:r>
      <w:r w:rsidRPr="00677558">
        <w:rPr>
          <w:rFonts w:ascii="Sakkal Majalla" w:hAnsi="Sakkal Majalla"/>
          <w:sz w:val="34"/>
          <w:rtl/>
        </w:rPr>
        <w:t>معدل_التحويل</w:t>
      </w:r>
      <w:r w:rsidRPr="00677558">
        <w:rPr>
          <w:rFonts w:ascii="Sakkal Majalla" w:hAnsi="Sakkal Majalla"/>
          <w:sz w:val="34"/>
        </w:rPr>
        <w:t>'].mean().reset_index()</w:t>
      </w:r>
    </w:p>
    <w:p w14:paraId="0BBE298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monthly_conversion['</w:t>
      </w:r>
      <w:r w:rsidRPr="00677558">
        <w:rPr>
          <w:rFonts w:ascii="Sakkal Majalla" w:hAnsi="Sakkal Majalla"/>
          <w:sz w:val="34"/>
          <w:rtl/>
        </w:rPr>
        <w:t>الشهر</w:t>
      </w:r>
      <w:r w:rsidRPr="00677558">
        <w:rPr>
          <w:rFonts w:ascii="Sakkal Majalla" w:hAnsi="Sakkal Majalla"/>
          <w:sz w:val="34"/>
        </w:rPr>
        <w:t>'] = monthly_conversion['</w:t>
      </w:r>
      <w:r w:rsidRPr="00677558">
        <w:rPr>
          <w:rFonts w:ascii="Sakkal Majalla" w:hAnsi="Sakkal Majalla"/>
          <w:sz w:val="34"/>
          <w:rtl/>
        </w:rPr>
        <w:t>تاريخ_الجلسة</w:t>
      </w:r>
      <w:r w:rsidRPr="00677558">
        <w:rPr>
          <w:rFonts w:ascii="Sakkal Majalla" w:hAnsi="Sakkal Majalla"/>
          <w:sz w:val="34"/>
        </w:rPr>
        <w:t>'].astype(str)</w:t>
      </w:r>
    </w:p>
    <w:p w14:paraId="194C808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الرسم</w:t>
      </w:r>
    </w:p>
    <w:p w14:paraId="26EB9C6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 ax = plt.subplots(figsize=(14, 6))</w:t>
      </w:r>
    </w:p>
    <w:p w14:paraId="37DAE6D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ax.plot(monthly_conversion['</w:t>
      </w:r>
      <w:r w:rsidRPr="00677558">
        <w:rPr>
          <w:rFonts w:ascii="Sakkal Majalla" w:hAnsi="Sakkal Majalla"/>
          <w:sz w:val="34"/>
          <w:rtl/>
        </w:rPr>
        <w:t>الشهر</w:t>
      </w:r>
      <w:r w:rsidRPr="00677558">
        <w:rPr>
          <w:rFonts w:ascii="Sakkal Majalla" w:hAnsi="Sakkal Majalla"/>
          <w:sz w:val="34"/>
        </w:rPr>
        <w:t>'], monthly_conversion['</w:t>
      </w:r>
      <w:r w:rsidRPr="00677558">
        <w:rPr>
          <w:rFonts w:ascii="Sakkal Majalla" w:hAnsi="Sakkal Majalla"/>
          <w:sz w:val="34"/>
          <w:rtl/>
        </w:rPr>
        <w:t>معدل_التحويل</w:t>
      </w:r>
      <w:r w:rsidRPr="00677558">
        <w:rPr>
          <w:rFonts w:ascii="Sakkal Majalla" w:hAnsi="Sakkal Majalla"/>
          <w:sz w:val="34"/>
        </w:rPr>
        <w:t xml:space="preserve">'], </w:t>
      </w:r>
    </w:p>
    <w:p w14:paraId="63D6A96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marker='o', linewidth=2.5, markersize=8, color='#2E86AB')</w:t>
      </w:r>
    </w:p>
    <w:p w14:paraId="3D2D084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ax.fill_between(monthly_conversion['</w:t>
      </w:r>
      <w:r w:rsidRPr="00677558">
        <w:rPr>
          <w:rFonts w:ascii="Sakkal Majalla" w:hAnsi="Sakkal Majalla"/>
          <w:sz w:val="34"/>
          <w:rtl/>
        </w:rPr>
        <w:t>الشهر</w:t>
      </w:r>
      <w:r w:rsidRPr="00677558">
        <w:rPr>
          <w:rFonts w:ascii="Sakkal Majalla" w:hAnsi="Sakkal Majalla"/>
          <w:sz w:val="34"/>
        </w:rPr>
        <w:t>'], monthly_conversion['</w:t>
      </w:r>
      <w:r w:rsidRPr="00677558">
        <w:rPr>
          <w:rFonts w:ascii="Sakkal Majalla" w:hAnsi="Sakkal Majalla"/>
          <w:sz w:val="34"/>
          <w:rtl/>
        </w:rPr>
        <w:t>معدل_التحويل</w:t>
      </w:r>
      <w:r w:rsidRPr="00677558">
        <w:rPr>
          <w:rFonts w:ascii="Sakkal Majalla" w:hAnsi="Sakkal Majalla"/>
          <w:sz w:val="34"/>
        </w:rPr>
        <w:t xml:space="preserve">'], </w:t>
      </w:r>
    </w:p>
    <w:p w14:paraId="03A3EA1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alpha=0.3, color='#2E86AB')</w:t>
      </w:r>
    </w:p>
    <w:p w14:paraId="4258E4E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خطّ الهدف</w:t>
      </w:r>
    </w:p>
    <w:p w14:paraId="675141C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ax.axhline(y=4.2, color='green', linestyle='--', linewidth=2, label='</w:t>
      </w:r>
      <w:r w:rsidRPr="00677558">
        <w:rPr>
          <w:rFonts w:ascii="Sakkal Majalla" w:hAnsi="Sakkal Majalla"/>
          <w:sz w:val="34"/>
          <w:rtl/>
        </w:rPr>
        <w:t>الهدف</w:t>
      </w:r>
      <w:r w:rsidRPr="00677558">
        <w:rPr>
          <w:rFonts w:ascii="Sakkal Majalla" w:hAnsi="Sakkal Majalla"/>
          <w:sz w:val="34"/>
        </w:rPr>
        <w:t xml:space="preserve"> (4.2%)')</w:t>
      </w:r>
    </w:p>
    <w:p w14:paraId="3354AE4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التنسيق</w:t>
      </w:r>
    </w:p>
    <w:p w14:paraId="52ADDA5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ax.set_title('</w:t>
      </w:r>
      <w:r w:rsidRPr="00677558">
        <w:rPr>
          <w:rFonts w:ascii="Sakkal Majalla" w:hAnsi="Sakkal Majalla"/>
          <w:sz w:val="34"/>
          <w:rtl/>
        </w:rPr>
        <w:t>اتّجاه معدّل التحويل الشهري</w:t>
      </w:r>
      <w:r w:rsidRPr="00677558">
        <w:rPr>
          <w:rFonts w:ascii="Sakkal Majalla" w:hAnsi="Sakkal Majalla"/>
          <w:sz w:val="34"/>
        </w:rPr>
        <w:t>', fontsize=18, weight='bold', pad=20)</w:t>
      </w:r>
    </w:p>
    <w:p w14:paraId="729E169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ax.set_xlabel('</w:t>
      </w:r>
      <w:r w:rsidRPr="00677558">
        <w:rPr>
          <w:rFonts w:ascii="Sakkal Majalla" w:hAnsi="Sakkal Majalla"/>
          <w:sz w:val="34"/>
          <w:rtl/>
        </w:rPr>
        <w:t>الشهر</w:t>
      </w:r>
      <w:r w:rsidRPr="00677558">
        <w:rPr>
          <w:rFonts w:ascii="Sakkal Majalla" w:hAnsi="Sakkal Majalla"/>
          <w:sz w:val="34"/>
        </w:rPr>
        <w:t>', fontsize=14, weight='bold')</w:t>
      </w:r>
    </w:p>
    <w:p w14:paraId="35D4A62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ax.set_ylabel('</w:t>
      </w:r>
      <w:r w:rsidRPr="00677558">
        <w:rPr>
          <w:rFonts w:ascii="Sakkal Majalla" w:hAnsi="Sakkal Majalla"/>
          <w:sz w:val="34"/>
          <w:rtl/>
        </w:rPr>
        <w:t>معدّل التحويل</w:t>
      </w:r>
      <w:r w:rsidRPr="00677558">
        <w:rPr>
          <w:rFonts w:ascii="Sakkal Majalla" w:hAnsi="Sakkal Majalla"/>
          <w:sz w:val="34"/>
        </w:rPr>
        <w:t xml:space="preserve"> (%)', fontsize=14, weight='bold')</w:t>
      </w:r>
    </w:p>
    <w:p w14:paraId="39F6C1D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ax.grid(True, alpha=0.3, linestyle=':', linewidth=1)</w:t>
      </w:r>
    </w:p>
    <w:p w14:paraId="4A7649B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ax.legend(fontsize=12)</w:t>
      </w:r>
    </w:p>
    <w:p w14:paraId="36F7B73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plt.xticks(rotation=45, ha='right')</w:t>
      </w:r>
    </w:p>
    <w:p w14:paraId="583BC35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plt.tight_layout()</w:t>
      </w:r>
    </w:p>
    <w:p w14:paraId="07C1DA1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إضافة تعليقات على النقاط المهمّة</w:t>
      </w:r>
    </w:p>
    <w:p w14:paraId="32D7828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min_idx = monthly_conversion['</w:t>
      </w:r>
      <w:r w:rsidRPr="00677558">
        <w:rPr>
          <w:rFonts w:ascii="Sakkal Majalla" w:hAnsi="Sakkal Majalla"/>
          <w:sz w:val="34"/>
          <w:rtl/>
        </w:rPr>
        <w:t>معدل_التحويل</w:t>
      </w:r>
      <w:r w:rsidRPr="00677558">
        <w:rPr>
          <w:rFonts w:ascii="Sakkal Majalla" w:hAnsi="Sakkal Majalla"/>
          <w:sz w:val="34"/>
        </w:rPr>
        <w:t>'].idxmin()</w:t>
      </w:r>
    </w:p>
    <w:p w14:paraId="10B6A83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max_idx = monthly_conversion['</w:t>
      </w:r>
      <w:r w:rsidRPr="00677558">
        <w:rPr>
          <w:rFonts w:ascii="Sakkal Majalla" w:hAnsi="Sakkal Majalla"/>
          <w:sz w:val="34"/>
          <w:rtl/>
        </w:rPr>
        <w:t>معدل_التحويل</w:t>
      </w:r>
      <w:r w:rsidRPr="00677558">
        <w:rPr>
          <w:rFonts w:ascii="Sakkal Majalla" w:hAnsi="Sakkal Majalla"/>
          <w:sz w:val="34"/>
        </w:rPr>
        <w:t>'].idxmax()</w:t>
      </w:r>
    </w:p>
    <w:p w14:paraId="4A61256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ax.annotate(f'</w:t>
      </w:r>
      <w:r w:rsidRPr="00677558">
        <w:rPr>
          <w:rFonts w:ascii="Sakkal Majalla" w:hAnsi="Sakkal Majalla"/>
          <w:sz w:val="34"/>
          <w:rtl/>
        </w:rPr>
        <w:t>أدنى نقطة</w:t>
      </w:r>
      <w:r w:rsidRPr="00677558">
        <w:rPr>
          <w:rFonts w:ascii="Sakkal Majalla" w:hAnsi="Sakkal Majalla"/>
          <w:sz w:val="34"/>
        </w:rPr>
        <w:t>: {monthly_conversion.loc[min_idx, "</w:t>
      </w:r>
      <w:r w:rsidRPr="00677558">
        <w:rPr>
          <w:rFonts w:ascii="Sakkal Majalla" w:hAnsi="Sakkal Majalla"/>
          <w:sz w:val="34"/>
          <w:rtl/>
        </w:rPr>
        <w:t>معدل_التحويل"]:.2</w:t>
      </w:r>
      <w:r w:rsidRPr="00677558">
        <w:rPr>
          <w:rFonts w:ascii="Sakkal Majalla" w:hAnsi="Sakkal Majalla"/>
          <w:sz w:val="34"/>
        </w:rPr>
        <w:t xml:space="preserve">f}%', </w:t>
      </w:r>
    </w:p>
    <w:p w14:paraId="0BE4697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xy=(min_idx, monthly_conversion.loc[min_idx, "</w:t>
      </w:r>
      <w:r w:rsidRPr="00677558">
        <w:rPr>
          <w:rFonts w:ascii="Sakkal Majalla" w:hAnsi="Sakkal Majalla"/>
          <w:sz w:val="34"/>
          <w:rtl/>
        </w:rPr>
        <w:t>معدل_التحويل</w:t>
      </w:r>
      <w:r w:rsidRPr="00677558">
        <w:rPr>
          <w:rFonts w:ascii="Sakkal Majalla" w:hAnsi="Sakkal Majalla"/>
          <w:sz w:val="34"/>
        </w:rPr>
        <w:t>"]),</w:t>
      </w:r>
    </w:p>
    <w:p w14:paraId="54AF931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xytext=(10, -30), textcoords='offset points',</w:t>
      </w:r>
    </w:p>
    <w:p w14:paraId="6EA99E8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bbox=dict(boxstyle='round,pad=0.5', fc='red', alpha=0.7),</w:t>
      </w:r>
    </w:p>
    <w:p w14:paraId="7C34B44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arrowprops=dict(arrowstyle='-&gt;', connectionstyle='arc3,rad=0', color='red'),</w:t>
      </w:r>
    </w:p>
    <w:p w14:paraId="0CF604F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fontsize=10, color='white', weight='bold')</w:t>
      </w:r>
    </w:p>
    <w:p w14:paraId="5528DEC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plt.savefig('conversion_trend.png', dpi=300, bbox_inches='tight')</w:t>
      </w:r>
    </w:p>
    <w:p w14:paraId="1BF765D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plt.show()</w:t>
      </w:r>
    </w:p>
    <w:p w14:paraId="7D0AB20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تمّ حفظ الرسم البياني في</w:t>
      </w:r>
      <w:r w:rsidRPr="00677558">
        <w:rPr>
          <w:rFonts w:ascii="Sakkal Majalla" w:hAnsi="Sakkal Majalla"/>
          <w:sz w:val="34"/>
        </w:rPr>
        <w:t xml:space="preserve"> conversion_trend.png")</w:t>
      </w:r>
    </w:p>
    <w:p w14:paraId="1E5BECD1" w14:textId="77777777" w:rsidR="00677558" w:rsidRPr="00677558" w:rsidRDefault="00677558" w:rsidP="00677558">
      <w:pPr>
        <w:rPr>
          <w:rFonts w:ascii="Sakkal Majalla" w:hAnsi="Sakkal Majalla"/>
          <w:sz w:val="34"/>
          <w:rtl/>
        </w:rPr>
      </w:pPr>
    </w:p>
    <w:p w14:paraId="4798CB97"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المرحلة الثانية: التحليل المتقدّم في</w:t>
      </w:r>
      <w:r w:rsidRPr="00C138D4">
        <w:rPr>
          <w:rFonts w:ascii="Sakkal Majalla" w:hAnsi="Sakkal Majalla"/>
          <w:b/>
          <w:bCs/>
          <w:color w:val="C00000"/>
          <w:sz w:val="34"/>
        </w:rPr>
        <w:t xml:space="preserve"> Google Colab</w:t>
      </w:r>
    </w:p>
    <w:p w14:paraId="4BC74C80"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الخطوة 3: إعداد بيئة العمل في</w:t>
      </w:r>
      <w:r w:rsidRPr="00677558">
        <w:rPr>
          <w:rFonts w:ascii="Sakkal Majalla" w:hAnsi="Sakkal Majalla"/>
          <w:b/>
          <w:bCs/>
          <w:sz w:val="34"/>
        </w:rPr>
        <w:t xml:space="preserve"> Colab</w:t>
      </w:r>
    </w:p>
    <w:p w14:paraId="37CEB2E0"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أ. فتح</w:t>
      </w:r>
      <w:r w:rsidRPr="00677558">
        <w:rPr>
          <w:rFonts w:ascii="Sakkal Majalla" w:hAnsi="Sakkal Majalla"/>
          <w:b/>
          <w:bCs/>
          <w:sz w:val="34"/>
        </w:rPr>
        <w:t xml:space="preserve"> Google Colab:</w:t>
      </w:r>
    </w:p>
    <w:p w14:paraId="0FB11631" w14:textId="77777777" w:rsidR="00677558" w:rsidRPr="00677558" w:rsidRDefault="00677558">
      <w:pPr>
        <w:numPr>
          <w:ilvl w:val="0"/>
          <w:numId w:val="111"/>
        </w:numPr>
        <w:spacing w:after="160" w:line="259" w:lineRule="auto"/>
        <w:jc w:val="left"/>
        <w:rPr>
          <w:rFonts w:ascii="Sakkal Majalla" w:hAnsi="Sakkal Majalla"/>
          <w:sz w:val="34"/>
        </w:rPr>
      </w:pPr>
      <w:r w:rsidRPr="00677558">
        <w:rPr>
          <w:rFonts w:ascii="Sakkal Majalla" w:hAnsi="Sakkal Majalla"/>
          <w:sz w:val="34"/>
          <w:rtl/>
        </w:rPr>
        <w:t xml:space="preserve">انتقل إلى </w:t>
      </w:r>
      <w:hyperlink r:id="rId282" w:tgtFrame="_blank" w:history="1">
        <w:r w:rsidRPr="00677558">
          <w:rPr>
            <w:rStyle w:val="Hyperlink"/>
            <w:rFonts w:ascii="Sakkal Majalla" w:hAnsi="Sakkal Majalla"/>
            <w:sz w:val="34"/>
          </w:rPr>
          <w:t>https://colab.research.google.com</w:t>
        </w:r>
      </w:hyperlink>
      <w:r w:rsidRPr="00677558">
        <w:rPr>
          <w:rFonts w:ascii="Sakkal Majalla" w:hAnsi="Sakkal Majalla"/>
          <w:sz w:val="34"/>
        </w:rPr>
        <w:t>.</w:t>
      </w:r>
    </w:p>
    <w:p w14:paraId="17AD0EF9" w14:textId="77777777" w:rsidR="00677558" w:rsidRPr="00677558" w:rsidRDefault="00677558">
      <w:pPr>
        <w:numPr>
          <w:ilvl w:val="0"/>
          <w:numId w:val="111"/>
        </w:numPr>
        <w:spacing w:after="160" w:line="259" w:lineRule="auto"/>
        <w:jc w:val="left"/>
        <w:rPr>
          <w:rFonts w:ascii="Sakkal Majalla" w:hAnsi="Sakkal Majalla"/>
          <w:sz w:val="34"/>
        </w:rPr>
      </w:pPr>
      <w:r w:rsidRPr="00677558">
        <w:rPr>
          <w:rFonts w:ascii="Sakkal Majalla" w:hAnsi="Sakkal Majalla"/>
          <w:sz w:val="34"/>
          <w:rtl/>
        </w:rPr>
        <w:t xml:space="preserve">انقر على </w:t>
      </w:r>
      <w:r w:rsidRPr="00677558">
        <w:rPr>
          <w:rFonts w:ascii="Sakkal Majalla" w:hAnsi="Sakkal Majalla"/>
          <w:b/>
          <w:bCs/>
          <w:sz w:val="34"/>
        </w:rPr>
        <w:t>File &gt; New Notebook</w:t>
      </w:r>
      <w:r w:rsidRPr="00677558">
        <w:rPr>
          <w:rFonts w:ascii="Sakkal Majalla" w:hAnsi="Sakkal Majalla"/>
          <w:sz w:val="34"/>
        </w:rPr>
        <w:t>.</w:t>
      </w:r>
    </w:p>
    <w:p w14:paraId="652430A2" w14:textId="77777777" w:rsidR="00677558" w:rsidRPr="00677558" w:rsidRDefault="00677558">
      <w:pPr>
        <w:numPr>
          <w:ilvl w:val="0"/>
          <w:numId w:val="111"/>
        </w:numPr>
        <w:spacing w:after="160" w:line="259" w:lineRule="auto"/>
        <w:jc w:val="left"/>
        <w:rPr>
          <w:rFonts w:ascii="Sakkal Majalla" w:hAnsi="Sakkal Majalla"/>
          <w:sz w:val="34"/>
        </w:rPr>
      </w:pPr>
      <w:r w:rsidRPr="00677558">
        <w:rPr>
          <w:rFonts w:ascii="Sakkal Majalla" w:hAnsi="Sakkal Majalla"/>
          <w:sz w:val="34"/>
          <w:rtl/>
        </w:rPr>
        <w:t>سمّي الملفّ</w:t>
      </w:r>
      <w:r w:rsidRPr="00677558">
        <w:rPr>
          <w:rFonts w:ascii="Sakkal Majalla" w:hAnsi="Sakkal Majalla"/>
          <w:sz w:val="34"/>
        </w:rPr>
        <w:t>: ECommerce_Advanced_Analysis.</w:t>
      </w:r>
    </w:p>
    <w:p w14:paraId="386AB050" w14:textId="77777777" w:rsidR="00677558" w:rsidRPr="00677558" w:rsidRDefault="00677558" w:rsidP="00C138D4">
      <w:pPr>
        <w:keepNext/>
        <w:pageBreakBefore/>
        <w:rPr>
          <w:rFonts w:ascii="Sakkal Majalla" w:hAnsi="Sakkal Majalla"/>
          <w:b/>
          <w:bCs/>
          <w:sz w:val="34"/>
        </w:rPr>
      </w:pPr>
      <w:r w:rsidRPr="00677558">
        <w:rPr>
          <w:rFonts w:ascii="Sakkal Majalla" w:hAnsi="Sakkal Majalla"/>
          <w:b/>
          <w:bCs/>
          <w:sz w:val="34"/>
          <w:rtl/>
        </w:rPr>
        <w:lastRenderedPageBreak/>
        <w:t>ب. تحميل البيانات إلى</w:t>
      </w:r>
      <w:r w:rsidRPr="00677558">
        <w:rPr>
          <w:rFonts w:ascii="Sakkal Majalla" w:hAnsi="Sakkal Majalla"/>
          <w:b/>
          <w:bCs/>
          <w:sz w:val="34"/>
        </w:rPr>
        <w:t xml:space="preserve"> Colab:</w:t>
      </w:r>
    </w:p>
    <w:p w14:paraId="6FFAB16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الطريقة 1: التحميل من</w:t>
      </w:r>
      <w:r w:rsidRPr="00677558">
        <w:rPr>
          <w:rFonts w:ascii="Sakkal Majalla" w:hAnsi="Sakkal Majalla"/>
          <w:sz w:val="34"/>
        </w:rPr>
        <w:t xml:space="preserve"> Google Drive</w:t>
      </w:r>
    </w:p>
    <w:p w14:paraId="7F7462B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google.colab import drive</w:t>
      </w:r>
    </w:p>
    <w:p w14:paraId="2EFB8CB3"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drive.mount('/content/drive')</w:t>
      </w:r>
    </w:p>
    <w:p w14:paraId="03518BD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نسخ الملفّات</w:t>
      </w:r>
    </w:p>
    <w:p w14:paraId="6A6F792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shutil</w:t>
      </w:r>
    </w:p>
    <w:p w14:paraId="518774C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shutil.copy('/content/drive/MyDrive/Data/transactions.csv', '/content/')</w:t>
      </w:r>
    </w:p>
    <w:p w14:paraId="5498F70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shutil.copy('/content/drive/MyDrive/Data/user_behavior.json', '/content/')</w:t>
      </w:r>
    </w:p>
    <w:p w14:paraId="0B4A7D0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الطريقة 2: الرفع المباشر</w:t>
      </w:r>
    </w:p>
    <w:p w14:paraId="43AA233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google.colab import files</w:t>
      </w:r>
    </w:p>
    <w:p w14:paraId="7115FA5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uploaded = files.upload()  # </w:t>
      </w:r>
      <w:r w:rsidRPr="00677558">
        <w:rPr>
          <w:rFonts w:ascii="Sakkal Majalla" w:hAnsi="Sakkal Majalla"/>
          <w:sz w:val="34"/>
          <w:rtl/>
        </w:rPr>
        <w:t>سيفتح نافذة لاختيار الملفّات</w:t>
      </w:r>
    </w:p>
    <w:p w14:paraId="733234D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تمّ تحميل البيانات بنجاح</w:t>
      </w:r>
      <w:r w:rsidRPr="00677558">
        <w:rPr>
          <w:rFonts w:ascii="Sakkal Majalla" w:hAnsi="Sakkal Majalla"/>
          <w:sz w:val="34"/>
        </w:rPr>
        <w:t>!")</w:t>
      </w:r>
    </w:p>
    <w:p w14:paraId="68214C4E" w14:textId="77777777" w:rsidR="00677558" w:rsidRPr="00677558" w:rsidRDefault="00677558" w:rsidP="00677558">
      <w:pPr>
        <w:rPr>
          <w:rFonts w:ascii="Sakkal Majalla" w:hAnsi="Sakkal Majalla"/>
          <w:sz w:val="34"/>
          <w:rtl/>
        </w:rPr>
      </w:pPr>
    </w:p>
    <w:p w14:paraId="60793B7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ج. تثبيت المكتبات الإضافية</w:t>
      </w:r>
      <w:r w:rsidRPr="00677558">
        <w:rPr>
          <w:rFonts w:ascii="Sakkal Majalla" w:hAnsi="Sakkal Majalla"/>
          <w:b/>
          <w:bCs/>
          <w:sz w:val="34"/>
        </w:rPr>
        <w:t>:</w:t>
      </w:r>
    </w:p>
    <w:p w14:paraId="25EAB94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تثبيت مكتبات إضافية</w:t>
      </w:r>
    </w:p>
    <w:p w14:paraId="38D3382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!pip install plotly scikit-learn statsmodels -q</w:t>
      </w:r>
    </w:p>
    <w:p w14:paraId="1A1E1C1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استيراد المكتبات</w:t>
      </w:r>
    </w:p>
    <w:p w14:paraId="1027813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pandas as pd</w:t>
      </w:r>
    </w:p>
    <w:p w14:paraId="5695921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numpy as np</w:t>
      </w:r>
    </w:p>
    <w:p w14:paraId="43127E8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json</w:t>
      </w:r>
    </w:p>
    <w:p w14:paraId="378C08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matplotlib.pyplot as plt</w:t>
      </w:r>
    </w:p>
    <w:p w14:paraId="1225AD5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seaborn as sns</w:t>
      </w:r>
    </w:p>
    <w:p w14:paraId="4A7687A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plotly.express as px</w:t>
      </w:r>
    </w:p>
    <w:p w14:paraId="403F680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plotly.graph_objects as go</w:t>
      </w:r>
    </w:p>
    <w:p w14:paraId="5B8714F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sklearn.cluster import KMeans</w:t>
      </w:r>
    </w:p>
    <w:p w14:paraId="683BE63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from sklearn.preprocessing import StandardScaler</w:t>
      </w:r>
    </w:p>
    <w:p w14:paraId="5CFC1623"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sklearn.model_selection import train_test_split</w:t>
      </w:r>
    </w:p>
    <w:p w14:paraId="4DEA191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sklearn.linear_model import LinearRegression</w:t>
      </w:r>
    </w:p>
    <w:p w14:paraId="28D1D2D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from sklearn.metrics import r2_score, mean_absolute_error</w:t>
      </w:r>
    </w:p>
    <w:p w14:paraId="149328A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import warnings</w:t>
      </w:r>
    </w:p>
    <w:p w14:paraId="6C8B434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warnings.filterwarnings('ignore')</w:t>
      </w:r>
    </w:p>
    <w:p w14:paraId="35A0752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تمّ استيراد جميع المكتبات</w:t>
      </w:r>
      <w:r w:rsidRPr="00677558">
        <w:rPr>
          <w:rFonts w:ascii="Sakkal Majalla" w:hAnsi="Sakkal Majalla"/>
          <w:sz w:val="34"/>
        </w:rPr>
        <w:t>!")</w:t>
      </w:r>
    </w:p>
    <w:p w14:paraId="67BC015B" w14:textId="77777777" w:rsidR="00677558" w:rsidRPr="00677558" w:rsidRDefault="00677558" w:rsidP="00677558">
      <w:pPr>
        <w:rPr>
          <w:rFonts w:ascii="Sakkal Majalla" w:hAnsi="Sakkal Majalla"/>
          <w:sz w:val="34"/>
          <w:rtl/>
        </w:rPr>
      </w:pPr>
    </w:p>
    <w:p w14:paraId="328D013C"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الخطوة 4: التحليل الاستكشافي المتقدّم</w:t>
      </w:r>
      <w:r w:rsidRPr="00C138D4">
        <w:rPr>
          <w:rFonts w:ascii="Sakkal Majalla" w:hAnsi="Sakkal Majalla"/>
          <w:b/>
          <w:bCs/>
          <w:color w:val="C00000"/>
          <w:sz w:val="34"/>
        </w:rPr>
        <w:t xml:space="preserve"> (Advanced EDA)</w:t>
      </w:r>
    </w:p>
    <w:p w14:paraId="66753A54"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أ. تحميل وفحص البيانات</w:t>
      </w:r>
      <w:r w:rsidRPr="00677558">
        <w:rPr>
          <w:rFonts w:ascii="Sakkal Majalla" w:hAnsi="Sakkal Majalla"/>
          <w:b/>
          <w:bCs/>
          <w:sz w:val="34"/>
        </w:rPr>
        <w:t>:</w:t>
      </w:r>
    </w:p>
    <w:p w14:paraId="3A4B990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قراءة البيانات</w:t>
      </w:r>
    </w:p>
    <w:p w14:paraId="013BA78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transactions_df = pd.read_csv('transactions.csv', encoding='utf-8')</w:t>
      </w:r>
    </w:p>
    <w:p w14:paraId="68976A3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with open('user_behavior.json', 'r', encoding='utf-8') as f:</w:t>
      </w:r>
    </w:p>
    <w:p w14:paraId="13D1CCD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behavior_data = json.load(f)</w:t>
      </w:r>
    </w:p>
    <w:p w14:paraId="72AB4C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behavior_df = pd.DataFrame(behavior_data)</w:t>
      </w:r>
    </w:p>
    <w:p w14:paraId="3099741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معاينة سريعة</w:t>
      </w:r>
    </w:p>
    <w:p w14:paraId="0A086B5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معلومات ملفّ المعاملات</w:t>
      </w:r>
      <w:r w:rsidRPr="00677558">
        <w:rPr>
          <w:rFonts w:ascii="Sakkal Majalla" w:hAnsi="Sakkal Majalla"/>
          <w:sz w:val="34"/>
        </w:rPr>
        <w:t>:")</w:t>
      </w:r>
    </w:p>
    <w:p w14:paraId="000B4E5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  - </w:t>
      </w:r>
      <w:r w:rsidRPr="00677558">
        <w:rPr>
          <w:rFonts w:ascii="Sakkal Majalla" w:hAnsi="Sakkal Majalla"/>
          <w:sz w:val="34"/>
          <w:rtl/>
        </w:rPr>
        <w:t>عدد الصفوف</w:t>
      </w:r>
      <w:r w:rsidRPr="00677558">
        <w:rPr>
          <w:rFonts w:ascii="Sakkal Majalla" w:hAnsi="Sakkal Majalla"/>
          <w:sz w:val="34"/>
        </w:rPr>
        <w:t>: {len(transactions_df):,}")</w:t>
      </w:r>
    </w:p>
    <w:p w14:paraId="4CC90FA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  - </w:t>
      </w:r>
      <w:r w:rsidRPr="00677558">
        <w:rPr>
          <w:rFonts w:ascii="Sakkal Majalla" w:hAnsi="Sakkal Majalla"/>
          <w:sz w:val="34"/>
          <w:rtl/>
        </w:rPr>
        <w:t>عدد الأعمدة</w:t>
      </w:r>
      <w:r w:rsidRPr="00677558">
        <w:rPr>
          <w:rFonts w:ascii="Sakkal Majalla" w:hAnsi="Sakkal Majalla"/>
          <w:sz w:val="34"/>
        </w:rPr>
        <w:t>: {len(transactions_df.columns)}")</w:t>
      </w:r>
    </w:p>
    <w:p w14:paraId="5869A44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  - </w:t>
      </w:r>
      <w:r w:rsidRPr="00677558">
        <w:rPr>
          <w:rFonts w:ascii="Sakkal Majalla" w:hAnsi="Sakkal Majalla"/>
          <w:sz w:val="34"/>
          <w:rtl/>
        </w:rPr>
        <w:t>حجم الذاكرة</w:t>
      </w:r>
      <w:r w:rsidRPr="00677558">
        <w:rPr>
          <w:rFonts w:ascii="Sakkal Majalla" w:hAnsi="Sakkal Majalla"/>
          <w:sz w:val="34"/>
        </w:rPr>
        <w:t>: {transactions_df.memory_usage(deep=True).sum() / 1024**2:.2f} MB")</w:t>
      </w:r>
    </w:p>
    <w:p w14:paraId="67CF100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نظرة عامّة على البيانات</w:t>
      </w:r>
      <w:r w:rsidRPr="00677558">
        <w:rPr>
          <w:rFonts w:ascii="Sakkal Majalla" w:hAnsi="Sakkal Majalla"/>
          <w:sz w:val="34"/>
        </w:rPr>
        <w:t>:")</w:t>
      </w:r>
    </w:p>
    <w:p w14:paraId="0DA6C22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transactions_df.info()</w:t>
      </w:r>
    </w:p>
    <w:p w14:paraId="5172EAF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الإحصاءات الوصفية</w:t>
      </w:r>
      <w:r w:rsidRPr="00677558">
        <w:rPr>
          <w:rFonts w:ascii="Sakkal Majalla" w:hAnsi="Sakkal Majalla"/>
          <w:sz w:val="34"/>
        </w:rPr>
        <w:t>:")</w:t>
      </w:r>
    </w:p>
    <w:p w14:paraId="40AD0AA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transactions_df.describe()</w:t>
      </w:r>
    </w:p>
    <w:p w14:paraId="497E8B59" w14:textId="77777777" w:rsidR="00677558" w:rsidRPr="00677558" w:rsidRDefault="00677558" w:rsidP="00677558">
      <w:pPr>
        <w:shd w:val="clear" w:color="auto" w:fill="F2F2F2" w:themeFill="background1" w:themeFillShade="F2"/>
        <w:bidi w:val="0"/>
        <w:rPr>
          <w:rFonts w:ascii="Sakkal Majalla" w:hAnsi="Sakkal Majalla"/>
          <w:sz w:val="34"/>
          <w:rtl/>
        </w:rPr>
      </w:pPr>
    </w:p>
    <w:p w14:paraId="16B4B7A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أوّل 5 صفوف</w:t>
      </w:r>
      <w:r w:rsidRPr="00677558">
        <w:rPr>
          <w:rFonts w:ascii="Sakkal Majalla" w:hAnsi="Sakkal Majalla"/>
          <w:sz w:val="34"/>
        </w:rPr>
        <w:t>:")</w:t>
      </w:r>
    </w:p>
    <w:p w14:paraId="2DF5CE0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display(transactions_df.head())</w:t>
      </w:r>
    </w:p>
    <w:p w14:paraId="49EE501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القيم المفقودة</w:t>
      </w:r>
      <w:r w:rsidRPr="00677558">
        <w:rPr>
          <w:rFonts w:ascii="Sakkal Majalla" w:hAnsi="Sakkal Majalla"/>
          <w:sz w:val="34"/>
        </w:rPr>
        <w:t>:")</w:t>
      </w:r>
    </w:p>
    <w:p w14:paraId="56826E5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missing_data = transactions_df.isnull().sum()</w:t>
      </w:r>
    </w:p>
    <w:p w14:paraId="64D1165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missing_percent = (missing_data / len(transactions_df)) * 100</w:t>
      </w:r>
    </w:p>
    <w:p w14:paraId="4451F92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missing_df = pd.DataFrame({</w:t>
      </w:r>
    </w:p>
    <w:p w14:paraId="17D0B50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عدد_المفقود</w:t>
      </w:r>
      <w:r w:rsidRPr="00677558">
        <w:rPr>
          <w:rFonts w:ascii="Sakkal Majalla" w:hAnsi="Sakkal Majalla"/>
          <w:sz w:val="34"/>
        </w:rPr>
        <w:t>': missing_data,</w:t>
      </w:r>
    </w:p>
    <w:p w14:paraId="3CBC745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النسبة</w:t>
      </w:r>
      <w:r w:rsidRPr="00677558">
        <w:rPr>
          <w:rFonts w:ascii="Sakkal Majalla" w:hAnsi="Sakkal Majalla"/>
          <w:sz w:val="34"/>
        </w:rPr>
        <w:t>_%': missing_percent</w:t>
      </w:r>
    </w:p>
    <w:p w14:paraId="24C77E4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14433EE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display(missing_df[missing_df</w:t>
      </w:r>
      <w:r w:rsidRPr="00677558">
        <w:rPr>
          <w:rFonts w:ascii="Sakkal Majalla" w:hAnsi="Sakkal Majalla"/>
          <w:sz w:val="34"/>
          <w:rtl/>
        </w:rPr>
        <w:t>['عدد_المفقود'] &gt; 0</w:t>
      </w:r>
      <w:r w:rsidRPr="00677558">
        <w:rPr>
          <w:rFonts w:ascii="Sakkal Majalla" w:hAnsi="Sakkal Majalla"/>
          <w:sz w:val="34"/>
        </w:rPr>
        <w:t>])</w:t>
      </w:r>
    </w:p>
    <w:p w14:paraId="72D03193" w14:textId="77777777" w:rsidR="00677558" w:rsidRPr="00677558" w:rsidRDefault="00677558" w:rsidP="00677558">
      <w:pPr>
        <w:rPr>
          <w:rFonts w:ascii="Sakkal Majalla" w:hAnsi="Sakkal Majalla"/>
          <w:sz w:val="34"/>
          <w:rtl/>
        </w:rPr>
      </w:pPr>
    </w:p>
    <w:p w14:paraId="380ACD90"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ب. تنظيف البيانات المتقدّم</w:t>
      </w:r>
      <w:r w:rsidRPr="00677558">
        <w:rPr>
          <w:rFonts w:ascii="Sakkal Majalla" w:hAnsi="Sakkal Majalla"/>
          <w:b/>
          <w:bCs/>
          <w:sz w:val="34"/>
        </w:rPr>
        <w:t>:</w:t>
      </w:r>
    </w:p>
    <w:p w14:paraId="117CDC3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1. </w:t>
      </w:r>
      <w:r w:rsidRPr="00677558">
        <w:rPr>
          <w:rFonts w:ascii="Sakkal Majalla" w:hAnsi="Sakkal Majalla"/>
          <w:sz w:val="34"/>
          <w:rtl/>
        </w:rPr>
        <w:t>معالجة الأنواع</w:t>
      </w:r>
    </w:p>
    <w:p w14:paraId="7E18E7B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التاريخ</w:t>
      </w:r>
      <w:r w:rsidRPr="00677558">
        <w:rPr>
          <w:rFonts w:ascii="Sakkal Majalla" w:hAnsi="Sakkal Majalla"/>
          <w:sz w:val="34"/>
        </w:rPr>
        <w:t>'] = pd.to_datetime(transactions_df['</w:t>
      </w:r>
      <w:r w:rsidRPr="00677558">
        <w:rPr>
          <w:rFonts w:ascii="Sakkal Majalla" w:hAnsi="Sakkal Majalla"/>
          <w:sz w:val="34"/>
          <w:rtl/>
        </w:rPr>
        <w:t>التاريخ</w:t>
      </w:r>
      <w:r w:rsidRPr="00677558">
        <w:rPr>
          <w:rFonts w:ascii="Sakkal Majalla" w:hAnsi="Sakkal Majalla"/>
          <w:sz w:val="34"/>
        </w:rPr>
        <w:t>'])</w:t>
      </w:r>
    </w:p>
    <w:p w14:paraId="1C7E717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السعر</w:t>
      </w:r>
      <w:r w:rsidRPr="00677558">
        <w:rPr>
          <w:rFonts w:ascii="Sakkal Majalla" w:hAnsi="Sakkal Majalla"/>
          <w:sz w:val="34"/>
        </w:rPr>
        <w:t>'] = pd.to_numeric(transactions_df['</w:t>
      </w:r>
      <w:r w:rsidRPr="00677558">
        <w:rPr>
          <w:rFonts w:ascii="Sakkal Majalla" w:hAnsi="Sakkal Majalla"/>
          <w:sz w:val="34"/>
          <w:rtl/>
        </w:rPr>
        <w:t>السعر</w:t>
      </w:r>
      <w:r w:rsidRPr="00677558">
        <w:rPr>
          <w:rFonts w:ascii="Sakkal Majalla" w:hAnsi="Sakkal Majalla"/>
          <w:sz w:val="34"/>
        </w:rPr>
        <w:t>'], errors='coerce')</w:t>
      </w:r>
    </w:p>
    <w:p w14:paraId="39D379D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الكمية</w:t>
      </w:r>
      <w:r w:rsidRPr="00677558">
        <w:rPr>
          <w:rFonts w:ascii="Sakkal Majalla" w:hAnsi="Sakkal Majalla"/>
          <w:sz w:val="34"/>
        </w:rPr>
        <w:t>'] = pd.to_numeric(transactions_df['</w:t>
      </w:r>
      <w:r w:rsidRPr="00677558">
        <w:rPr>
          <w:rFonts w:ascii="Sakkal Majalla" w:hAnsi="Sakkal Majalla"/>
          <w:sz w:val="34"/>
          <w:rtl/>
        </w:rPr>
        <w:t>الكمية</w:t>
      </w:r>
      <w:r w:rsidRPr="00677558">
        <w:rPr>
          <w:rFonts w:ascii="Sakkal Majalla" w:hAnsi="Sakkal Majalla"/>
          <w:sz w:val="34"/>
        </w:rPr>
        <w:t>'], errors='coerce')</w:t>
      </w:r>
    </w:p>
    <w:p w14:paraId="00F5C28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2. </w:t>
      </w:r>
      <w:r w:rsidRPr="00677558">
        <w:rPr>
          <w:rFonts w:ascii="Sakkal Majalla" w:hAnsi="Sakkal Majalla"/>
          <w:sz w:val="34"/>
          <w:rtl/>
        </w:rPr>
        <w:t>إزالة المتكرّرات</w:t>
      </w:r>
    </w:p>
    <w:p w14:paraId="6F34D9A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print(f"\n </w:t>
      </w:r>
      <w:r w:rsidRPr="00677558">
        <w:rPr>
          <w:rFonts w:ascii="Sakkal Majalla" w:hAnsi="Sakkal Majalla"/>
          <w:sz w:val="34"/>
          <w:rtl/>
        </w:rPr>
        <w:t>عدد الصفوف المكرّرة</w:t>
      </w:r>
      <w:r w:rsidRPr="00677558">
        <w:rPr>
          <w:rFonts w:ascii="Sakkal Majalla" w:hAnsi="Sakkal Majalla"/>
          <w:sz w:val="34"/>
        </w:rPr>
        <w:t>: {transactions_df.duplicated().sum()}")</w:t>
      </w:r>
    </w:p>
    <w:p w14:paraId="598F04B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transactions_df.drop_duplicates(subset=['</w:t>
      </w:r>
      <w:r w:rsidRPr="00677558">
        <w:rPr>
          <w:rFonts w:ascii="Sakkal Majalla" w:hAnsi="Sakkal Majalla"/>
          <w:sz w:val="34"/>
          <w:rtl/>
        </w:rPr>
        <w:t>رقم_الطلب</w:t>
      </w:r>
      <w:r w:rsidRPr="00677558">
        <w:rPr>
          <w:rFonts w:ascii="Sakkal Majalla" w:hAnsi="Sakkal Majalla"/>
          <w:sz w:val="34"/>
        </w:rPr>
        <w:t>'], inplace=True)</w:t>
      </w:r>
    </w:p>
    <w:p w14:paraId="5EB470BD" w14:textId="77777777" w:rsidR="00677558" w:rsidRPr="00677558" w:rsidRDefault="00677558" w:rsidP="00677558">
      <w:pPr>
        <w:shd w:val="clear" w:color="auto" w:fill="F2F2F2" w:themeFill="background1" w:themeFillShade="F2"/>
        <w:bidi w:val="0"/>
        <w:rPr>
          <w:rFonts w:ascii="Sakkal Majalla" w:hAnsi="Sakkal Majalla"/>
          <w:sz w:val="34"/>
          <w:rtl/>
        </w:rPr>
      </w:pPr>
    </w:p>
    <w:p w14:paraId="4B55EC7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3. </w:t>
      </w:r>
      <w:r w:rsidRPr="00677558">
        <w:rPr>
          <w:rFonts w:ascii="Sakkal Majalla" w:hAnsi="Sakkal Majalla"/>
          <w:sz w:val="34"/>
          <w:rtl/>
        </w:rPr>
        <w:t>معالجة القيم الشاذّة</w:t>
      </w:r>
      <w:r w:rsidRPr="00677558">
        <w:rPr>
          <w:rFonts w:ascii="Sakkal Majalla" w:hAnsi="Sakkal Majalla"/>
          <w:sz w:val="34"/>
        </w:rPr>
        <w:t xml:space="preserve"> (Outliers)</w:t>
      </w:r>
    </w:p>
    <w:p w14:paraId="3A5D30A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def remove_outliers(df, column):</w:t>
      </w:r>
    </w:p>
    <w:p w14:paraId="241F4816" w14:textId="77777777" w:rsidR="00677558" w:rsidRPr="007510DC" w:rsidRDefault="00677558" w:rsidP="00677558">
      <w:pPr>
        <w:shd w:val="clear" w:color="auto" w:fill="F2F2F2" w:themeFill="background1" w:themeFillShade="F2"/>
        <w:bidi w:val="0"/>
        <w:rPr>
          <w:rFonts w:ascii="Sakkal Majalla" w:hAnsi="Sakkal Majalla"/>
          <w:sz w:val="34"/>
          <w:lang w:val="fr-FR"/>
        </w:rPr>
      </w:pPr>
      <w:r w:rsidRPr="00677558">
        <w:rPr>
          <w:rFonts w:ascii="Sakkal Majalla" w:hAnsi="Sakkal Majalla"/>
          <w:sz w:val="34"/>
        </w:rPr>
        <w:t xml:space="preserve">    </w:t>
      </w:r>
      <w:r w:rsidRPr="007510DC">
        <w:rPr>
          <w:rFonts w:ascii="Sakkal Majalla" w:hAnsi="Sakkal Majalla"/>
          <w:sz w:val="34"/>
          <w:lang w:val="fr-FR"/>
        </w:rPr>
        <w:t>Q1 = df[column].quantile(0.25)</w:t>
      </w:r>
    </w:p>
    <w:p w14:paraId="5F1D454A" w14:textId="77777777" w:rsidR="00677558" w:rsidRPr="00677558" w:rsidRDefault="00677558" w:rsidP="00677558">
      <w:pPr>
        <w:shd w:val="clear" w:color="auto" w:fill="F2F2F2" w:themeFill="background1" w:themeFillShade="F2"/>
        <w:bidi w:val="0"/>
        <w:rPr>
          <w:rFonts w:ascii="Sakkal Majalla" w:hAnsi="Sakkal Majalla"/>
          <w:sz w:val="34"/>
          <w:lang w:val="fr-FR"/>
        </w:rPr>
      </w:pPr>
      <w:r w:rsidRPr="007510DC">
        <w:rPr>
          <w:rFonts w:ascii="Sakkal Majalla" w:hAnsi="Sakkal Majalla"/>
          <w:sz w:val="34"/>
          <w:lang w:val="fr-FR"/>
        </w:rPr>
        <w:t xml:space="preserve">    </w:t>
      </w:r>
      <w:r w:rsidRPr="00677558">
        <w:rPr>
          <w:rFonts w:ascii="Sakkal Majalla" w:hAnsi="Sakkal Majalla"/>
          <w:sz w:val="34"/>
          <w:lang w:val="fr-FR"/>
        </w:rPr>
        <w:t>Q3 = df[column].quantile(0.75)</w:t>
      </w:r>
    </w:p>
    <w:p w14:paraId="00F804CC" w14:textId="77777777" w:rsidR="00677558" w:rsidRPr="00677558" w:rsidRDefault="00677558" w:rsidP="00677558">
      <w:pPr>
        <w:shd w:val="clear" w:color="auto" w:fill="F2F2F2" w:themeFill="background1" w:themeFillShade="F2"/>
        <w:bidi w:val="0"/>
        <w:rPr>
          <w:rFonts w:ascii="Sakkal Majalla" w:hAnsi="Sakkal Majalla"/>
          <w:sz w:val="34"/>
          <w:lang w:val="fr-FR"/>
        </w:rPr>
      </w:pPr>
      <w:r w:rsidRPr="00677558">
        <w:rPr>
          <w:rFonts w:ascii="Sakkal Majalla" w:hAnsi="Sakkal Majalla"/>
          <w:sz w:val="34"/>
          <w:lang w:val="fr-FR"/>
        </w:rPr>
        <w:lastRenderedPageBreak/>
        <w:t xml:space="preserve">    IQR = Q3 - Q1</w:t>
      </w:r>
    </w:p>
    <w:p w14:paraId="45DCC29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lang w:val="fr-FR"/>
        </w:rPr>
        <w:t xml:space="preserve">    </w:t>
      </w:r>
      <w:r w:rsidRPr="00677558">
        <w:rPr>
          <w:rFonts w:ascii="Sakkal Majalla" w:hAnsi="Sakkal Majalla"/>
          <w:sz w:val="34"/>
        </w:rPr>
        <w:t>lower_bound = Q1 - 1.5 * IQR</w:t>
      </w:r>
    </w:p>
    <w:p w14:paraId="412171A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upper_bound = Q3 + 1.5 * IQR</w:t>
      </w:r>
    </w:p>
    <w:p w14:paraId="3B11AFF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before = len(df)</w:t>
      </w:r>
    </w:p>
    <w:p w14:paraId="3099701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df_clean = df[(df[column] &gt;= lower_bound) &amp; (df[column] &lt;= upper_bound)]</w:t>
      </w:r>
    </w:p>
    <w:p w14:paraId="096D69B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after = len(df_clean)</w:t>
      </w:r>
    </w:p>
    <w:p w14:paraId="457D38A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print(f"  - {column}: </w:t>
      </w:r>
      <w:r w:rsidRPr="00677558">
        <w:rPr>
          <w:rFonts w:ascii="Sakkal Majalla" w:hAnsi="Sakkal Majalla"/>
          <w:sz w:val="34"/>
          <w:rtl/>
        </w:rPr>
        <w:t>أُزيل</w:t>
      </w:r>
      <w:r w:rsidRPr="00677558">
        <w:rPr>
          <w:rFonts w:ascii="Sakkal Majalla" w:hAnsi="Sakkal Majalla"/>
          <w:sz w:val="34"/>
        </w:rPr>
        <w:t xml:space="preserve"> {before - after:,} </w:t>
      </w:r>
      <w:r w:rsidRPr="00677558">
        <w:rPr>
          <w:rFonts w:ascii="Sakkal Majalla" w:hAnsi="Sakkal Majalla"/>
          <w:sz w:val="34"/>
          <w:rtl/>
        </w:rPr>
        <w:t>صفّ شاذّ</w:t>
      </w:r>
      <w:r w:rsidRPr="00677558">
        <w:rPr>
          <w:rFonts w:ascii="Sakkal Majalla" w:hAnsi="Sakkal Majalla"/>
          <w:sz w:val="34"/>
        </w:rPr>
        <w:t xml:space="preserve"> ({((before-after)/before)*100:.2f}%)")</w:t>
      </w:r>
    </w:p>
    <w:p w14:paraId="6FF3D1E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return df_clean</w:t>
      </w:r>
    </w:p>
    <w:p w14:paraId="77C7BC2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إزالة القيم الشاذّة</w:t>
      </w:r>
      <w:r w:rsidRPr="00677558">
        <w:rPr>
          <w:rFonts w:ascii="Sakkal Majalla" w:hAnsi="Sakkal Majalla"/>
          <w:sz w:val="34"/>
        </w:rPr>
        <w:t>:")</w:t>
      </w:r>
    </w:p>
    <w:p w14:paraId="448A9B3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 = remove_outliers(transactions_df, '</w:t>
      </w:r>
      <w:r w:rsidRPr="00677558">
        <w:rPr>
          <w:rFonts w:ascii="Sakkal Majalla" w:hAnsi="Sakkal Majalla"/>
          <w:sz w:val="34"/>
          <w:rtl/>
        </w:rPr>
        <w:t>السعر</w:t>
      </w:r>
      <w:r w:rsidRPr="00677558">
        <w:rPr>
          <w:rFonts w:ascii="Sakkal Majalla" w:hAnsi="Sakkal Majalla"/>
          <w:sz w:val="34"/>
        </w:rPr>
        <w:t>')</w:t>
      </w:r>
    </w:p>
    <w:p w14:paraId="1471152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 = remove_outliers(transactions_df, '</w:t>
      </w:r>
      <w:r w:rsidRPr="00677558">
        <w:rPr>
          <w:rFonts w:ascii="Sakkal Majalla" w:hAnsi="Sakkal Majalla"/>
          <w:sz w:val="34"/>
          <w:rtl/>
        </w:rPr>
        <w:t>الكمية</w:t>
      </w:r>
      <w:r w:rsidRPr="00677558">
        <w:rPr>
          <w:rFonts w:ascii="Sakkal Majalla" w:hAnsi="Sakkal Majalla"/>
          <w:sz w:val="34"/>
        </w:rPr>
        <w:t>')</w:t>
      </w:r>
    </w:p>
    <w:p w14:paraId="514524E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 = remove_outliers(transactions_df, '</w:t>
      </w:r>
      <w:r w:rsidRPr="00677558">
        <w:rPr>
          <w:rFonts w:ascii="Sakkal Majalla" w:hAnsi="Sakkal Majalla"/>
          <w:sz w:val="34"/>
          <w:rtl/>
        </w:rPr>
        <w:t>وقت_التسليم</w:t>
      </w:r>
      <w:r w:rsidRPr="00677558">
        <w:rPr>
          <w:rFonts w:ascii="Sakkal Majalla" w:hAnsi="Sakkal Majalla"/>
          <w:sz w:val="34"/>
        </w:rPr>
        <w:t>')</w:t>
      </w:r>
    </w:p>
    <w:p w14:paraId="64A674E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4. </w:t>
      </w:r>
      <w:r w:rsidRPr="00677558">
        <w:rPr>
          <w:rFonts w:ascii="Sakkal Majalla" w:hAnsi="Sakkal Majalla"/>
          <w:sz w:val="34"/>
          <w:rtl/>
        </w:rPr>
        <w:t>إنشاء أعمدة مشتقّة</w:t>
      </w:r>
    </w:p>
    <w:p w14:paraId="60E0D0A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الإجمالي</w:t>
      </w:r>
      <w:r w:rsidRPr="00677558">
        <w:rPr>
          <w:rFonts w:ascii="Sakkal Majalla" w:hAnsi="Sakkal Majalla"/>
          <w:sz w:val="34"/>
        </w:rPr>
        <w:t>'] = transactions_df['</w:t>
      </w:r>
      <w:r w:rsidRPr="00677558">
        <w:rPr>
          <w:rFonts w:ascii="Sakkal Majalla" w:hAnsi="Sakkal Majalla"/>
          <w:sz w:val="34"/>
          <w:rtl/>
        </w:rPr>
        <w:t>السعر</w:t>
      </w:r>
      <w:r w:rsidRPr="00677558">
        <w:rPr>
          <w:rFonts w:ascii="Sakkal Majalla" w:hAnsi="Sakkal Majalla"/>
          <w:sz w:val="34"/>
        </w:rPr>
        <w:t>'] * transactions_df['</w:t>
      </w:r>
      <w:r w:rsidRPr="00677558">
        <w:rPr>
          <w:rFonts w:ascii="Sakkal Majalla" w:hAnsi="Sakkal Majalla"/>
          <w:sz w:val="34"/>
          <w:rtl/>
        </w:rPr>
        <w:t>الكمية</w:t>
      </w:r>
      <w:r w:rsidRPr="00677558">
        <w:rPr>
          <w:rFonts w:ascii="Sakkal Majalla" w:hAnsi="Sakkal Majalla"/>
          <w:sz w:val="34"/>
        </w:rPr>
        <w:t>']</w:t>
      </w:r>
    </w:p>
    <w:p w14:paraId="2BB2BDF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الشهر</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'].dt.to_period('M')</w:t>
      </w:r>
    </w:p>
    <w:p w14:paraId="032D7D6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اليوم_من_الأسبوع</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'].dt.day_name()</w:t>
      </w:r>
    </w:p>
    <w:p w14:paraId="03308A6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الساعة</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'].dt.hour</w:t>
      </w:r>
    </w:p>
    <w:p w14:paraId="783A247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نهاية_الأسبوع</w:t>
      </w:r>
      <w:r w:rsidRPr="00677558">
        <w:rPr>
          <w:rFonts w:ascii="Sakkal Majalla" w:hAnsi="Sakkal Majalla"/>
          <w:sz w:val="34"/>
        </w:rPr>
        <w:t>'] = transactions_df['</w:t>
      </w:r>
      <w:r w:rsidRPr="00677558">
        <w:rPr>
          <w:rFonts w:ascii="Sakkal Majalla" w:hAnsi="Sakkal Majalla"/>
          <w:sz w:val="34"/>
          <w:rtl/>
        </w:rPr>
        <w:t>التاريخ</w:t>
      </w:r>
      <w:r w:rsidRPr="00677558">
        <w:rPr>
          <w:rFonts w:ascii="Sakkal Majalla" w:hAnsi="Sakkal Majalla"/>
          <w:sz w:val="34"/>
        </w:rPr>
        <w:t>'].dt.dayofweek.isin([5, 6])</w:t>
      </w:r>
    </w:p>
    <w:p w14:paraId="699545D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5. </w:t>
      </w:r>
      <w:r w:rsidRPr="00677558">
        <w:rPr>
          <w:rFonts w:ascii="Sakkal Majalla" w:hAnsi="Sakkal Majalla"/>
          <w:sz w:val="34"/>
          <w:rtl/>
        </w:rPr>
        <w:t>تصنيف العملاء حسب الولاء</w:t>
      </w:r>
    </w:p>
    <w:p w14:paraId="1EA5E57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purchase_counts = transactions_df.groupby('</w:t>
      </w:r>
      <w:r w:rsidRPr="00677558">
        <w:rPr>
          <w:rFonts w:ascii="Sakkal Majalla" w:hAnsi="Sakkal Majalla"/>
          <w:sz w:val="34"/>
          <w:rtl/>
        </w:rPr>
        <w:t>رقم_العميل</w:t>
      </w:r>
      <w:r w:rsidRPr="00677558">
        <w:rPr>
          <w:rFonts w:ascii="Sakkal Majalla" w:hAnsi="Sakkal Majalla"/>
          <w:sz w:val="34"/>
        </w:rPr>
        <w:t>').size()</w:t>
      </w:r>
    </w:p>
    <w:p w14:paraId="5D609FD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transactions_df['</w:t>
      </w:r>
      <w:r w:rsidRPr="00677558">
        <w:rPr>
          <w:rFonts w:ascii="Sakkal Majalla" w:hAnsi="Sakkal Majalla"/>
          <w:sz w:val="34"/>
          <w:rtl/>
        </w:rPr>
        <w:t>فئة_الولاء</w:t>
      </w:r>
      <w:r w:rsidRPr="00677558">
        <w:rPr>
          <w:rFonts w:ascii="Sakkal Majalla" w:hAnsi="Sakkal Majalla"/>
          <w:sz w:val="34"/>
        </w:rPr>
        <w:t>'] = transactions_df['</w:t>
      </w:r>
      <w:r w:rsidRPr="00677558">
        <w:rPr>
          <w:rFonts w:ascii="Sakkal Majalla" w:hAnsi="Sakkal Majalla"/>
          <w:sz w:val="34"/>
          <w:rtl/>
        </w:rPr>
        <w:t>رقم_العميل</w:t>
      </w:r>
      <w:r w:rsidRPr="00677558">
        <w:rPr>
          <w:rFonts w:ascii="Sakkal Majalla" w:hAnsi="Sakkal Majalla"/>
          <w:sz w:val="34"/>
        </w:rPr>
        <w:t>'].map(</w:t>
      </w:r>
    </w:p>
    <w:p w14:paraId="5EE1730B"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lambda x: 'VIP' if purchase_counts[x] &gt; 10 else ('</w:t>
      </w:r>
      <w:r w:rsidRPr="00677558">
        <w:rPr>
          <w:rFonts w:ascii="Sakkal Majalla" w:hAnsi="Sakkal Majalla"/>
          <w:sz w:val="34"/>
          <w:rtl/>
        </w:rPr>
        <w:t>عادي</w:t>
      </w:r>
      <w:r w:rsidRPr="00677558">
        <w:rPr>
          <w:rFonts w:ascii="Sakkal Majalla" w:hAnsi="Sakkal Majalla"/>
          <w:sz w:val="34"/>
        </w:rPr>
        <w:t>' if purchase_counts[x] &gt; 3 else '</w:t>
      </w:r>
      <w:r w:rsidRPr="00677558">
        <w:rPr>
          <w:rFonts w:ascii="Sakkal Majalla" w:hAnsi="Sakkal Majalla"/>
          <w:sz w:val="34"/>
          <w:rtl/>
        </w:rPr>
        <w:t>جديد</w:t>
      </w:r>
      <w:r w:rsidRPr="00677558">
        <w:rPr>
          <w:rFonts w:ascii="Sakkal Majalla" w:hAnsi="Sakkal Majalla"/>
          <w:sz w:val="34"/>
        </w:rPr>
        <w:t>')</w:t>
      </w:r>
    </w:p>
    <w:p w14:paraId="0A0748B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547D2E2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print(f"\n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البيانات النظيفة</w:t>
      </w:r>
      <w:r w:rsidRPr="00677558">
        <w:rPr>
          <w:rFonts w:ascii="Sakkal Majalla" w:hAnsi="Sakkal Majalla"/>
          <w:sz w:val="34"/>
        </w:rPr>
        <w:t xml:space="preserve">: {len(transactions_df):,} </w:t>
      </w:r>
      <w:r w:rsidRPr="00677558">
        <w:rPr>
          <w:rFonts w:ascii="Sakkal Majalla" w:hAnsi="Sakkal Majalla"/>
          <w:sz w:val="34"/>
          <w:rtl/>
        </w:rPr>
        <w:t>صفّ</w:t>
      </w:r>
      <w:r w:rsidRPr="00677558">
        <w:rPr>
          <w:rFonts w:ascii="Sakkal Majalla" w:hAnsi="Sakkal Majalla"/>
          <w:sz w:val="34"/>
        </w:rPr>
        <w:t>")</w:t>
      </w:r>
    </w:p>
    <w:p w14:paraId="6161802A" w14:textId="77777777" w:rsidR="00677558" w:rsidRPr="00677558" w:rsidRDefault="00677558" w:rsidP="00677558">
      <w:pPr>
        <w:bidi w:val="0"/>
        <w:rPr>
          <w:rFonts w:ascii="Sakkal Majalla" w:hAnsi="Sakkal Majalla"/>
          <w:sz w:val="34"/>
        </w:rPr>
      </w:pPr>
    </w:p>
    <w:p w14:paraId="747EA2D9" w14:textId="492F3EC0" w:rsidR="00677558" w:rsidRPr="00677558" w:rsidRDefault="00677558" w:rsidP="00677558">
      <w:pPr>
        <w:bidi w:val="0"/>
        <w:jc w:val="right"/>
        <w:rPr>
          <w:rFonts w:ascii="Sakkal Majalla" w:hAnsi="Sakkal Majalla"/>
          <w:b/>
          <w:bCs/>
          <w:sz w:val="34"/>
        </w:rPr>
      </w:pPr>
      <w:r w:rsidRPr="00677558">
        <w:rPr>
          <w:rFonts w:ascii="Sakkal Majalla" w:hAnsi="Sakkal Majalla"/>
          <w:b/>
          <w:bCs/>
          <w:sz w:val="34"/>
        </w:rPr>
        <w:t>Funnel (</w:t>
      </w:r>
      <w:r w:rsidRPr="00677558">
        <w:rPr>
          <w:rFonts w:ascii="Sakkal Majalla" w:hAnsi="Sakkal Majalla"/>
          <w:b/>
          <w:bCs/>
          <w:sz w:val="34"/>
          <w:rtl/>
        </w:rPr>
        <w:t xml:space="preserve">مسار </w:t>
      </w:r>
      <w:r w:rsidR="00C138D4" w:rsidRPr="00677558">
        <w:rPr>
          <w:rFonts w:ascii="Sakkal Majalla" w:hAnsi="Sakkal Majalla" w:hint="cs"/>
          <w:b/>
          <w:bCs/>
          <w:sz w:val="34"/>
          <w:rtl/>
        </w:rPr>
        <w:t>التحويل</w:t>
      </w:r>
      <w:r w:rsidR="00C138D4" w:rsidRPr="00677558">
        <w:rPr>
          <w:rFonts w:ascii="Sakkal Majalla" w:hAnsi="Sakkal Majalla"/>
          <w:b/>
          <w:bCs/>
          <w:sz w:val="34"/>
        </w:rPr>
        <w:t xml:space="preserve">) </w:t>
      </w:r>
      <w:r w:rsidR="00C138D4" w:rsidRPr="00677558">
        <w:rPr>
          <w:rFonts w:ascii="Sakkal Majalla" w:hAnsi="Sakkal Majalla" w:hint="cs"/>
          <w:b/>
          <w:bCs/>
          <w:sz w:val="34"/>
          <w:rtl/>
        </w:rPr>
        <w:t>ج.</w:t>
      </w:r>
      <w:r w:rsidRPr="00677558">
        <w:rPr>
          <w:rFonts w:ascii="Sakkal Majalla" w:hAnsi="Sakkal Majalla"/>
          <w:b/>
          <w:bCs/>
          <w:sz w:val="34"/>
          <w:rtl/>
        </w:rPr>
        <w:t xml:space="preserve"> تحليل</w:t>
      </w:r>
    </w:p>
    <w:p w14:paraId="393A45A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حساب مراحل</w:t>
      </w:r>
      <w:r w:rsidRPr="00677558">
        <w:rPr>
          <w:rFonts w:ascii="Sakkal Majalla" w:hAnsi="Sakkal Majalla"/>
          <w:sz w:val="34"/>
        </w:rPr>
        <w:t xml:space="preserve"> Funnel</w:t>
      </w:r>
    </w:p>
    <w:p w14:paraId="0B8E39C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behavior_df['</w:t>
      </w:r>
      <w:r w:rsidRPr="00677558">
        <w:rPr>
          <w:rFonts w:ascii="Sakkal Majalla" w:hAnsi="Sakkal Majalla"/>
          <w:sz w:val="34"/>
          <w:rtl/>
        </w:rPr>
        <w:t>تاريخ</w:t>
      </w:r>
      <w:r w:rsidRPr="00677558">
        <w:rPr>
          <w:rFonts w:ascii="Sakkal Majalla" w:hAnsi="Sakkal Majalla"/>
          <w:sz w:val="34"/>
        </w:rPr>
        <w:t>'] = pd.to_datetime(behavior_df['</w:t>
      </w:r>
      <w:r w:rsidRPr="00677558">
        <w:rPr>
          <w:rFonts w:ascii="Sakkal Majalla" w:hAnsi="Sakkal Majalla"/>
          <w:sz w:val="34"/>
          <w:rtl/>
        </w:rPr>
        <w:t>تاريخ_الجلسة</w:t>
      </w:r>
      <w:r w:rsidRPr="00677558">
        <w:rPr>
          <w:rFonts w:ascii="Sakkal Majalla" w:hAnsi="Sakkal Majalla"/>
          <w:sz w:val="34"/>
        </w:rPr>
        <w:t>']).dt.date</w:t>
      </w:r>
    </w:p>
    <w:p w14:paraId="6A4B970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1: الزوّار</w:t>
      </w:r>
    </w:p>
    <w:p w14:paraId="70ECEA0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total_visitors = behavior_df['</w:t>
      </w:r>
      <w:r w:rsidRPr="00677558">
        <w:rPr>
          <w:rFonts w:ascii="Sakkal Majalla" w:hAnsi="Sakkal Majalla"/>
          <w:sz w:val="34"/>
          <w:rtl/>
        </w:rPr>
        <w:t>رقم_الجلسة</w:t>
      </w:r>
      <w:r w:rsidRPr="00677558">
        <w:rPr>
          <w:rFonts w:ascii="Sakkal Majalla" w:hAnsi="Sakkal Majalla"/>
          <w:sz w:val="34"/>
        </w:rPr>
        <w:t>'].nunique()</w:t>
      </w:r>
    </w:p>
    <w:p w14:paraId="4BDB51F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2: المتصفّحون (عرضوا صفحة منتج)</w:t>
      </w:r>
    </w:p>
    <w:p w14:paraId="37E3F30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product_viewers = behavior_df[behavior_df['</w:t>
      </w:r>
      <w:r w:rsidRPr="00677558">
        <w:rPr>
          <w:rFonts w:ascii="Sakkal Majalla" w:hAnsi="Sakkal Majalla"/>
          <w:sz w:val="34"/>
          <w:rtl/>
        </w:rPr>
        <w:t>صفحة_المنتج_مشاهدة</w:t>
      </w:r>
      <w:r w:rsidRPr="00677558">
        <w:rPr>
          <w:rFonts w:ascii="Sakkal Majalla" w:hAnsi="Sakkal Majalla"/>
          <w:sz w:val="34"/>
        </w:rPr>
        <w:t>'] == True]['</w:t>
      </w:r>
      <w:r w:rsidRPr="00677558">
        <w:rPr>
          <w:rFonts w:ascii="Sakkal Majalla" w:hAnsi="Sakkal Majalla"/>
          <w:sz w:val="34"/>
          <w:rtl/>
        </w:rPr>
        <w:t>رقم_الجلسة</w:t>
      </w:r>
      <w:r w:rsidRPr="00677558">
        <w:rPr>
          <w:rFonts w:ascii="Sakkal Majalla" w:hAnsi="Sakkal Majalla"/>
          <w:sz w:val="34"/>
        </w:rPr>
        <w:t>'].nunique()</w:t>
      </w:r>
    </w:p>
    <w:p w14:paraId="3EF02BC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3: من أضافوا للسلّة</w:t>
      </w:r>
    </w:p>
    <w:p w14:paraId="1ECBC33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cart_adders = behavior_df[behavior_df['</w:t>
      </w:r>
      <w:r w:rsidRPr="00677558">
        <w:rPr>
          <w:rFonts w:ascii="Sakkal Majalla" w:hAnsi="Sakkal Majalla"/>
          <w:sz w:val="34"/>
          <w:rtl/>
        </w:rPr>
        <w:t>أضاف_للسلة</w:t>
      </w:r>
      <w:r w:rsidRPr="00677558">
        <w:rPr>
          <w:rFonts w:ascii="Sakkal Majalla" w:hAnsi="Sakkal Majalla"/>
          <w:sz w:val="34"/>
        </w:rPr>
        <w:t>'] == True]['</w:t>
      </w:r>
      <w:r w:rsidRPr="00677558">
        <w:rPr>
          <w:rFonts w:ascii="Sakkal Majalla" w:hAnsi="Sakkal Majalla"/>
          <w:sz w:val="34"/>
          <w:rtl/>
        </w:rPr>
        <w:t>رقم_الجلسة</w:t>
      </w:r>
      <w:r w:rsidRPr="00677558">
        <w:rPr>
          <w:rFonts w:ascii="Sakkal Majalla" w:hAnsi="Sakkal Majalla"/>
          <w:sz w:val="34"/>
        </w:rPr>
        <w:t>'].nunique()</w:t>
      </w:r>
    </w:p>
    <w:p w14:paraId="0A0CD3A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4: بدأوا الدفع</w:t>
      </w:r>
    </w:p>
    <w:p w14:paraId="291F4EE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checkout_started = behavior_df[behavior_df['</w:t>
      </w:r>
      <w:r w:rsidRPr="00677558">
        <w:rPr>
          <w:rFonts w:ascii="Sakkal Majalla" w:hAnsi="Sakkal Majalla"/>
          <w:sz w:val="34"/>
          <w:rtl/>
        </w:rPr>
        <w:t>بدأ_الدفع</w:t>
      </w:r>
      <w:r w:rsidRPr="00677558">
        <w:rPr>
          <w:rFonts w:ascii="Sakkal Majalla" w:hAnsi="Sakkal Majalla"/>
          <w:sz w:val="34"/>
        </w:rPr>
        <w:t>'] == True]['</w:t>
      </w:r>
      <w:r w:rsidRPr="00677558">
        <w:rPr>
          <w:rFonts w:ascii="Sakkal Majalla" w:hAnsi="Sakkal Majalla"/>
          <w:sz w:val="34"/>
          <w:rtl/>
        </w:rPr>
        <w:t>رقم_الجلسة</w:t>
      </w:r>
      <w:r w:rsidRPr="00677558">
        <w:rPr>
          <w:rFonts w:ascii="Sakkal Majalla" w:hAnsi="Sakkal Majalla"/>
          <w:sz w:val="34"/>
        </w:rPr>
        <w:t>'].nunique()</w:t>
      </w:r>
    </w:p>
    <w:p w14:paraId="3122F372" w14:textId="77777777" w:rsidR="00677558" w:rsidRPr="00677558" w:rsidRDefault="00677558" w:rsidP="00677558">
      <w:pPr>
        <w:shd w:val="clear" w:color="auto" w:fill="F2F2F2" w:themeFill="background1" w:themeFillShade="F2"/>
        <w:bidi w:val="0"/>
        <w:rPr>
          <w:rFonts w:ascii="Sakkal Majalla" w:hAnsi="Sakkal Majalla"/>
          <w:sz w:val="34"/>
          <w:rtl/>
        </w:rPr>
      </w:pPr>
    </w:p>
    <w:p w14:paraId="24E23C1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5: أكملوا الشراء</w:t>
      </w:r>
    </w:p>
    <w:p w14:paraId="1628633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purchases = transactions_df[transactions_df</w:t>
      </w:r>
      <w:r w:rsidRPr="00677558">
        <w:rPr>
          <w:rFonts w:ascii="Sakkal Majalla" w:hAnsi="Sakkal Majalla"/>
          <w:sz w:val="34"/>
          <w:rtl/>
        </w:rPr>
        <w:t>['حالة_الطلب'] == 'مكتمل</w:t>
      </w:r>
      <w:r w:rsidRPr="00677558">
        <w:rPr>
          <w:rFonts w:ascii="Sakkal Majalla" w:hAnsi="Sakkal Majalla"/>
          <w:sz w:val="34"/>
        </w:rPr>
        <w:t>']['</w:t>
      </w:r>
      <w:r w:rsidRPr="00677558">
        <w:rPr>
          <w:rFonts w:ascii="Sakkal Majalla" w:hAnsi="Sakkal Majalla"/>
          <w:sz w:val="34"/>
          <w:rtl/>
        </w:rPr>
        <w:t>رقم_الطلب</w:t>
      </w:r>
      <w:r w:rsidRPr="00677558">
        <w:rPr>
          <w:rFonts w:ascii="Sakkal Majalla" w:hAnsi="Sakkal Majalla"/>
          <w:sz w:val="34"/>
        </w:rPr>
        <w:t>'].nunique()</w:t>
      </w:r>
    </w:p>
    <w:p w14:paraId="2672666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إنشاء</w:t>
      </w:r>
      <w:r w:rsidRPr="00677558">
        <w:rPr>
          <w:rFonts w:ascii="Sakkal Majalla" w:hAnsi="Sakkal Majalla"/>
          <w:sz w:val="34"/>
        </w:rPr>
        <w:t xml:space="preserve"> DataFrame </w:t>
      </w:r>
      <w:r w:rsidRPr="00677558">
        <w:rPr>
          <w:rFonts w:ascii="Sakkal Majalla" w:hAnsi="Sakkal Majalla"/>
          <w:sz w:val="34"/>
          <w:rtl/>
        </w:rPr>
        <w:t>للـ</w:t>
      </w:r>
      <w:r w:rsidRPr="00677558">
        <w:rPr>
          <w:rFonts w:ascii="Sakkal Majalla" w:hAnsi="Sakkal Majalla"/>
          <w:sz w:val="34"/>
        </w:rPr>
        <w:t xml:space="preserve"> Funnel</w:t>
      </w:r>
    </w:p>
    <w:p w14:paraId="0DCE82B0"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funnel_data = pd.DataFrame({</w:t>
      </w:r>
    </w:p>
    <w:p w14:paraId="46785F8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المرحلة': ['1. الزوّار', '2. عرض المنتج', '3. إضافة للسلّة', '4. بدء الدفع', '5. إتمام الشراء']</w:t>
      </w:r>
      <w:r w:rsidRPr="00677558">
        <w:rPr>
          <w:rFonts w:ascii="Sakkal Majalla" w:hAnsi="Sakkal Majalla"/>
          <w:sz w:val="34"/>
        </w:rPr>
        <w:t>,</w:t>
      </w:r>
    </w:p>
    <w:p w14:paraId="12F64DE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العدد</w:t>
      </w:r>
      <w:r w:rsidRPr="00677558">
        <w:rPr>
          <w:rFonts w:ascii="Sakkal Majalla" w:hAnsi="Sakkal Majalla"/>
          <w:sz w:val="34"/>
        </w:rPr>
        <w:t>': [total_visitors, product_viewers, cart_adders, checkout_started, purchases],</w:t>
      </w:r>
    </w:p>
    <w:p w14:paraId="0E16B0A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النسبة_%': [100</w:t>
      </w:r>
      <w:r w:rsidRPr="00677558">
        <w:rPr>
          <w:rFonts w:ascii="Sakkal Majalla" w:hAnsi="Sakkal Majalla"/>
          <w:sz w:val="34"/>
        </w:rPr>
        <w:t xml:space="preserve">, </w:t>
      </w:r>
    </w:p>
    <w:p w14:paraId="17835FB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(product_viewers/total_visitors)*100,</w:t>
      </w:r>
    </w:p>
    <w:p w14:paraId="25FCBF8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 xml:space="preserve">                (cart_adders/total_visitors)*100,</w:t>
      </w:r>
    </w:p>
    <w:p w14:paraId="6C4CB77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(checkout_started/total_visitors)*100,</w:t>
      </w:r>
    </w:p>
    <w:p w14:paraId="56285CF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(purchases/total_visitors)*100]</w:t>
      </w:r>
    </w:p>
    <w:p w14:paraId="6583B49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08B2FF0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funnel_data['</w:t>
      </w:r>
      <w:r w:rsidRPr="00677558">
        <w:rPr>
          <w:rFonts w:ascii="Sakkal Majalla" w:hAnsi="Sakkal Majalla"/>
          <w:sz w:val="34"/>
          <w:rtl/>
        </w:rPr>
        <w:t>الانخفاض</w:t>
      </w:r>
      <w:r w:rsidRPr="00677558">
        <w:rPr>
          <w:rFonts w:ascii="Sakkal Majalla" w:hAnsi="Sakkal Majalla"/>
          <w:sz w:val="34"/>
        </w:rPr>
        <w:t>_%'] = funnel_data['</w:t>
      </w:r>
      <w:r w:rsidRPr="00677558">
        <w:rPr>
          <w:rFonts w:ascii="Sakkal Majalla" w:hAnsi="Sakkal Majalla"/>
          <w:sz w:val="34"/>
          <w:rtl/>
        </w:rPr>
        <w:t>النسبة</w:t>
      </w:r>
      <w:r w:rsidRPr="00677558">
        <w:rPr>
          <w:rFonts w:ascii="Sakkal Majalla" w:hAnsi="Sakkal Majalla"/>
          <w:sz w:val="34"/>
        </w:rPr>
        <w:t>_%'].diff().fillna(0)</w:t>
      </w:r>
    </w:p>
    <w:p w14:paraId="55EEC65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تحليل مسار التحويل</w:t>
      </w:r>
      <w:r w:rsidRPr="00677558">
        <w:rPr>
          <w:rFonts w:ascii="Sakkal Majalla" w:hAnsi="Sakkal Majalla"/>
          <w:sz w:val="34"/>
        </w:rPr>
        <w:t xml:space="preserve"> (Funnel):")</w:t>
      </w:r>
    </w:p>
    <w:p w14:paraId="443D1D0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display(funnel_data)</w:t>
      </w:r>
    </w:p>
    <w:p w14:paraId="778E77D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رسم</w:t>
      </w:r>
      <w:r w:rsidRPr="00677558">
        <w:rPr>
          <w:rFonts w:ascii="Sakkal Majalla" w:hAnsi="Sakkal Majalla"/>
          <w:sz w:val="34"/>
        </w:rPr>
        <w:t xml:space="preserve"> Funnel</w:t>
      </w:r>
    </w:p>
    <w:p w14:paraId="2F977F9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 = go.Figure(go.Funnel(</w:t>
      </w:r>
    </w:p>
    <w:p w14:paraId="6205B437"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y=funnel_data['</w:t>
      </w:r>
      <w:r w:rsidRPr="00677558">
        <w:rPr>
          <w:rFonts w:ascii="Sakkal Majalla" w:hAnsi="Sakkal Majalla"/>
          <w:sz w:val="34"/>
          <w:rtl/>
        </w:rPr>
        <w:t>المرحلة</w:t>
      </w:r>
      <w:r w:rsidRPr="00677558">
        <w:rPr>
          <w:rFonts w:ascii="Sakkal Majalla" w:hAnsi="Sakkal Majalla"/>
          <w:sz w:val="34"/>
        </w:rPr>
        <w:t>'],</w:t>
      </w:r>
    </w:p>
    <w:p w14:paraId="0FDF9A5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x=funnel_data['</w:t>
      </w:r>
      <w:r w:rsidRPr="00677558">
        <w:rPr>
          <w:rFonts w:ascii="Sakkal Majalla" w:hAnsi="Sakkal Majalla"/>
          <w:sz w:val="34"/>
          <w:rtl/>
        </w:rPr>
        <w:t>العدد</w:t>
      </w:r>
      <w:r w:rsidRPr="00677558">
        <w:rPr>
          <w:rFonts w:ascii="Sakkal Majalla" w:hAnsi="Sakkal Majalla"/>
          <w:sz w:val="34"/>
        </w:rPr>
        <w:t>'],</w:t>
      </w:r>
    </w:p>
    <w:p w14:paraId="102FE45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textposition="inside",</w:t>
      </w:r>
    </w:p>
    <w:p w14:paraId="185728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textinfo="value+percent initial",</w:t>
      </w:r>
    </w:p>
    <w:p w14:paraId="62B0393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marker=dict(color=["#4CAF50", "#8BC34A", "#CDDC39", "#FFC107", "#FF5722"])</w:t>
      </w:r>
    </w:p>
    <w:p w14:paraId="1D904A5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43802D5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fig.update_layout(</w:t>
      </w:r>
    </w:p>
    <w:p w14:paraId="27583E9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title="</w:t>
      </w:r>
      <w:r w:rsidRPr="00677558">
        <w:rPr>
          <w:rFonts w:ascii="Sakkal Majalla" w:hAnsi="Sakkal Majalla"/>
          <w:sz w:val="34"/>
          <w:rtl/>
        </w:rPr>
        <w:t>مسار التحويل من الزيارة إلى الشراء</w:t>
      </w:r>
      <w:r w:rsidRPr="00677558">
        <w:rPr>
          <w:rFonts w:ascii="Sakkal Majalla" w:hAnsi="Sakkal Majalla"/>
          <w:sz w:val="34"/>
        </w:rPr>
        <w:t>",</w:t>
      </w:r>
    </w:p>
    <w:p w14:paraId="7F670F5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font=dict(size=14),</w:t>
      </w:r>
    </w:p>
    <w:p w14:paraId="2FC42B36"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height=500</w:t>
      </w:r>
    </w:p>
    <w:p w14:paraId="13BA8FD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772DAB35"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fig.show()</w:t>
      </w:r>
    </w:p>
    <w:p w14:paraId="2E0E0A9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تحديد نقاط التسرّب الرئيسية</w:t>
      </w:r>
    </w:p>
    <w:p w14:paraId="6BB9F45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max_drop = funnel_data['</w:t>
      </w:r>
      <w:r w:rsidRPr="00677558">
        <w:rPr>
          <w:rFonts w:ascii="Sakkal Majalla" w:hAnsi="Sakkal Majalla"/>
          <w:sz w:val="34"/>
          <w:rtl/>
        </w:rPr>
        <w:t>الانخفاض</w:t>
      </w:r>
      <w:r w:rsidRPr="00677558">
        <w:rPr>
          <w:rFonts w:ascii="Sakkal Majalla" w:hAnsi="Sakkal Majalla"/>
          <w:sz w:val="34"/>
        </w:rPr>
        <w:t>_%'].abs().idxmax()</w:t>
      </w:r>
    </w:p>
    <w:p w14:paraId="57DF762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print(f"\n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أكبر انخفاض في المرحلة</w:t>
      </w:r>
      <w:r w:rsidRPr="00677558">
        <w:rPr>
          <w:rFonts w:ascii="Sakkal Majalla" w:hAnsi="Sakkal Majalla"/>
          <w:sz w:val="34"/>
        </w:rPr>
        <w:t>: {funnel_data.loc[max_drop, '</w:t>
      </w:r>
      <w:r w:rsidRPr="00677558">
        <w:rPr>
          <w:rFonts w:ascii="Sakkal Majalla" w:hAnsi="Sakkal Majalla"/>
          <w:sz w:val="34"/>
          <w:rtl/>
        </w:rPr>
        <w:t>المرحلة</w:t>
      </w:r>
      <w:r w:rsidRPr="00677558">
        <w:rPr>
          <w:rFonts w:ascii="Sakkal Majalla" w:hAnsi="Sakkal Majalla"/>
          <w:sz w:val="34"/>
        </w:rPr>
        <w:t>']}")</w:t>
      </w:r>
    </w:p>
    <w:p w14:paraId="21D982A4" w14:textId="0D8E3A65" w:rsidR="00677558" w:rsidRPr="00677558" w:rsidRDefault="00677558" w:rsidP="00C138D4">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print(f"   </w:t>
      </w:r>
      <w:r w:rsidRPr="00677558">
        <w:rPr>
          <w:rFonts w:ascii="Sakkal Majalla" w:hAnsi="Sakkal Majalla"/>
          <w:sz w:val="34"/>
          <w:rtl/>
        </w:rPr>
        <w:t>نسبة الانخفاض</w:t>
      </w:r>
      <w:r w:rsidRPr="00677558">
        <w:rPr>
          <w:rFonts w:ascii="Sakkal Majalla" w:hAnsi="Sakkal Majalla"/>
          <w:sz w:val="34"/>
        </w:rPr>
        <w:t>: {abs(funnel_data.loc[max_drop, '</w:t>
      </w:r>
      <w:r w:rsidRPr="00677558">
        <w:rPr>
          <w:rFonts w:ascii="Sakkal Majalla" w:hAnsi="Sakkal Majalla"/>
          <w:sz w:val="34"/>
          <w:rtl/>
        </w:rPr>
        <w:t>الانخفاض</w:t>
      </w:r>
      <w:r w:rsidRPr="00677558">
        <w:rPr>
          <w:rFonts w:ascii="Sakkal Majalla" w:hAnsi="Sakkal Majalla"/>
          <w:sz w:val="34"/>
        </w:rPr>
        <w:t>_%']):.2f}%")</w:t>
      </w:r>
    </w:p>
    <w:p w14:paraId="296E6A88" w14:textId="613A1D98" w:rsidR="00677558" w:rsidRPr="00677558" w:rsidRDefault="00677558" w:rsidP="00C138D4">
      <w:pPr>
        <w:bidi w:val="0"/>
        <w:jc w:val="right"/>
        <w:rPr>
          <w:rFonts w:ascii="Sakkal Majalla" w:hAnsi="Sakkal Majalla"/>
          <w:b/>
          <w:bCs/>
          <w:sz w:val="34"/>
        </w:rPr>
      </w:pPr>
      <w:r w:rsidRPr="00677558">
        <w:rPr>
          <w:rFonts w:ascii="Sakkal Majalla" w:hAnsi="Sakkal Majalla"/>
          <w:b/>
          <w:bCs/>
          <w:sz w:val="34"/>
        </w:rPr>
        <w:lastRenderedPageBreak/>
        <w:t xml:space="preserve">RFM (Recency, Frequency, </w:t>
      </w:r>
      <w:r w:rsidR="00C138D4" w:rsidRPr="00677558">
        <w:rPr>
          <w:rFonts w:ascii="Sakkal Majalla" w:hAnsi="Sakkal Majalla"/>
          <w:b/>
          <w:bCs/>
          <w:sz w:val="34"/>
        </w:rPr>
        <w:t xml:space="preserve">Monetary) </w:t>
      </w:r>
      <w:r w:rsidR="00C138D4" w:rsidRPr="00677558">
        <w:rPr>
          <w:rFonts w:ascii="Sakkal Majalla" w:hAnsi="Sakkal Majalla" w:hint="cs"/>
          <w:b/>
          <w:bCs/>
          <w:sz w:val="34"/>
          <w:rtl/>
        </w:rPr>
        <w:t>د.</w:t>
      </w:r>
      <w:r w:rsidRPr="00677558">
        <w:rPr>
          <w:rFonts w:ascii="Sakkal Majalla" w:hAnsi="Sakkal Majalla"/>
          <w:b/>
          <w:bCs/>
          <w:sz w:val="34"/>
          <w:rtl/>
        </w:rPr>
        <w:t xml:space="preserve"> تحليل</w:t>
      </w:r>
    </w:p>
    <w:p w14:paraId="0BF9B22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حساب</w:t>
      </w:r>
      <w:r w:rsidRPr="00677558">
        <w:rPr>
          <w:rFonts w:ascii="Sakkal Majalla" w:hAnsi="Sakkal Majalla"/>
          <w:sz w:val="34"/>
        </w:rPr>
        <w:t xml:space="preserve"> RFM</w:t>
      </w:r>
    </w:p>
    <w:p w14:paraId="05347EB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reference_date = transactions_df['</w:t>
      </w:r>
      <w:r w:rsidRPr="00677558">
        <w:rPr>
          <w:rFonts w:ascii="Sakkal Majalla" w:hAnsi="Sakkal Majalla"/>
          <w:sz w:val="34"/>
          <w:rtl/>
        </w:rPr>
        <w:t>التاريخ</w:t>
      </w:r>
      <w:r w:rsidRPr="00677558">
        <w:rPr>
          <w:rFonts w:ascii="Sakkal Majalla" w:hAnsi="Sakkal Majalla"/>
          <w:sz w:val="34"/>
        </w:rPr>
        <w:t>'].max() + pd.Timedelta(days=1)</w:t>
      </w:r>
    </w:p>
    <w:p w14:paraId="49ED6E8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 = transactions_df.groupby('</w:t>
      </w:r>
      <w:r w:rsidRPr="00677558">
        <w:rPr>
          <w:rFonts w:ascii="Sakkal Majalla" w:hAnsi="Sakkal Majalla"/>
          <w:sz w:val="34"/>
          <w:rtl/>
        </w:rPr>
        <w:t>رقم_العميل</w:t>
      </w:r>
      <w:r w:rsidRPr="00677558">
        <w:rPr>
          <w:rFonts w:ascii="Sakkal Majalla" w:hAnsi="Sakkal Majalla"/>
          <w:sz w:val="34"/>
        </w:rPr>
        <w:t>').agg({</w:t>
      </w:r>
    </w:p>
    <w:p w14:paraId="34B5C7D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التاريخ</w:t>
      </w:r>
      <w:r w:rsidRPr="00677558">
        <w:rPr>
          <w:rFonts w:ascii="Sakkal Majalla" w:hAnsi="Sakkal Majalla"/>
          <w:sz w:val="34"/>
        </w:rPr>
        <w:t>': lambda x: (reference_date - x.max()).days,  # Recency</w:t>
      </w:r>
    </w:p>
    <w:p w14:paraId="3CBFA58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رقم_الطلب</w:t>
      </w:r>
      <w:r w:rsidRPr="00677558">
        <w:rPr>
          <w:rFonts w:ascii="Sakkal Majalla" w:hAnsi="Sakkal Majalla"/>
          <w:sz w:val="34"/>
        </w:rPr>
        <w:t>': 'count',  # Frequency</w:t>
      </w:r>
    </w:p>
    <w:p w14:paraId="1F3DBE2E"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الإجمالي</w:t>
      </w:r>
      <w:r w:rsidRPr="00677558">
        <w:rPr>
          <w:rFonts w:ascii="Sakkal Majalla" w:hAnsi="Sakkal Majalla"/>
          <w:sz w:val="34"/>
        </w:rPr>
        <w:t>': 'sum'  # Monetary</w:t>
      </w:r>
    </w:p>
    <w:p w14:paraId="1EB59C8A"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}).reset_index()</w:t>
      </w:r>
    </w:p>
    <w:p w14:paraId="38432BF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rfm.columns = ['</w:t>
      </w:r>
      <w:r w:rsidRPr="00677558">
        <w:rPr>
          <w:rFonts w:ascii="Sakkal Majalla" w:hAnsi="Sakkal Majalla"/>
          <w:sz w:val="34"/>
          <w:rtl/>
        </w:rPr>
        <w:t>رقم_العميل', 'الحداثة', 'التكرار', 'القيمة_المالية</w:t>
      </w:r>
      <w:r w:rsidRPr="00677558">
        <w:rPr>
          <w:rFonts w:ascii="Sakkal Majalla" w:hAnsi="Sakkal Majalla"/>
          <w:sz w:val="34"/>
        </w:rPr>
        <w:t>']</w:t>
      </w:r>
    </w:p>
    <w:p w14:paraId="03FA16F9"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تصنيف العملاء باستخدام</w:t>
      </w:r>
      <w:r w:rsidRPr="00677558">
        <w:rPr>
          <w:rFonts w:ascii="Sakkal Majalla" w:hAnsi="Sakkal Majalla"/>
          <w:sz w:val="34"/>
        </w:rPr>
        <w:t xml:space="preserve"> Quartiles</w:t>
      </w:r>
    </w:p>
    <w:p w14:paraId="2C4FEE1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rfm['R_Score'] = pd.qcut(rfm</w:t>
      </w:r>
      <w:r w:rsidRPr="00677558">
        <w:rPr>
          <w:rFonts w:ascii="Sakkal Majalla" w:hAnsi="Sakkal Majalla"/>
          <w:sz w:val="34"/>
          <w:rtl/>
        </w:rPr>
        <w:t>['الحداثة'], 4</w:t>
      </w:r>
      <w:r w:rsidRPr="00677558">
        <w:rPr>
          <w:rFonts w:ascii="Sakkal Majalla" w:hAnsi="Sakkal Majalla"/>
          <w:sz w:val="34"/>
        </w:rPr>
        <w:t>, labels=['4', '3', '2', '1'])</w:t>
      </w:r>
    </w:p>
    <w:p w14:paraId="116D41C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rfm['F_Score'] = pd.qcut(rfm['</w:t>
      </w:r>
      <w:r w:rsidRPr="00677558">
        <w:rPr>
          <w:rFonts w:ascii="Sakkal Majalla" w:hAnsi="Sakkal Majalla"/>
          <w:sz w:val="34"/>
          <w:rtl/>
        </w:rPr>
        <w:t>التكرار</w:t>
      </w:r>
      <w:r w:rsidRPr="00677558">
        <w:rPr>
          <w:rFonts w:ascii="Sakkal Majalla" w:hAnsi="Sakkal Majalla"/>
          <w:sz w:val="34"/>
        </w:rPr>
        <w:t>'].rank(method='first'), 4, labels=['1', '2', '3', '4'])</w:t>
      </w:r>
    </w:p>
    <w:p w14:paraId="2780E78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rfm['M_Score'] = pd.qcut(rfm</w:t>
      </w:r>
      <w:r w:rsidRPr="00677558">
        <w:rPr>
          <w:rFonts w:ascii="Sakkal Majalla" w:hAnsi="Sakkal Majalla"/>
          <w:sz w:val="34"/>
          <w:rtl/>
        </w:rPr>
        <w:t>['القيمة_المالية'], 4</w:t>
      </w:r>
      <w:r w:rsidRPr="00677558">
        <w:rPr>
          <w:rFonts w:ascii="Sakkal Majalla" w:hAnsi="Sakkal Majalla"/>
          <w:sz w:val="34"/>
        </w:rPr>
        <w:t>, labels=['1', '2', '3', '4'])</w:t>
      </w:r>
    </w:p>
    <w:p w14:paraId="173DF78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RFM Score </w:t>
      </w:r>
      <w:r w:rsidRPr="00677558">
        <w:rPr>
          <w:rFonts w:ascii="Sakkal Majalla" w:hAnsi="Sakkal Majalla"/>
          <w:sz w:val="34"/>
          <w:rtl/>
        </w:rPr>
        <w:t>الإجمالي</w:t>
      </w:r>
    </w:p>
    <w:p w14:paraId="3F4E1B0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rfm['RFM_Score'] = rfm['R_Score'].astype(str) + rfm['F_Score'].astype(str) + rfm['M_Score'].astype(str)</w:t>
      </w:r>
    </w:p>
    <w:p w14:paraId="3270011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تصنيف العملاء</w:t>
      </w:r>
    </w:p>
    <w:p w14:paraId="0DE57FA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def classify_customer(score):</w:t>
      </w:r>
    </w:p>
    <w:p w14:paraId="385F166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r, f, m = int(score[0]), int(score[1]), int(score[2])</w:t>
      </w:r>
    </w:p>
    <w:p w14:paraId="32EAC34F"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if r &gt;= 3 and f &gt;= 3 and m &gt;= 3:</w:t>
      </w:r>
    </w:p>
    <w:p w14:paraId="73538463"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أبطال</w:t>
      </w:r>
      <w:r w:rsidRPr="00677558">
        <w:rPr>
          <w:rFonts w:ascii="Sakkal Majalla" w:hAnsi="Sakkal Majalla"/>
          <w:sz w:val="34"/>
        </w:rPr>
        <w:t>'  # Champions</w:t>
      </w:r>
    </w:p>
    <w:p w14:paraId="660AD03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&gt;= 3 and f &gt;= 2:</w:t>
      </w:r>
    </w:p>
    <w:p w14:paraId="47E37AD1"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عملاء مخلصون</w:t>
      </w:r>
      <w:r w:rsidRPr="00677558">
        <w:rPr>
          <w:rFonts w:ascii="Sakkal Majalla" w:hAnsi="Sakkal Majalla"/>
          <w:sz w:val="34"/>
        </w:rPr>
        <w:t>'  # Loyal Customers</w:t>
      </w:r>
    </w:p>
    <w:p w14:paraId="7CEB88C7"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&gt;= 3:</w:t>
      </w:r>
    </w:p>
    <w:p w14:paraId="72EB26D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عملاء جدد واعدون</w:t>
      </w:r>
      <w:r w:rsidRPr="00677558">
        <w:rPr>
          <w:rFonts w:ascii="Sakkal Majalla" w:hAnsi="Sakkal Majalla"/>
          <w:sz w:val="34"/>
        </w:rPr>
        <w:t>'  # Potential Loyalists</w:t>
      </w:r>
    </w:p>
    <w:p w14:paraId="423ECDC4"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lastRenderedPageBreak/>
        <w:t xml:space="preserve">    elif f &gt;= 3:</w:t>
      </w:r>
    </w:p>
    <w:p w14:paraId="7E68BE2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بحاجة لاهتمام</w:t>
      </w:r>
      <w:r w:rsidRPr="00677558">
        <w:rPr>
          <w:rFonts w:ascii="Sakkal Majalla" w:hAnsi="Sakkal Majalla"/>
          <w:sz w:val="34"/>
        </w:rPr>
        <w:t>'  # Need Attention</w:t>
      </w:r>
    </w:p>
    <w:p w14:paraId="1354CCB8"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&lt;= 2 and f &lt;= 2:</w:t>
      </w:r>
    </w:p>
    <w:p w14:paraId="373E78C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في خطر</w:t>
      </w:r>
      <w:r w:rsidRPr="00677558">
        <w:rPr>
          <w:rFonts w:ascii="Sakkal Majalla" w:hAnsi="Sakkal Majalla"/>
          <w:sz w:val="34"/>
        </w:rPr>
        <w:t>'  # At Risk</w:t>
      </w:r>
    </w:p>
    <w:p w14:paraId="72AD0EA9"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elif r &lt;= 2:</w:t>
      </w:r>
    </w:p>
    <w:p w14:paraId="7418607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فُقدوا</w:t>
      </w:r>
      <w:r w:rsidRPr="00677558">
        <w:rPr>
          <w:rFonts w:ascii="Sakkal Majalla" w:hAnsi="Sakkal Majalla"/>
          <w:sz w:val="34"/>
        </w:rPr>
        <w:t>'  # Lost</w:t>
      </w:r>
    </w:p>
    <w:p w14:paraId="6639341B"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else:</w:t>
      </w:r>
    </w:p>
    <w:p w14:paraId="3B90D44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return '</w:t>
      </w:r>
      <w:r w:rsidRPr="00677558">
        <w:rPr>
          <w:rFonts w:ascii="Sakkal Majalla" w:hAnsi="Sakkal Majalla"/>
          <w:sz w:val="34"/>
          <w:rtl/>
        </w:rPr>
        <w:t>آخرون</w:t>
      </w:r>
      <w:r w:rsidRPr="00677558">
        <w:rPr>
          <w:rFonts w:ascii="Sakkal Majalla" w:hAnsi="Sakkal Majalla"/>
          <w:sz w:val="34"/>
        </w:rPr>
        <w:t>'</w:t>
      </w:r>
    </w:p>
    <w:p w14:paraId="3E2CE49D"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rfm['</w:t>
      </w:r>
      <w:r w:rsidRPr="00677558">
        <w:rPr>
          <w:rFonts w:ascii="Sakkal Majalla" w:hAnsi="Sakkal Majalla"/>
          <w:sz w:val="34"/>
          <w:rtl/>
        </w:rPr>
        <w:t>الفئة</w:t>
      </w:r>
      <w:r w:rsidRPr="00677558">
        <w:rPr>
          <w:rFonts w:ascii="Sakkal Majalla" w:hAnsi="Sakkal Majalla"/>
          <w:sz w:val="34"/>
        </w:rPr>
        <w:t>'] = rfm['RFM_Score'].apply(classify_customer)</w:t>
      </w:r>
    </w:p>
    <w:p w14:paraId="5B4B2AAF"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توزيع العملاء حسب الفئات</w:t>
      </w:r>
      <w:r w:rsidRPr="00677558">
        <w:rPr>
          <w:rFonts w:ascii="Sakkal Majalla" w:hAnsi="Sakkal Majalla"/>
          <w:sz w:val="34"/>
        </w:rPr>
        <w:t>:")</w:t>
      </w:r>
    </w:p>
    <w:p w14:paraId="6DB158A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customer_segments = rfm['</w:t>
      </w:r>
      <w:r w:rsidRPr="00677558">
        <w:rPr>
          <w:rFonts w:ascii="Sakkal Majalla" w:hAnsi="Sakkal Majalla"/>
          <w:sz w:val="34"/>
          <w:rtl/>
        </w:rPr>
        <w:t>الفئة</w:t>
      </w:r>
      <w:r w:rsidRPr="00677558">
        <w:rPr>
          <w:rFonts w:ascii="Sakkal Majalla" w:hAnsi="Sakkal Majalla"/>
          <w:sz w:val="34"/>
        </w:rPr>
        <w:t>'].value_counts()</w:t>
      </w:r>
    </w:p>
    <w:p w14:paraId="47A22F9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display(customer_segments)</w:t>
      </w:r>
    </w:p>
    <w:p w14:paraId="3409A87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رسم بياني</w:t>
      </w:r>
    </w:p>
    <w:p w14:paraId="71910F42"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 = px.sunburst(</w:t>
      </w:r>
    </w:p>
    <w:p w14:paraId="650346FE"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 xml:space="preserve">    rfm,</w:t>
      </w:r>
    </w:p>
    <w:p w14:paraId="49C76D6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path=['</w:t>
      </w:r>
      <w:r w:rsidRPr="00677558">
        <w:rPr>
          <w:rFonts w:ascii="Sakkal Majalla" w:hAnsi="Sakkal Majalla"/>
          <w:sz w:val="34"/>
          <w:rtl/>
        </w:rPr>
        <w:t>الفئة</w:t>
      </w:r>
      <w:r w:rsidRPr="00677558">
        <w:rPr>
          <w:rFonts w:ascii="Sakkal Majalla" w:hAnsi="Sakkal Majalla"/>
          <w:sz w:val="34"/>
        </w:rPr>
        <w:t>'],</w:t>
      </w:r>
    </w:p>
    <w:p w14:paraId="02BC7D7C"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values='</w:t>
      </w:r>
      <w:r w:rsidRPr="00677558">
        <w:rPr>
          <w:rFonts w:ascii="Sakkal Majalla" w:hAnsi="Sakkal Majalla"/>
          <w:sz w:val="34"/>
          <w:rtl/>
        </w:rPr>
        <w:t>القيمة_المالية</w:t>
      </w:r>
      <w:r w:rsidRPr="00677558">
        <w:rPr>
          <w:rFonts w:ascii="Sakkal Majalla" w:hAnsi="Sakkal Majalla"/>
          <w:sz w:val="34"/>
        </w:rPr>
        <w:t>',</w:t>
      </w:r>
    </w:p>
    <w:p w14:paraId="14269D9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title='</w:t>
      </w:r>
      <w:r w:rsidRPr="00677558">
        <w:rPr>
          <w:rFonts w:ascii="Sakkal Majalla" w:hAnsi="Sakkal Majalla"/>
          <w:sz w:val="34"/>
          <w:rtl/>
        </w:rPr>
        <w:t>توزيع القيمة المالية حسب فئات العملاء</w:t>
      </w:r>
      <w:r w:rsidRPr="00677558">
        <w:rPr>
          <w:rFonts w:ascii="Sakkal Majalla" w:hAnsi="Sakkal Majalla"/>
          <w:sz w:val="34"/>
        </w:rPr>
        <w:t>'</w:t>
      </w:r>
    </w:p>
    <w:p w14:paraId="287895C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w:t>
      </w:r>
    </w:p>
    <w:p w14:paraId="3515ED2C"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fig.show()</w:t>
      </w:r>
    </w:p>
    <w:p w14:paraId="25388595"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إحصاءات تفصيلية</w:t>
      </w:r>
    </w:p>
    <w:p w14:paraId="04695B6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print("\n</w:t>
      </w:r>
      <w:r w:rsidRPr="00677558">
        <w:rPr>
          <w:rFonts w:ascii="Segoe UI Emoji" w:hAnsi="Segoe UI Emoji" w:cs="Segoe UI Emoji"/>
          <w:sz w:val="34"/>
        </w:rPr>
        <w:t>📊</w:t>
      </w:r>
      <w:r w:rsidRPr="00677558">
        <w:rPr>
          <w:rFonts w:ascii="Sakkal Majalla" w:hAnsi="Sakkal Majalla"/>
          <w:sz w:val="34"/>
        </w:rPr>
        <w:t xml:space="preserve"> </w:t>
      </w:r>
      <w:r w:rsidRPr="00677558">
        <w:rPr>
          <w:rFonts w:ascii="Sakkal Majalla" w:hAnsi="Sakkal Majalla"/>
          <w:sz w:val="34"/>
          <w:rtl/>
        </w:rPr>
        <w:t>إحصاءات الفئات</w:t>
      </w:r>
      <w:r w:rsidRPr="00677558">
        <w:rPr>
          <w:rFonts w:ascii="Sakkal Majalla" w:hAnsi="Sakkal Majalla"/>
          <w:sz w:val="34"/>
        </w:rPr>
        <w:t>:")</w:t>
      </w:r>
    </w:p>
    <w:p w14:paraId="58E35F32"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segment_stats = rfm.groupby('</w:t>
      </w:r>
      <w:r w:rsidRPr="00677558">
        <w:rPr>
          <w:rFonts w:ascii="Sakkal Majalla" w:hAnsi="Sakkal Majalla"/>
          <w:sz w:val="34"/>
          <w:rtl/>
        </w:rPr>
        <w:t>الفئة</w:t>
      </w:r>
      <w:r w:rsidRPr="00677558">
        <w:rPr>
          <w:rFonts w:ascii="Sakkal Majalla" w:hAnsi="Sakkal Majalla"/>
          <w:sz w:val="34"/>
        </w:rPr>
        <w:t>').agg({</w:t>
      </w:r>
    </w:p>
    <w:p w14:paraId="25C7DB88"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رقم_العميل</w:t>
      </w:r>
      <w:r w:rsidRPr="00677558">
        <w:rPr>
          <w:rFonts w:ascii="Sakkal Majalla" w:hAnsi="Sakkal Majalla"/>
          <w:sz w:val="34"/>
        </w:rPr>
        <w:t>': 'count',</w:t>
      </w:r>
    </w:p>
    <w:p w14:paraId="7F3DA620"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الحداثة</w:t>
      </w:r>
      <w:r w:rsidRPr="00677558">
        <w:rPr>
          <w:rFonts w:ascii="Sakkal Majalla" w:hAnsi="Sakkal Majalla"/>
          <w:sz w:val="34"/>
        </w:rPr>
        <w:t>': 'mean',</w:t>
      </w:r>
    </w:p>
    <w:p w14:paraId="7B1B22E4"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lastRenderedPageBreak/>
        <w:t xml:space="preserve">    '</w:t>
      </w:r>
      <w:r w:rsidRPr="00677558">
        <w:rPr>
          <w:rFonts w:ascii="Sakkal Majalla" w:hAnsi="Sakkal Majalla"/>
          <w:sz w:val="34"/>
          <w:rtl/>
        </w:rPr>
        <w:t>التكرار</w:t>
      </w:r>
      <w:r w:rsidRPr="00677558">
        <w:rPr>
          <w:rFonts w:ascii="Sakkal Majalla" w:hAnsi="Sakkal Majalla"/>
          <w:sz w:val="34"/>
        </w:rPr>
        <w:t>': 'mean',</w:t>
      </w:r>
    </w:p>
    <w:p w14:paraId="5B167C0A"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 xml:space="preserve">    '</w:t>
      </w:r>
      <w:r w:rsidRPr="00677558">
        <w:rPr>
          <w:rFonts w:ascii="Sakkal Majalla" w:hAnsi="Sakkal Majalla"/>
          <w:sz w:val="34"/>
          <w:rtl/>
        </w:rPr>
        <w:t>القيمة_المالية</w:t>
      </w:r>
      <w:r w:rsidRPr="00677558">
        <w:rPr>
          <w:rFonts w:ascii="Sakkal Majalla" w:hAnsi="Sakkal Majalla"/>
          <w:sz w:val="34"/>
        </w:rPr>
        <w:t>': 'mean'</w:t>
      </w:r>
    </w:p>
    <w:p w14:paraId="08A1652D"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}).round(2)</w:t>
      </w:r>
    </w:p>
    <w:p w14:paraId="32B32526" w14:textId="77777777" w:rsidR="00677558" w:rsidRPr="00677558" w:rsidRDefault="00677558" w:rsidP="00677558">
      <w:pPr>
        <w:shd w:val="clear" w:color="auto" w:fill="F2F2F2" w:themeFill="background1" w:themeFillShade="F2"/>
        <w:bidi w:val="0"/>
        <w:rPr>
          <w:rFonts w:ascii="Sakkal Majalla" w:hAnsi="Sakkal Majalla"/>
          <w:sz w:val="34"/>
          <w:rtl/>
        </w:rPr>
      </w:pPr>
      <w:r w:rsidRPr="00677558">
        <w:rPr>
          <w:rFonts w:ascii="Sakkal Majalla" w:hAnsi="Sakkal Majalla"/>
          <w:sz w:val="34"/>
        </w:rPr>
        <w:t>segment_stats.columns = ['</w:t>
      </w:r>
      <w:r w:rsidRPr="00677558">
        <w:rPr>
          <w:rFonts w:ascii="Sakkal Majalla" w:hAnsi="Sakkal Majalla"/>
          <w:sz w:val="34"/>
          <w:rtl/>
        </w:rPr>
        <w:t>عدد_العملاء', 'متوسط_الحداثة', 'متوسط_التكرار', 'متوسط_القيمة</w:t>
      </w:r>
      <w:r w:rsidRPr="00677558">
        <w:rPr>
          <w:rFonts w:ascii="Sakkal Majalla" w:hAnsi="Sakkal Majalla"/>
          <w:sz w:val="34"/>
        </w:rPr>
        <w:t>']</w:t>
      </w:r>
    </w:p>
    <w:p w14:paraId="1DA4E651" w14:textId="77777777" w:rsidR="00677558" w:rsidRPr="00677558" w:rsidRDefault="00677558" w:rsidP="00677558">
      <w:pPr>
        <w:shd w:val="clear" w:color="auto" w:fill="F2F2F2" w:themeFill="background1" w:themeFillShade="F2"/>
        <w:bidi w:val="0"/>
        <w:rPr>
          <w:rFonts w:ascii="Sakkal Majalla" w:hAnsi="Sakkal Majalla"/>
          <w:sz w:val="34"/>
        </w:rPr>
      </w:pPr>
      <w:r w:rsidRPr="00677558">
        <w:rPr>
          <w:rFonts w:ascii="Sakkal Majalla" w:hAnsi="Sakkal Majalla"/>
          <w:sz w:val="34"/>
        </w:rPr>
        <w:t>display(segment_stats)</w:t>
      </w:r>
    </w:p>
    <w:p w14:paraId="5A247E27" w14:textId="77777777" w:rsidR="00677558" w:rsidRPr="00677558" w:rsidRDefault="00677558" w:rsidP="00677558">
      <w:pPr>
        <w:bidi w:val="0"/>
        <w:jc w:val="right"/>
        <w:rPr>
          <w:rFonts w:ascii="Sakkal Majalla" w:hAnsi="Sakkal Majalla"/>
          <w:sz w:val="34"/>
        </w:rPr>
      </w:pPr>
    </w:p>
    <w:p w14:paraId="45087802" w14:textId="77777777" w:rsidR="00677558" w:rsidRPr="00C138D4" w:rsidRDefault="00677558" w:rsidP="00677558">
      <w:pPr>
        <w:rPr>
          <w:rFonts w:ascii="Sakkal Majalla" w:hAnsi="Sakkal Majalla"/>
          <w:b/>
          <w:bCs/>
          <w:color w:val="C00000"/>
          <w:sz w:val="34"/>
        </w:rPr>
      </w:pPr>
      <w:r w:rsidRPr="00C138D4">
        <w:rPr>
          <w:rFonts w:ascii="Sakkal Majalla" w:hAnsi="Sakkal Majalla"/>
          <w:b/>
          <w:bCs/>
          <w:color w:val="C00000"/>
          <w:sz w:val="34"/>
          <w:rtl/>
        </w:rPr>
        <w:t>الخطوة 5: النمذجة التنبّؤية</w:t>
      </w:r>
      <w:r w:rsidRPr="00C138D4">
        <w:rPr>
          <w:rFonts w:ascii="Sakkal Majalla" w:hAnsi="Sakkal Majalla"/>
          <w:b/>
          <w:bCs/>
          <w:color w:val="C00000"/>
          <w:sz w:val="34"/>
        </w:rPr>
        <w:t xml:space="preserve"> (Predictive Modeling)</w:t>
      </w:r>
    </w:p>
    <w:p w14:paraId="70F0B665" w14:textId="77777777" w:rsidR="00677558" w:rsidRPr="00677558" w:rsidRDefault="00677558" w:rsidP="00677558">
      <w:pPr>
        <w:rPr>
          <w:rFonts w:ascii="Sakkal Majalla" w:hAnsi="Sakkal Majalla"/>
          <w:b/>
          <w:bCs/>
          <w:sz w:val="34"/>
        </w:rPr>
      </w:pPr>
      <w:r w:rsidRPr="00677558">
        <w:rPr>
          <w:rFonts w:ascii="Sakkal Majalla" w:hAnsi="Sakkal Majalla"/>
          <w:b/>
          <w:bCs/>
          <w:sz w:val="34"/>
          <w:rtl/>
        </w:rPr>
        <w:t>أ. التنبّؤ بالمبيعات باستخدام</w:t>
      </w:r>
      <w:r w:rsidRPr="00677558">
        <w:rPr>
          <w:rFonts w:ascii="Sakkal Majalla" w:hAnsi="Sakkal Majalla"/>
          <w:b/>
          <w:bCs/>
          <w:sz w:val="34"/>
        </w:rPr>
        <w:t xml:space="preserve"> Regression:</w:t>
      </w:r>
    </w:p>
    <w:p w14:paraId="5D92407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إعداد البيانات للنمذجة</w:t>
      </w:r>
    </w:p>
    <w:p w14:paraId="4EBF23B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تجميع المبيعات اليومية</w:t>
      </w:r>
    </w:p>
    <w:p w14:paraId="15C9F63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 = transactions_df.groupby(transactions_df['</w:t>
      </w:r>
      <w:r w:rsidRPr="00677558">
        <w:rPr>
          <w:rFonts w:ascii="Sakkal Majalla" w:hAnsi="Sakkal Majalla"/>
          <w:sz w:val="34"/>
          <w:rtl/>
          <w:lang w:bidi="ar-SY"/>
        </w:rPr>
        <w:t>التاريخ</w:t>
      </w:r>
      <w:r w:rsidRPr="00677558">
        <w:rPr>
          <w:rFonts w:ascii="Sakkal Majalla" w:hAnsi="Sakkal Majalla"/>
          <w:sz w:val="34"/>
          <w:lang w:bidi="ar-SY"/>
        </w:rPr>
        <w:t>'].dt.date).agg({</w:t>
      </w:r>
    </w:p>
    <w:p w14:paraId="7FF6F0BE"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الإجمالي</w:t>
      </w:r>
      <w:r w:rsidRPr="00677558">
        <w:rPr>
          <w:rFonts w:ascii="Sakkal Majalla" w:hAnsi="Sakkal Majalla"/>
          <w:sz w:val="34"/>
          <w:lang w:bidi="ar-SY"/>
        </w:rPr>
        <w:t>': 'sum',</w:t>
      </w:r>
    </w:p>
    <w:p w14:paraId="3F7EB0A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رقم_الطلب</w:t>
      </w:r>
      <w:r w:rsidRPr="00677558">
        <w:rPr>
          <w:rFonts w:ascii="Sakkal Majalla" w:hAnsi="Sakkal Majalla"/>
          <w:sz w:val="34"/>
          <w:lang w:bidi="ar-SY"/>
        </w:rPr>
        <w:t>': 'count'</w:t>
      </w:r>
    </w:p>
    <w:p w14:paraId="7A4B7B16"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}).reset_index()</w:t>
      </w:r>
    </w:p>
    <w:p w14:paraId="3CBDF05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daily_sales.columns = ['</w:t>
      </w:r>
      <w:r w:rsidRPr="00677558">
        <w:rPr>
          <w:rFonts w:ascii="Sakkal Majalla" w:hAnsi="Sakkal Majalla"/>
          <w:sz w:val="34"/>
          <w:rtl/>
          <w:lang w:bidi="ar-SY"/>
        </w:rPr>
        <w:t>التاريخ', 'المبيعات', 'عدد_الطلبات</w:t>
      </w:r>
      <w:r w:rsidRPr="00677558">
        <w:rPr>
          <w:rFonts w:ascii="Sakkal Majalla" w:hAnsi="Sakkal Majalla"/>
          <w:sz w:val="34"/>
          <w:lang w:bidi="ar-SY"/>
        </w:rPr>
        <w:t>']</w:t>
      </w:r>
    </w:p>
    <w:p w14:paraId="5DB9B1B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إنشاء ميّزات</w:t>
      </w:r>
      <w:r w:rsidRPr="00677558">
        <w:rPr>
          <w:rFonts w:ascii="Sakkal Majalla" w:hAnsi="Sakkal Majalla"/>
          <w:sz w:val="34"/>
          <w:lang w:bidi="ar-SY"/>
        </w:rPr>
        <w:t xml:space="preserve"> (Features)</w:t>
      </w:r>
    </w:p>
    <w:p w14:paraId="37E476B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التاريخ</w:t>
      </w:r>
      <w:r w:rsidRPr="00677558">
        <w:rPr>
          <w:rFonts w:ascii="Sakkal Majalla" w:hAnsi="Sakkal Majalla"/>
          <w:sz w:val="34"/>
          <w:lang w:bidi="ar-SY"/>
        </w:rPr>
        <w:t>'] = pd.to_datetime(daily_sales['</w:t>
      </w:r>
      <w:r w:rsidRPr="00677558">
        <w:rPr>
          <w:rFonts w:ascii="Sakkal Majalla" w:hAnsi="Sakkal Majalla"/>
          <w:sz w:val="34"/>
          <w:rtl/>
          <w:lang w:bidi="ar-SY"/>
        </w:rPr>
        <w:t>التاريخ</w:t>
      </w:r>
      <w:r w:rsidRPr="00677558">
        <w:rPr>
          <w:rFonts w:ascii="Sakkal Majalla" w:hAnsi="Sakkal Majalla"/>
          <w:sz w:val="34"/>
          <w:lang w:bidi="ar-SY"/>
        </w:rPr>
        <w:t>'])</w:t>
      </w:r>
    </w:p>
    <w:p w14:paraId="52AB99F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اليوم_الرقمي</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'].min()).dt.days</w:t>
      </w:r>
    </w:p>
    <w:p w14:paraId="1C3E246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اليوم_من_الأسبوع</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'].dt.dayofweek</w:t>
      </w:r>
    </w:p>
    <w:p w14:paraId="1708039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الشهر</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'].dt.month</w:t>
      </w:r>
    </w:p>
    <w:p w14:paraId="297EDF8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daily_sales['</w:t>
      </w:r>
      <w:r w:rsidRPr="00677558">
        <w:rPr>
          <w:rFonts w:ascii="Sakkal Majalla" w:hAnsi="Sakkal Majalla"/>
          <w:sz w:val="34"/>
          <w:rtl/>
          <w:lang w:bidi="ar-SY"/>
        </w:rPr>
        <w:t>نهاية_الأسبوع</w:t>
      </w:r>
      <w:r w:rsidRPr="00677558">
        <w:rPr>
          <w:rFonts w:ascii="Sakkal Majalla" w:hAnsi="Sakkal Majalla"/>
          <w:sz w:val="34"/>
          <w:lang w:bidi="ar-SY"/>
        </w:rPr>
        <w:t>'] = daily_sales['</w:t>
      </w:r>
      <w:r w:rsidRPr="00677558">
        <w:rPr>
          <w:rFonts w:ascii="Sakkal Majalla" w:hAnsi="Sakkal Majalla"/>
          <w:sz w:val="34"/>
          <w:rtl/>
          <w:lang w:bidi="ar-SY"/>
        </w:rPr>
        <w:t>التاريخ</w:t>
      </w:r>
      <w:r w:rsidRPr="00677558">
        <w:rPr>
          <w:rFonts w:ascii="Sakkal Majalla" w:hAnsi="Sakkal Majalla"/>
          <w:sz w:val="34"/>
          <w:lang w:bidi="ar-SY"/>
        </w:rPr>
        <w:t>'].dt.dayofweek.isin([5, 6]).astype(int)</w:t>
      </w:r>
    </w:p>
    <w:p w14:paraId="0352C4F8"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p>
    <w:p w14:paraId="195B200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المتغيّرات المستقلّة والتابعة</w:t>
      </w:r>
    </w:p>
    <w:p w14:paraId="57E8A6C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X = daily_sales[['</w:t>
      </w:r>
      <w:r w:rsidRPr="00677558">
        <w:rPr>
          <w:rFonts w:ascii="Sakkal Majalla" w:hAnsi="Sakkal Majalla"/>
          <w:sz w:val="34"/>
          <w:rtl/>
          <w:lang w:bidi="ar-SY"/>
        </w:rPr>
        <w:t>اليوم_الرقمي', 'اليوم_من_الأسبوع', 'الشهر', 'نهاية_الأسبوع</w:t>
      </w:r>
      <w:r w:rsidRPr="00677558">
        <w:rPr>
          <w:rFonts w:ascii="Sakkal Majalla" w:hAnsi="Sakkal Majalla"/>
          <w:sz w:val="34"/>
          <w:lang w:bidi="ar-SY"/>
        </w:rPr>
        <w:t>']]</w:t>
      </w:r>
    </w:p>
    <w:p w14:paraId="13520E6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lastRenderedPageBreak/>
        <w:t>y = daily_sales['</w:t>
      </w:r>
      <w:r w:rsidRPr="00677558">
        <w:rPr>
          <w:rFonts w:ascii="Sakkal Majalla" w:hAnsi="Sakkal Majalla"/>
          <w:sz w:val="34"/>
          <w:rtl/>
          <w:lang w:bidi="ar-SY"/>
        </w:rPr>
        <w:t>المبيعات</w:t>
      </w:r>
      <w:r w:rsidRPr="00677558">
        <w:rPr>
          <w:rFonts w:ascii="Sakkal Majalla" w:hAnsi="Sakkal Majalla"/>
          <w:sz w:val="34"/>
          <w:lang w:bidi="ar-SY"/>
        </w:rPr>
        <w:t>']</w:t>
      </w:r>
    </w:p>
    <w:p w14:paraId="4DFF92E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تقسيم البيانات (80% تدريب، 20% اختبار)</w:t>
      </w:r>
    </w:p>
    <w:p w14:paraId="60B2BF8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X_train, X_test, y_train, y_test = train_test_split(X, y, test_size=0.2, random_state=42)</w:t>
      </w:r>
    </w:p>
    <w:p w14:paraId="446B105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بناء النموذج</w:t>
      </w:r>
    </w:p>
    <w:p w14:paraId="5A5F8398" w14:textId="77777777" w:rsidR="00677558" w:rsidRPr="007510DC" w:rsidRDefault="00677558" w:rsidP="00677558">
      <w:pPr>
        <w:shd w:val="clear" w:color="auto" w:fill="F2F2F2" w:themeFill="background1" w:themeFillShade="F2"/>
        <w:bidi w:val="0"/>
        <w:rPr>
          <w:rFonts w:ascii="Sakkal Majalla" w:hAnsi="Sakkal Majalla"/>
          <w:sz w:val="34"/>
          <w:lang w:val="fr-FR" w:bidi="ar-SY"/>
        </w:rPr>
      </w:pPr>
      <w:r w:rsidRPr="007510DC">
        <w:rPr>
          <w:rFonts w:ascii="Sakkal Majalla" w:hAnsi="Sakkal Majalla"/>
          <w:sz w:val="34"/>
          <w:lang w:val="fr-FR" w:bidi="ar-SY"/>
        </w:rPr>
        <w:t>model = LinearRegression()</w:t>
      </w:r>
    </w:p>
    <w:p w14:paraId="1D4846D2" w14:textId="77777777" w:rsidR="00677558" w:rsidRPr="007510DC" w:rsidRDefault="00677558" w:rsidP="00677558">
      <w:pPr>
        <w:shd w:val="clear" w:color="auto" w:fill="F2F2F2" w:themeFill="background1" w:themeFillShade="F2"/>
        <w:bidi w:val="0"/>
        <w:rPr>
          <w:rFonts w:ascii="Sakkal Majalla" w:hAnsi="Sakkal Majalla"/>
          <w:sz w:val="34"/>
          <w:lang w:val="fr-FR" w:bidi="ar-SY"/>
        </w:rPr>
      </w:pPr>
      <w:r w:rsidRPr="007510DC">
        <w:rPr>
          <w:rFonts w:ascii="Sakkal Majalla" w:hAnsi="Sakkal Majalla"/>
          <w:sz w:val="34"/>
          <w:lang w:val="fr-FR" w:bidi="ar-SY"/>
        </w:rPr>
        <w:t>model.fit(X_train, y_train)</w:t>
      </w:r>
    </w:p>
    <w:p w14:paraId="78D1AFA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BC1620">
        <w:rPr>
          <w:rFonts w:ascii="Sakkal Majalla" w:hAnsi="Sakkal Majalla"/>
          <w:sz w:val="34"/>
          <w:lang w:val="fr-FR" w:bidi="ar-SY"/>
        </w:rPr>
        <w:t xml:space="preserve"># </w:t>
      </w:r>
      <w:r w:rsidRPr="00677558">
        <w:rPr>
          <w:rFonts w:ascii="Sakkal Majalla" w:hAnsi="Sakkal Majalla"/>
          <w:sz w:val="34"/>
          <w:rtl/>
          <w:lang w:bidi="ar-SY"/>
        </w:rPr>
        <w:t>التنبّؤ</w:t>
      </w:r>
    </w:p>
    <w:p w14:paraId="1F4C201D" w14:textId="77777777" w:rsidR="00677558" w:rsidRPr="00BC1620" w:rsidRDefault="00677558" w:rsidP="00677558">
      <w:pPr>
        <w:shd w:val="clear" w:color="auto" w:fill="F2F2F2" w:themeFill="background1" w:themeFillShade="F2"/>
        <w:bidi w:val="0"/>
        <w:rPr>
          <w:rFonts w:ascii="Sakkal Majalla" w:hAnsi="Sakkal Majalla"/>
          <w:sz w:val="34"/>
          <w:lang w:val="fr-FR" w:bidi="ar-SY"/>
        </w:rPr>
      </w:pPr>
      <w:r w:rsidRPr="00BC1620">
        <w:rPr>
          <w:rFonts w:ascii="Sakkal Majalla" w:hAnsi="Sakkal Majalla"/>
          <w:sz w:val="34"/>
          <w:lang w:val="fr-FR" w:bidi="ar-SY"/>
        </w:rPr>
        <w:t>y_pred = model.predict(X_test)</w:t>
      </w:r>
    </w:p>
    <w:p w14:paraId="4678C3F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BC1620">
        <w:rPr>
          <w:rFonts w:ascii="Sakkal Majalla" w:hAnsi="Sakkal Majalla"/>
          <w:sz w:val="34"/>
          <w:lang w:val="fr-FR" w:bidi="ar-SY"/>
        </w:rPr>
        <w:t xml:space="preserve"># </w:t>
      </w:r>
      <w:r w:rsidRPr="00677558">
        <w:rPr>
          <w:rFonts w:ascii="Sakkal Majalla" w:hAnsi="Sakkal Majalla"/>
          <w:sz w:val="34"/>
          <w:rtl/>
          <w:lang w:bidi="ar-SY"/>
        </w:rPr>
        <w:t>تقييم النموذج</w:t>
      </w:r>
    </w:p>
    <w:p w14:paraId="22039761" w14:textId="77777777" w:rsidR="00677558" w:rsidRPr="00BC1620" w:rsidRDefault="00677558" w:rsidP="00677558">
      <w:pPr>
        <w:shd w:val="clear" w:color="auto" w:fill="F2F2F2" w:themeFill="background1" w:themeFillShade="F2"/>
        <w:bidi w:val="0"/>
        <w:rPr>
          <w:rFonts w:ascii="Sakkal Majalla" w:hAnsi="Sakkal Majalla"/>
          <w:sz w:val="34"/>
          <w:lang w:val="fr-FR" w:bidi="ar-SY"/>
        </w:rPr>
      </w:pPr>
      <w:r w:rsidRPr="00BC1620">
        <w:rPr>
          <w:rFonts w:ascii="Sakkal Majalla" w:hAnsi="Sakkal Majalla"/>
          <w:sz w:val="34"/>
          <w:lang w:val="fr-FR" w:bidi="ar-SY"/>
        </w:rPr>
        <w:t>r2 = r2_score(y_test, y_pred)</w:t>
      </w:r>
    </w:p>
    <w:p w14:paraId="7ED32F3D" w14:textId="77777777" w:rsidR="00677558" w:rsidRPr="00BC1620" w:rsidRDefault="00677558" w:rsidP="00677558">
      <w:pPr>
        <w:shd w:val="clear" w:color="auto" w:fill="F2F2F2" w:themeFill="background1" w:themeFillShade="F2"/>
        <w:bidi w:val="0"/>
        <w:rPr>
          <w:rFonts w:ascii="Sakkal Majalla" w:hAnsi="Sakkal Majalla"/>
          <w:sz w:val="34"/>
          <w:lang w:val="fr-FR" w:bidi="ar-SY"/>
        </w:rPr>
      </w:pPr>
      <w:r w:rsidRPr="00BC1620">
        <w:rPr>
          <w:rFonts w:ascii="Sakkal Majalla" w:hAnsi="Sakkal Majalla"/>
          <w:sz w:val="34"/>
          <w:lang w:val="fr-FR" w:bidi="ar-SY"/>
        </w:rPr>
        <w:t>mae = mean_absolute_error(y_test, y_pred)</w:t>
      </w:r>
    </w:p>
    <w:p w14:paraId="06C8308C"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print("\n</w:t>
      </w:r>
      <w:r w:rsidRPr="00677558">
        <w:rPr>
          <w:rFonts w:ascii="Segoe UI Emoji" w:hAnsi="Segoe UI Emoji" w:cs="Segoe UI Emoji"/>
          <w:sz w:val="34"/>
          <w:lang w:bidi="ar-SY"/>
        </w:rPr>
        <w:t>🤖</w:t>
      </w:r>
      <w:r w:rsidRPr="00677558">
        <w:rPr>
          <w:rFonts w:ascii="Sakkal Majalla" w:hAnsi="Sakkal Majalla"/>
          <w:sz w:val="34"/>
          <w:lang w:bidi="ar-SY"/>
        </w:rPr>
        <w:t xml:space="preserve"> </w:t>
      </w:r>
      <w:r w:rsidRPr="00677558">
        <w:rPr>
          <w:rFonts w:ascii="Sakkal Majalla" w:hAnsi="Sakkal Majalla"/>
          <w:sz w:val="34"/>
          <w:rtl/>
          <w:lang w:bidi="ar-SY"/>
        </w:rPr>
        <w:t>نتائج نموذج التنبّؤ</w:t>
      </w:r>
      <w:r w:rsidRPr="00677558">
        <w:rPr>
          <w:rFonts w:ascii="Sakkal Majalla" w:hAnsi="Sakkal Majalla"/>
          <w:sz w:val="34"/>
          <w:lang w:bidi="ar-SY"/>
        </w:rPr>
        <w:t>:")</w:t>
      </w:r>
    </w:p>
    <w:p w14:paraId="48FB283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print(f"  - R² Score: {r2:.4f}")</w:t>
      </w:r>
    </w:p>
    <w:p w14:paraId="664309D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print(f"  - Mean Absolute Error: {mae:,.2f} </w:t>
      </w:r>
      <w:r w:rsidRPr="00677558">
        <w:rPr>
          <w:rFonts w:ascii="Sakkal Majalla" w:hAnsi="Sakkal Majalla"/>
          <w:sz w:val="34"/>
          <w:rtl/>
          <w:lang w:bidi="ar-SY"/>
        </w:rPr>
        <w:t>ريال</w:t>
      </w:r>
      <w:r w:rsidRPr="00677558">
        <w:rPr>
          <w:rFonts w:ascii="Sakkal Majalla" w:hAnsi="Sakkal Majalla"/>
          <w:sz w:val="34"/>
          <w:lang w:bidi="ar-SY"/>
        </w:rPr>
        <w:t>")</w:t>
      </w:r>
    </w:p>
    <w:p w14:paraId="34DD75F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رسم بياني للتنبّؤات مقابل القيم الفعلية</w:t>
      </w:r>
    </w:p>
    <w:p w14:paraId="2F035E0C"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fig, ax = plt.subplots(figsize=(12, 6))</w:t>
      </w:r>
    </w:p>
    <w:p w14:paraId="2F3BB99E"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ax.scatter(y_test, y_pred, alpha=0.6, s=50, edgecolors='black', linewidth=0.5)</w:t>
      </w:r>
    </w:p>
    <w:p w14:paraId="214CB246"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ax.plot([y_test.min(), y_test.max()], [y_test.min(), y_test.max()], 'r--', lw=2, label='Perfect Prediction')</w:t>
      </w:r>
    </w:p>
    <w:p w14:paraId="165FF30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p>
    <w:p w14:paraId="79FB5E4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ax.set_title('</w:t>
      </w:r>
      <w:r w:rsidRPr="00677558">
        <w:rPr>
          <w:rFonts w:ascii="Sakkal Majalla" w:hAnsi="Sakkal Majalla"/>
          <w:sz w:val="34"/>
          <w:rtl/>
          <w:lang w:bidi="ar-SY"/>
        </w:rPr>
        <w:t>المبيعات الفعلية مقابل المتنبّأ بها</w:t>
      </w:r>
      <w:r w:rsidRPr="00677558">
        <w:rPr>
          <w:rFonts w:ascii="Sakkal Majalla" w:hAnsi="Sakkal Majalla"/>
          <w:sz w:val="34"/>
          <w:lang w:bidi="ar-SY"/>
        </w:rPr>
        <w:t>', fontsize=16, weight='bold')</w:t>
      </w:r>
    </w:p>
    <w:p w14:paraId="3B5DE5D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ax.set_xlabel('</w:t>
      </w:r>
      <w:r w:rsidRPr="00677558">
        <w:rPr>
          <w:rFonts w:ascii="Sakkal Majalla" w:hAnsi="Sakkal Majalla"/>
          <w:sz w:val="34"/>
          <w:rtl/>
          <w:lang w:bidi="ar-SY"/>
        </w:rPr>
        <w:t>المبيعات الفعلية (ريال)</w:t>
      </w:r>
      <w:r w:rsidRPr="00677558">
        <w:rPr>
          <w:rFonts w:ascii="Sakkal Majalla" w:hAnsi="Sakkal Majalla"/>
          <w:sz w:val="34"/>
          <w:lang w:bidi="ar-SY"/>
        </w:rPr>
        <w:t>', fontsize=12)</w:t>
      </w:r>
    </w:p>
    <w:p w14:paraId="1C46A380"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ax.set_ylabel('</w:t>
      </w:r>
      <w:r w:rsidRPr="00677558">
        <w:rPr>
          <w:rFonts w:ascii="Sakkal Majalla" w:hAnsi="Sakkal Majalla"/>
          <w:sz w:val="34"/>
          <w:rtl/>
          <w:lang w:bidi="ar-SY"/>
        </w:rPr>
        <w:t>المبيعات المتنبّأ بها (ريال)</w:t>
      </w:r>
      <w:r w:rsidRPr="00677558">
        <w:rPr>
          <w:rFonts w:ascii="Sakkal Majalla" w:hAnsi="Sakkal Majalla"/>
          <w:sz w:val="34"/>
          <w:lang w:bidi="ar-SY"/>
        </w:rPr>
        <w:t>', fontsize=12)</w:t>
      </w:r>
    </w:p>
    <w:p w14:paraId="5CFB22C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ax.legend(fontsize=11)</w:t>
      </w:r>
    </w:p>
    <w:p w14:paraId="29728F8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ax.grid(True, alpha=0.3)</w:t>
      </w:r>
    </w:p>
    <w:p w14:paraId="2AF9EAD7"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lastRenderedPageBreak/>
        <w:t>plt.tight_layout()</w:t>
      </w:r>
    </w:p>
    <w:p w14:paraId="50B3130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plt.show()</w:t>
      </w:r>
    </w:p>
    <w:p w14:paraId="00EE7E2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التنبّؤ للأيّام الـ 30 القادمة</w:t>
      </w:r>
    </w:p>
    <w:p w14:paraId="5869E93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last_day = daily_sales['</w:t>
      </w:r>
      <w:r w:rsidRPr="00677558">
        <w:rPr>
          <w:rFonts w:ascii="Sakkal Majalla" w:hAnsi="Sakkal Majalla"/>
          <w:sz w:val="34"/>
          <w:rtl/>
          <w:lang w:bidi="ar-SY"/>
        </w:rPr>
        <w:t>اليوم_الرقمي</w:t>
      </w:r>
      <w:r w:rsidRPr="00677558">
        <w:rPr>
          <w:rFonts w:ascii="Sakkal Majalla" w:hAnsi="Sakkal Majalla"/>
          <w:sz w:val="34"/>
          <w:lang w:bidi="ar-SY"/>
        </w:rPr>
        <w:t>'].max()</w:t>
      </w:r>
    </w:p>
    <w:p w14:paraId="7223ECE4"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future_days = pd.DataFrame({</w:t>
      </w:r>
    </w:p>
    <w:p w14:paraId="6743E84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اليوم_الرقمي</w:t>
      </w:r>
      <w:r w:rsidRPr="00677558">
        <w:rPr>
          <w:rFonts w:ascii="Sakkal Majalla" w:hAnsi="Sakkal Majalla"/>
          <w:sz w:val="34"/>
          <w:lang w:bidi="ar-SY"/>
        </w:rPr>
        <w:t>': range(last_day + 1, last_day + 31),</w:t>
      </w:r>
    </w:p>
    <w:p w14:paraId="3333CD6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اليوم_من_الأسبوع</w:t>
      </w:r>
      <w:r w:rsidRPr="00677558">
        <w:rPr>
          <w:rFonts w:ascii="Sakkal Majalla" w:hAnsi="Sakkal Majalla"/>
          <w:sz w:val="34"/>
          <w:lang w:bidi="ar-SY"/>
        </w:rPr>
        <w:t>': [(i % 7) for i in range(30)],</w:t>
      </w:r>
    </w:p>
    <w:p w14:paraId="655AE24B"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الشهر': [12] * 30,  # ديسمبر</w:t>
      </w:r>
    </w:p>
    <w:p w14:paraId="6AA8523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نهاية_الأسبوع</w:t>
      </w:r>
      <w:r w:rsidRPr="00677558">
        <w:rPr>
          <w:rFonts w:ascii="Sakkal Majalla" w:hAnsi="Sakkal Majalla"/>
          <w:sz w:val="34"/>
          <w:lang w:bidi="ar-SY"/>
        </w:rPr>
        <w:t>': [1 if (i % 7) in [5, 6] else 0 for i in range(30)]</w:t>
      </w:r>
    </w:p>
    <w:p w14:paraId="56667180"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w:t>
      </w:r>
    </w:p>
    <w:p w14:paraId="331D28D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future_predictions = model.predict(future_days)</w:t>
      </w:r>
    </w:p>
    <w:p w14:paraId="00B3DAA8"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print(f"\n </w:t>
      </w:r>
      <w:r w:rsidRPr="00677558">
        <w:rPr>
          <w:rFonts w:ascii="Sakkal Majalla" w:hAnsi="Sakkal Majalla"/>
          <w:sz w:val="34"/>
          <w:rtl/>
          <w:lang w:bidi="ar-SY"/>
        </w:rPr>
        <w:t>متوسّط المبيعات المتوقّعة للشهر القادم</w:t>
      </w:r>
      <w:r w:rsidRPr="00677558">
        <w:rPr>
          <w:rFonts w:ascii="Sakkal Majalla" w:hAnsi="Sakkal Majalla"/>
          <w:sz w:val="34"/>
          <w:lang w:bidi="ar-SY"/>
        </w:rPr>
        <w:t xml:space="preserve">: {future_predictions.mean():,.2f} </w:t>
      </w:r>
      <w:r w:rsidRPr="00677558">
        <w:rPr>
          <w:rFonts w:ascii="Sakkal Majalla" w:hAnsi="Sakkal Majalla"/>
          <w:sz w:val="34"/>
          <w:rtl/>
          <w:lang w:bidi="ar-SY"/>
        </w:rPr>
        <w:t>ريال/يوم</w:t>
      </w:r>
      <w:r w:rsidRPr="00677558">
        <w:rPr>
          <w:rFonts w:ascii="Sakkal Majalla" w:hAnsi="Sakkal Majalla"/>
          <w:sz w:val="34"/>
          <w:lang w:bidi="ar-SY"/>
        </w:rPr>
        <w:t>")</w:t>
      </w:r>
    </w:p>
    <w:p w14:paraId="0ED814C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print(f"   </w:t>
      </w:r>
      <w:r w:rsidRPr="00677558">
        <w:rPr>
          <w:rFonts w:ascii="Sakkal Majalla" w:hAnsi="Sakkal Majalla"/>
          <w:sz w:val="34"/>
          <w:rtl/>
          <w:lang w:bidi="ar-SY"/>
        </w:rPr>
        <w:t>إجمالي المبيعات المتوقّعة</w:t>
      </w:r>
      <w:r w:rsidRPr="00677558">
        <w:rPr>
          <w:rFonts w:ascii="Sakkal Majalla" w:hAnsi="Sakkal Majalla"/>
          <w:sz w:val="34"/>
          <w:lang w:bidi="ar-SY"/>
        </w:rPr>
        <w:t xml:space="preserve">: {future_predictions.sum():,.2f} </w:t>
      </w:r>
      <w:r w:rsidRPr="00677558">
        <w:rPr>
          <w:rFonts w:ascii="Sakkal Majalla" w:hAnsi="Sakkal Majalla"/>
          <w:sz w:val="34"/>
          <w:rtl/>
          <w:lang w:bidi="ar-SY"/>
        </w:rPr>
        <w:t>ريال</w:t>
      </w:r>
      <w:r w:rsidRPr="00677558">
        <w:rPr>
          <w:rFonts w:ascii="Sakkal Majalla" w:hAnsi="Sakkal Majalla"/>
          <w:sz w:val="34"/>
          <w:lang w:bidi="ar-SY"/>
        </w:rPr>
        <w:t>")</w:t>
      </w:r>
    </w:p>
    <w:p w14:paraId="12A11306" w14:textId="77777777" w:rsidR="00677558" w:rsidRPr="00677558" w:rsidRDefault="00677558" w:rsidP="00677558">
      <w:pPr>
        <w:bidi w:val="0"/>
        <w:rPr>
          <w:rFonts w:ascii="Sakkal Majalla" w:hAnsi="Sakkal Majalla"/>
          <w:sz w:val="34"/>
          <w:rtl/>
          <w:lang w:bidi="ar-SY"/>
        </w:rPr>
      </w:pPr>
    </w:p>
    <w:p w14:paraId="4863832A" w14:textId="77777777" w:rsidR="00677558" w:rsidRPr="00677558" w:rsidRDefault="00677558" w:rsidP="00677558">
      <w:pPr>
        <w:rPr>
          <w:rFonts w:ascii="Sakkal Majalla" w:hAnsi="Sakkal Majalla"/>
          <w:b/>
          <w:bCs/>
          <w:sz w:val="34"/>
          <w:rtl/>
          <w:lang w:bidi="ar-SY"/>
        </w:rPr>
      </w:pPr>
      <w:r w:rsidRPr="00677558">
        <w:rPr>
          <w:rFonts w:ascii="Sakkal Majalla" w:hAnsi="Sakkal Majalla"/>
          <w:b/>
          <w:bCs/>
          <w:sz w:val="34"/>
          <w:rtl/>
          <w:lang w:bidi="ar-SY"/>
        </w:rPr>
        <w:t>ب. تقسيم العملاء (</w:t>
      </w:r>
      <w:r w:rsidRPr="00677558">
        <w:rPr>
          <w:rFonts w:ascii="Sakkal Majalla" w:hAnsi="Sakkal Majalla"/>
          <w:b/>
          <w:bCs/>
          <w:sz w:val="34"/>
          <w:lang w:bidi="ar-SY"/>
        </w:rPr>
        <w:t>Customer Segmentation</w:t>
      </w:r>
      <w:r w:rsidRPr="00677558">
        <w:rPr>
          <w:rFonts w:ascii="Sakkal Majalla" w:hAnsi="Sakkal Majalla"/>
          <w:b/>
          <w:bCs/>
          <w:sz w:val="34"/>
          <w:rtl/>
          <w:lang w:bidi="ar-SY"/>
        </w:rPr>
        <w:t xml:space="preserve">) باستخدام </w:t>
      </w:r>
      <w:r w:rsidRPr="00677558">
        <w:rPr>
          <w:rFonts w:ascii="Sakkal Majalla" w:hAnsi="Sakkal Majalla"/>
          <w:b/>
          <w:bCs/>
          <w:sz w:val="34"/>
          <w:lang w:bidi="ar-SY"/>
        </w:rPr>
        <w:t>K-Means</w:t>
      </w:r>
      <w:r w:rsidRPr="00677558">
        <w:rPr>
          <w:rFonts w:ascii="Sakkal Majalla" w:hAnsi="Sakkal Majalla"/>
          <w:b/>
          <w:bCs/>
          <w:sz w:val="34"/>
          <w:rtl/>
          <w:lang w:bidi="ar-SY"/>
        </w:rPr>
        <w:t>:</w:t>
      </w:r>
    </w:p>
    <w:p w14:paraId="2CABCA5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إعداد البيانات للـ</w:t>
      </w:r>
      <w:r w:rsidRPr="00677558">
        <w:rPr>
          <w:rFonts w:ascii="Sakkal Majalla" w:hAnsi="Sakkal Majalla"/>
          <w:sz w:val="34"/>
          <w:lang w:bidi="ar-SY"/>
        </w:rPr>
        <w:t xml:space="preserve"> Clustering</w:t>
      </w:r>
    </w:p>
    <w:p w14:paraId="557F741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clustering_data = rfm[['</w:t>
      </w:r>
      <w:r w:rsidRPr="00677558">
        <w:rPr>
          <w:rFonts w:ascii="Sakkal Majalla" w:hAnsi="Sakkal Majalla"/>
          <w:sz w:val="34"/>
          <w:rtl/>
          <w:lang w:bidi="ar-SY"/>
        </w:rPr>
        <w:t>الحداثة', 'التكرار', 'القيمة_المالية</w:t>
      </w:r>
      <w:r w:rsidRPr="00677558">
        <w:rPr>
          <w:rFonts w:ascii="Sakkal Majalla" w:hAnsi="Sakkal Majalla"/>
          <w:sz w:val="34"/>
          <w:lang w:bidi="ar-SY"/>
        </w:rPr>
        <w:t>']].copy()</w:t>
      </w:r>
    </w:p>
    <w:p w14:paraId="15950DBE"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التطبيع</w:t>
      </w:r>
      <w:r w:rsidRPr="00677558">
        <w:rPr>
          <w:rFonts w:ascii="Sakkal Majalla" w:hAnsi="Sakkal Majalla"/>
          <w:sz w:val="34"/>
          <w:lang w:bidi="ar-SY"/>
        </w:rPr>
        <w:t xml:space="preserve"> (Normalization)</w:t>
      </w:r>
    </w:p>
    <w:p w14:paraId="123CE9C6"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scaler = StandardScaler()</w:t>
      </w:r>
    </w:p>
    <w:p w14:paraId="45E109C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clustering_data_scaled = scaler.fit_transform(clustering_data)</w:t>
      </w:r>
    </w:p>
    <w:p w14:paraId="6541D22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تحديد العدد الأمثل للمجموعات باستخدام</w:t>
      </w:r>
      <w:r w:rsidRPr="00677558">
        <w:rPr>
          <w:rFonts w:ascii="Sakkal Majalla" w:hAnsi="Sakkal Majalla"/>
          <w:sz w:val="34"/>
          <w:lang w:bidi="ar-SY"/>
        </w:rPr>
        <w:t xml:space="preserve"> Elbow Method</w:t>
      </w:r>
    </w:p>
    <w:p w14:paraId="292792A9"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inertias = []</w:t>
      </w:r>
    </w:p>
    <w:p w14:paraId="6E32203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K_range = range(2, 11)</w:t>
      </w:r>
    </w:p>
    <w:p w14:paraId="140B522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for k in K_range:</w:t>
      </w:r>
    </w:p>
    <w:p w14:paraId="115C3AA1"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lastRenderedPageBreak/>
        <w:t xml:space="preserve">    kmeans = KMeans(n_clusters=k, random_state=42, n_init=10)</w:t>
      </w:r>
    </w:p>
    <w:p w14:paraId="1A41E165"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    kmeans.fit(clustering_data_scaled)</w:t>
      </w:r>
    </w:p>
    <w:p w14:paraId="6C70AE4A"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    inertias.append(kmeans.inertia_)</w:t>
      </w:r>
    </w:p>
    <w:p w14:paraId="39DB3B7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رسم</w:t>
      </w:r>
      <w:r w:rsidRPr="00677558">
        <w:rPr>
          <w:rFonts w:ascii="Sakkal Majalla" w:hAnsi="Sakkal Majalla"/>
          <w:sz w:val="34"/>
          <w:lang w:bidi="ar-SY"/>
        </w:rPr>
        <w:t xml:space="preserve"> Elbow Curve</w:t>
      </w:r>
    </w:p>
    <w:p w14:paraId="2A85950F"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fig, ax = plt.subplots(figsize=(10, 6))</w:t>
      </w:r>
    </w:p>
    <w:p w14:paraId="61B41CD7"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ax.plot(K_range, inertias, marker='o', linewidth=2, markersize=8)</w:t>
      </w:r>
    </w:p>
    <w:p w14:paraId="55C34D6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ax.set_title('</w:t>
      </w:r>
      <w:r w:rsidRPr="00677558">
        <w:rPr>
          <w:rFonts w:ascii="Sakkal Majalla" w:hAnsi="Sakkal Majalla"/>
          <w:sz w:val="34"/>
          <w:rtl/>
          <w:lang w:bidi="ar-SY"/>
        </w:rPr>
        <w:t>طريقة المرفق</w:t>
      </w:r>
      <w:r w:rsidRPr="00677558">
        <w:rPr>
          <w:rFonts w:ascii="Sakkal Majalla" w:hAnsi="Sakkal Majalla"/>
          <w:sz w:val="34"/>
          <w:lang w:bidi="ar-SY"/>
        </w:rPr>
        <w:t xml:space="preserve"> (Elbow Method) </w:t>
      </w:r>
      <w:r w:rsidRPr="00677558">
        <w:rPr>
          <w:rFonts w:ascii="Sakkal Majalla" w:hAnsi="Sakkal Majalla"/>
          <w:sz w:val="34"/>
          <w:rtl/>
          <w:lang w:bidi="ar-SY"/>
        </w:rPr>
        <w:t>لتحديد العدد الأمثل للمجموعات</w:t>
      </w:r>
      <w:r w:rsidRPr="00677558">
        <w:rPr>
          <w:rFonts w:ascii="Sakkal Majalla" w:hAnsi="Sakkal Majalla"/>
          <w:sz w:val="34"/>
          <w:lang w:bidi="ar-SY"/>
        </w:rPr>
        <w:t>', fontsize=14, weight='bold')</w:t>
      </w:r>
    </w:p>
    <w:p w14:paraId="407C63F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ax.set_xlabel('</w:t>
      </w:r>
      <w:r w:rsidRPr="00677558">
        <w:rPr>
          <w:rFonts w:ascii="Sakkal Majalla" w:hAnsi="Sakkal Majalla"/>
          <w:sz w:val="34"/>
          <w:rtl/>
          <w:lang w:bidi="ar-SY"/>
        </w:rPr>
        <w:t>عدد المجموعات</w:t>
      </w:r>
      <w:r w:rsidRPr="00677558">
        <w:rPr>
          <w:rFonts w:ascii="Sakkal Majalla" w:hAnsi="Sakkal Majalla"/>
          <w:sz w:val="34"/>
          <w:lang w:bidi="ar-SY"/>
        </w:rPr>
        <w:t xml:space="preserve"> (K)', fontsize=12)</w:t>
      </w:r>
    </w:p>
    <w:p w14:paraId="7F130F5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ax.set_ylabel('Inertia', fontsize=12)</w:t>
      </w:r>
    </w:p>
    <w:p w14:paraId="19410B19"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ax.grid(True, alpha=0.3)</w:t>
      </w:r>
    </w:p>
    <w:p w14:paraId="6F538D6E"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plt.tight_layout()</w:t>
      </w:r>
    </w:p>
    <w:p w14:paraId="73659C8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plt.show()</w:t>
      </w:r>
    </w:p>
    <w:p w14:paraId="1C3228A1"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p>
    <w:p w14:paraId="4B4D76A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اختيار</w:t>
      </w:r>
      <w:r w:rsidRPr="00677558">
        <w:rPr>
          <w:rFonts w:ascii="Sakkal Majalla" w:hAnsi="Sakkal Majalla"/>
          <w:sz w:val="34"/>
          <w:lang w:bidi="ar-SY"/>
        </w:rPr>
        <w:t xml:space="preserve"> k=4 (</w:t>
      </w:r>
      <w:r w:rsidRPr="00677558">
        <w:rPr>
          <w:rFonts w:ascii="Sakkal Majalla" w:hAnsi="Sakkal Majalla"/>
          <w:sz w:val="34"/>
          <w:rtl/>
          <w:lang w:bidi="ar-SY"/>
        </w:rPr>
        <w:t>من الرسم البياني</w:t>
      </w:r>
      <w:r w:rsidRPr="00677558">
        <w:rPr>
          <w:rFonts w:ascii="Sakkal Majalla" w:hAnsi="Sakkal Majalla"/>
          <w:sz w:val="34"/>
          <w:lang w:bidi="ar-SY"/>
        </w:rPr>
        <w:t>)</w:t>
      </w:r>
    </w:p>
    <w:p w14:paraId="75CD365C"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optimal_k = 4</w:t>
      </w:r>
    </w:p>
    <w:p w14:paraId="5CAB5DE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kmeans = KMeans(n_clusters=optimal_k, random_state=42, n_init=10)</w:t>
      </w:r>
    </w:p>
    <w:p w14:paraId="353D87A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rfm['</w:t>
      </w:r>
      <w:r w:rsidRPr="00677558">
        <w:rPr>
          <w:rFonts w:ascii="Sakkal Majalla" w:hAnsi="Sakkal Majalla"/>
          <w:sz w:val="34"/>
          <w:rtl/>
          <w:lang w:bidi="ar-SY"/>
        </w:rPr>
        <w:t>المجموعة</w:t>
      </w:r>
      <w:r w:rsidRPr="00677558">
        <w:rPr>
          <w:rFonts w:ascii="Sakkal Majalla" w:hAnsi="Sakkal Majalla"/>
          <w:sz w:val="34"/>
          <w:lang w:bidi="ar-SY"/>
        </w:rPr>
        <w:t>'] = kmeans.fit_predict(clustering_data_scaled)</w:t>
      </w:r>
    </w:p>
    <w:p w14:paraId="148B2396"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تحليل المجموعات</w:t>
      </w:r>
    </w:p>
    <w:p w14:paraId="38E0F14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print("\n</w:t>
      </w:r>
      <w:r w:rsidRPr="00677558">
        <w:rPr>
          <w:rFonts w:ascii="Segoe UI Emoji" w:hAnsi="Segoe UI Emoji" w:cs="Segoe UI Emoji"/>
          <w:sz w:val="34"/>
          <w:lang w:bidi="ar-SY"/>
        </w:rPr>
        <w:t>🎯</w:t>
      </w:r>
      <w:r w:rsidRPr="00677558">
        <w:rPr>
          <w:rFonts w:ascii="Sakkal Majalla" w:hAnsi="Sakkal Majalla"/>
          <w:sz w:val="34"/>
          <w:lang w:bidi="ar-SY"/>
        </w:rPr>
        <w:t xml:space="preserve"> </w:t>
      </w:r>
      <w:r w:rsidRPr="00677558">
        <w:rPr>
          <w:rFonts w:ascii="Sakkal Majalla" w:hAnsi="Sakkal Majalla"/>
          <w:sz w:val="34"/>
          <w:rtl/>
          <w:lang w:bidi="ar-SY"/>
        </w:rPr>
        <w:t>تحليل المجموعات</w:t>
      </w:r>
      <w:r w:rsidRPr="00677558">
        <w:rPr>
          <w:rFonts w:ascii="Sakkal Majalla" w:hAnsi="Sakkal Majalla"/>
          <w:sz w:val="34"/>
          <w:lang w:bidi="ar-SY"/>
        </w:rPr>
        <w:t>:")</w:t>
      </w:r>
    </w:p>
    <w:p w14:paraId="28943A8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cluster_analysis = rfm.groupby('</w:t>
      </w:r>
      <w:r w:rsidRPr="00677558">
        <w:rPr>
          <w:rFonts w:ascii="Sakkal Majalla" w:hAnsi="Sakkal Majalla"/>
          <w:sz w:val="34"/>
          <w:rtl/>
          <w:lang w:bidi="ar-SY"/>
        </w:rPr>
        <w:t>المجموعة</w:t>
      </w:r>
      <w:r w:rsidRPr="00677558">
        <w:rPr>
          <w:rFonts w:ascii="Sakkal Majalla" w:hAnsi="Sakkal Majalla"/>
          <w:sz w:val="34"/>
          <w:lang w:bidi="ar-SY"/>
        </w:rPr>
        <w:t>').agg({</w:t>
      </w:r>
    </w:p>
    <w:p w14:paraId="599741A9"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رقم_العميل</w:t>
      </w:r>
      <w:r w:rsidRPr="00677558">
        <w:rPr>
          <w:rFonts w:ascii="Sakkal Majalla" w:hAnsi="Sakkal Majalla"/>
          <w:sz w:val="34"/>
          <w:lang w:bidi="ar-SY"/>
        </w:rPr>
        <w:t>': 'count',</w:t>
      </w:r>
    </w:p>
    <w:p w14:paraId="1ABED5B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الحداثة</w:t>
      </w:r>
      <w:r w:rsidRPr="00677558">
        <w:rPr>
          <w:rFonts w:ascii="Sakkal Majalla" w:hAnsi="Sakkal Majalla"/>
          <w:sz w:val="34"/>
          <w:lang w:bidi="ar-SY"/>
        </w:rPr>
        <w:t>': 'mean',</w:t>
      </w:r>
    </w:p>
    <w:p w14:paraId="2618FDAF"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التكرار</w:t>
      </w:r>
      <w:r w:rsidRPr="00677558">
        <w:rPr>
          <w:rFonts w:ascii="Sakkal Majalla" w:hAnsi="Sakkal Majalla"/>
          <w:sz w:val="34"/>
          <w:lang w:bidi="ar-SY"/>
        </w:rPr>
        <w:t>': 'mean',</w:t>
      </w:r>
    </w:p>
    <w:p w14:paraId="27C8EB42"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القيمة_المالية</w:t>
      </w:r>
      <w:r w:rsidRPr="00677558">
        <w:rPr>
          <w:rFonts w:ascii="Sakkal Majalla" w:hAnsi="Sakkal Majalla"/>
          <w:sz w:val="34"/>
          <w:lang w:bidi="ar-SY"/>
        </w:rPr>
        <w:t>': 'mean'</w:t>
      </w:r>
    </w:p>
    <w:p w14:paraId="61F5FDC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lastRenderedPageBreak/>
        <w:t>}).round(2)</w:t>
      </w:r>
    </w:p>
    <w:p w14:paraId="3516452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cluster_analysis.columns = ['</w:t>
      </w:r>
      <w:r w:rsidRPr="00677558">
        <w:rPr>
          <w:rFonts w:ascii="Sakkal Majalla" w:hAnsi="Sakkal Majalla"/>
          <w:sz w:val="34"/>
          <w:rtl/>
          <w:lang w:bidi="ar-SY"/>
        </w:rPr>
        <w:t>عدد_العملاء', 'متوسط_الحداثة', 'متوسط_التكرار', 'متوسط_القيمة</w:t>
      </w:r>
      <w:r w:rsidRPr="00677558">
        <w:rPr>
          <w:rFonts w:ascii="Sakkal Majalla" w:hAnsi="Sakkal Majalla"/>
          <w:sz w:val="34"/>
          <w:lang w:bidi="ar-SY"/>
        </w:rPr>
        <w:t>']</w:t>
      </w:r>
    </w:p>
    <w:p w14:paraId="32673B3D"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display(cluster_analysis)</w:t>
      </w:r>
    </w:p>
    <w:p w14:paraId="3D585FB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تسمية المجموعات</w:t>
      </w:r>
    </w:p>
    <w:p w14:paraId="025DA191"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cluster_names = {</w:t>
      </w:r>
    </w:p>
    <w:p w14:paraId="5D0BEB3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0: '</w:t>
      </w:r>
      <w:r w:rsidRPr="00677558">
        <w:rPr>
          <w:rFonts w:ascii="Sakkal Majalla" w:hAnsi="Sakkal Majalla"/>
          <w:sz w:val="34"/>
          <w:rtl/>
          <w:lang w:bidi="ar-SY"/>
        </w:rPr>
        <w:t>عملاء ذهبيون</w:t>
      </w:r>
      <w:r w:rsidRPr="00677558">
        <w:rPr>
          <w:rFonts w:ascii="Sakkal Majalla" w:hAnsi="Sakkal Majalla"/>
          <w:sz w:val="34"/>
          <w:lang w:bidi="ar-SY"/>
        </w:rPr>
        <w:t>',</w:t>
      </w:r>
    </w:p>
    <w:p w14:paraId="2D4BE8B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1: '</w:t>
      </w:r>
      <w:r w:rsidRPr="00677558">
        <w:rPr>
          <w:rFonts w:ascii="Sakkal Majalla" w:hAnsi="Sakkal Majalla"/>
          <w:sz w:val="34"/>
          <w:rtl/>
          <w:lang w:bidi="ar-SY"/>
        </w:rPr>
        <w:t>عملاء واعدون</w:t>
      </w:r>
      <w:r w:rsidRPr="00677558">
        <w:rPr>
          <w:rFonts w:ascii="Sakkal Majalla" w:hAnsi="Sakkal Majalla"/>
          <w:sz w:val="34"/>
          <w:lang w:bidi="ar-SY"/>
        </w:rPr>
        <w:t>',</w:t>
      </w:r>
    </w:p>
    <w:p w14:paraId="542B7A6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2: '</w:t>
      </w:r>
      <w:r w:rsidRPr="00677558">
        <w:rPr>
          <w:rFonts w:ascii="Sakkal Majalla" w:hAnsi="Sakkal Majalla"/>
          <w:sz w:val="34"/>
          <w:rtl/>
          <w:lang w:bidi="ar-SY"/>
        </w:rPr>
        <w:t>عملاء نائمون</w:t>
      </w:r>
      <w:r w:rsidRPr="00677558">
        <w:rPr>
          <w:rFonts w:ascii="Sakkal Majalla" w:hAnsi="Sakkal Majalla"/>
          <w:sz w:val="34"/>
          <w:lang w:bidi="ar-SY"/>
        </w:rPr>
        <w:t>',</w:t>
      </w:r>
    </w:p>
    <w:p w14:paraId="230313DD"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3: '</w:t>
      </w:r>
      <w:r w:rsidRPr="00677558">
        <w:rPr>
          <w:rFonts w:ascii="Sakkal Majalla" w:hAnsi="Sakkal Majalla"/>
          <w:sz w:val="34"/>
          <w:rtl/>
          <w:lang w:bidi="ar-SY"/>
        </w:rPr>
        <w:t>عملاء جدد</w:t>
      </w:r>
      <w:r w:rsidRPr="00677558">
        <w:rPr>
          <w:rFonts w:ascii="Sakkal Majalla" w:hAnsi="Sakkal Majalla"/>
          <w:sz w:val="34"/>
          <w:lang w:bidi="ar-SY"/>
        </w:rPr>
        <w:t>'</w:t>
      </w:r>
    </w:p>
    <w:p w14:paraId="481DCE57"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w:t>
      </w:r>
    </w:p>
    <w:p w14:paraId="3A81BD4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rfm['</w:t>
      </w:r>
      <w:r w:rsidRPr="00677558">
        <w:rPr>
          <w:rFonts w:ascii="Sakkal Majalla" w:hAnsi="Sakkal Majalla"/>
          <w:sz w:val="34"/>
          <w:rtl/>
          <w:lang w:bidi="ar-SY"/>
        </w:rPr>
        <w:t>اسم_المجموعة</w:t>
      </w:r>
      <w:r w:rsidRPr="00677558">
        <w:rPr>
          <w:rFonts w:ascii="Sakkal Majalla" w:hAnsi="Sakkal Majalla"/>
          <w:sz w:val="34"/>
          <w:lang w:bidi="ar-SY"/>
        </w:rPr>
        <w:t>'] = rfm['</w:t>
      </w:r>
      <w:r w:rsidRPr="00677558">
        <w:rPr>
          <w:rFonts w:ascii="Sakkal Majalla" w:hAnsi="Sakkal Majalla"/>
          <w:sz w:val="34"/>
          <w:rtl/>
          <w:lang w:bidi="ar-SY"/>
        </w:rPr>
        <w:t>المجموعة</w:t>
      </w:r>
      <w:r w:rsidRPr="00677558">
        <w:rPr>
          <w:rFonts w:ascii="Sakkal Majalla" w:hAnsi="Sakkal Majalla"/>
          <w:sz w:val="34"/>
          <w:lang w:bidi="ar-SY"/>
        </w:rPr>
        <w:t>'].map(cluster_names)</w:t>
      </w:r>
    </w:p>
    <w:p w14:paraId="1E46B57E"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رسم ثلاثي الأبعاد</w:t>
      </w:r>
    </w:p>
    <w:p w14:paraId="19AD69CF"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fig = px.scatter_3d(</w:t>
      </w:r>
    </w:p>
    <w:p w14:paraId="2CC0E52B"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    rfm,</w:t>
      </w:r>
    </w:p>
    <w:p w14:paraId="7F247A9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x='</w:t>
      </w:r>
      <w:r w:rsidRPr="00677558">
        <w:rPr>
          <w:rFonts w:ascii="Sakkal Majalla" w:hAnsi="Sakkal Majalla"/>
          <w:sz w:val="34"/>
          <w:rtl/>
          <w:lang w:bidi="ar-SY"/>
        </w:rPr>
        <w:t>الحداثة</w:t>
      </w:r>
      <w:r w:rsidRPr="00677558">
        <w:rPr>
          <w:rFonts w:ascii="Sakkal Majalla" w:hAnsi="Sakkal Majalla"/>
          <w:sz w:val="34"/>
          <w:lang w:bidi="ar-SY"/>
        </w:rPr>
        <w:t>',</w:t>
      </w:r>
    </w:p>
    <w:p w14:paraId="357FAFC6"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y='</w:t>
      </w:r>
      <w:r w:rsidRPr="00677558">
        <w:rPr>
          <w:rFonts w:ascii="Sakkal Majalla" w:hAnsi="Sakkal Majalla"/>
          <w:sz w:val="34"/>
          <w:rtl/>
          <w:lang w:bidi="ar-SY"/>
        </w:rPr>
        <w:t>التكرار</w:t>
      </w:r>
      <w:r w:rsidRPr="00677558">
        <w:rPr>
          <w:rFonts w:ascii="Sakkal Majalla" w:hAnsi="Sakkal Majalla"/>
          <w:sz w:val="34"/>
          <w:lang w:bidi="ar-SY"/>
        </w:rPr>
        <w:t>',</w:t>
      </w:r>
    </w:p>
    <w:p w14:paraId="7E870C54"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z='</w:t>
      </w:r>
      <w:r w:rsidRPr="00677558">
        <w:rPr>
          <w:rFonts w:ascii="Sakkal Majalla" w:hAnsi="Sakkal Majalla"/>
          <w:sz w:val="34"/>
          <w:rtl/>
          <w:lang w:bidi="ar-SY"/>
        </w:rPr>
        <w:t>القيمة_المالية</w:t>
      </w:r>
      <w:r w:rsidRPr="00677558">
        <w:rPr>
          <w:rFonts w:ascii="Sakkal Majalla" w:hAnsi="Sakkal Majalla"/>
          <w:sz w:val="34"/>
          <w:lang w:bidi="ar-SY"/>
        </w:rPr>
        <w:t>',</w:t>
      </w:r>
    </w:p>
    <w:p w14:paraId="1DF0E4B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color='</w:t>
      </w:r>
      <w:r w:rsidRPr="00677558">
        <w:rPr>
          <w:rFonts w:ascii="Sakkal Majalla" w:hAnsi="Sakkal Majalla"/>
          <w:sz w:val="34"/>
          <w:rtl/>
          <w:lang w:bidi="ar-SY"/>
        </w:rPr>
        <w:t>اسم_المجموعة</w:t>
      </w:r>
      <w:r w:rsidRPr="00677558">
        <w:rPr>
          <w:rFonts w:ascii="Sakkal Majalla" w:hAnsi="Sakkal Majalla"/>
          <w:sz w:val="34"/>
          <w:lang w:bidi="ar-SY"/>
        </w:rPr>
        <w:t>',</w:t>
      </w:r>
    </w:p>
    <w:p w14:paraId="3D82C6B3"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title='</w:t>
      </w:r>
      <w:r w:rsidRPr="00677558">
        <w:rPr>
          <w:rFonts w:ascii="Sakkal Majalla" w:hAnsi="Sakkal Majalla"/>
          <w:sz w:val="34"/>
          <w:rtl/>
          <w:lang w:bidi="ar-SY"/>
        </w:rPr>
        <w:t>تقسيم العملاء ثلاثي الأبعاد</w:t>
      </w:r>
      <w:r w:rsidRPr="00677558">
        <w:rPr>
          <w:rFonts w:ascii="Sakkal Majalla" w:hAnsi="Sakkal Majalla"/>
          <w:sz w:val="34"/>
          <w:lang w:bidi="ar-SY"/>
        </w:rPr>
        <w:t xml:space="preserve"> (RFM)',</w:t>
      </w:r>
    </w:p>
    <w:p w14:paraId="5D0D9DCA"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labels={'</w:t>
      </w:r>
      <w:r w:rsidRPr="00677558">
        <w:rPr>
          <w:rFonts w:ascii="Sakkal Majalla" w:hAnsi="Sakkal Majalla"/>
          <w:sz w:val="34"/>
          <w:rtl/>
          <w:lang w:bidi="ar-SY"/>
        </w:rPr>
        <w:t>الحداثة': 'الحداثة (أيّام)', 'التكرار': 'عدد المشتريات', 'القيمة_المالية': 'القيمة (ريال)</w:t>
      </w:r>
      <w:r w:rsidRPr="00677558">
        <w:rPr>
          <w:rFonts w:ascii="Sakkal Majalla" w:hAnsi="Sakkal Majalla"/>
          <w:sz w:val="34"/>
          <w:lang w:bidi="ar-SY"/>
        </w:rPr>
        <w:t>'},</w:t>
      </w:r>
    </w:p>
    <w:p w14:paraId="6E6B2346"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 xml:space="preserve">    height=700</w:t>
      </w:r>
    </w:p>
    <w:p w14:paraId="1F352CEB"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w:t>
      </w:r>
    </w:p>
    <w:p w14:paraId="5608E9D8"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fig.show()</w:t>
      </w:r>
    </w:p>
    <w:p w14:paraId="2EFFDF55" w14:textId="77777777" w:rsidR="00677558" w:rsidRPr="00677558" w:rsidRDefault="00677558" w:rsidP="00677558">
      <w:pPr>
        <w:shd w:val="clear" w:color="auto" w:fill="F2F2F2" w:themeFill="background1" w:themeFillShade="F2"/>
        <w:bidi w:val="0"/>
        <w:rPr>
          <w:rFonts w:ascii="Sakkal Majalla" w:hAnsi="Sakkal Majalla"/>
          <w:sz w:val="34"/>
          <w:rtl/>
          <w:lang w:bidi="ar-SY"/>
        </w:rPr>
      </w:pPr>
      <w:r w:rsidRPr="00677558">
        <w:rPr>
          <w:rFonts w:ascii="Sakkal Majalla" w:hAnsi="Sakkal Majalla"/>
          <w:sz w:val="34"/>
          <w:lang w:bidi="ar-SY"/>
        </w:rPr>
        <w:t xml:space="preserve"># </w:t>
      </w:r>
      <w:r w:rsidRPr="00677558">
        <w:rPr>
          <w:rFonts w:ascii="Sakkal Majalla" w:hAnsi="Sakkal Majalla"/>
          <w:sz w:val="34"/>
          <w:rtl/>
          <w:lang w:bidi="ar-SY"/>
        </w:rPr>
        <w:t>حفظ النتائج</w:t>
      </w:r>
    </w:p>
    <w:p w14:paraId="29278DE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lastRenderedPageBreak/>
        <w:t>rfm.to_csv('customer_segments.csv', index=False, encoding='utf-8-sig')</w:t>
      </w:r>
    </w:p>
    <w:p w14:paraId="6D7ACDF2" w14:textId="77777777" w:rsidR="00677558" w:rsidRPr="00677558" w:rsidRDefault="00677558" w:rsidP="00677558">
      <w:pPr>
        <w:shd w:val="clear" w:color="auto" w:fill="F2F2F2" w:themeFill="background1" w:themeFillShade="F2"/>
        <w:bidi w:val="0"/>
        <w:rPr>
          <w:rFonts w:ascii="Sakkal Majalla" w:hAnsi="Sakkal Majalla"/>
          <w:sz w:val="34"/>
          <w:lang w:bidi="ar-SY"/>
        </w:rPr>
      </w:pPr>
      <w:r w:rsidRPr="00677558">
        <w:rPr>
          <w:rFonts w:ascii="Sakkal Majalla" w:hAnsi="Sakkal Majalla"/>
          <w:sz w:val="34"/>
          <w:lang w:bidi="ar-SY"/>
        </w:rPr>
        <w:t>print("\n</w:t>
      </w:r>
      <w:r w:rsidRPr="00677558">
        <w:rPr>
          <w:rFonts w:ascii="Segoe UI Emoji" w:hAnsi="Segoe UI Emoji" w:cs="Segoe UI Emoji"/>
          <w:sz w:val="34"/>
          <w:lang w:bidi="ar-SY"/>
        </w:rPr>
        <w:t>✅</w:t>
      </w:r>
      <w:r w:rsidRPr="00677558">
        <w:rPr>
          <w:rFonts w:ascii="Sakkal Majalla" w:hAnsi="Sakkal Majalla"/>
          <w:sz w:val="34"/>
          <w:lang w:bidi="ar-SY"/>
        </w:rPr>
        <w:t xml:space="preserve"> </w:t>
      </w:r>
      <w:r w:rsidRPr="00677558">
        <w:rPr>
          <w:rFonts w:ascii="Sakkal Majalla" w:hAnsi="Sakkal Majalla"/>
          <w:sz w:val="34"/>
          <w:rtl/>
          <w:lang w:bidi="ar-SY"/>
        </w:rPr>
        <w:t>تمّ حفظ تقسيم العملاء في</w:t>
      </w:r>
      <w:r w:rsidRPr="00677558">
        <w:rPr>
          <w:rFonts w:ascii="Sakkal Majalla" w:hAnsi="Sakkal Majalla"/>
          <w:sz w:val="34"/>
          <w:lang w:bidi="ar-SY"/>
        </w:rPr>
        <w:t xml:space="preserve"> customer_segments.csv")</w:t>
      </w:r>
    </w:p>
    <w:p w14:paraId="03A7D1D2" w14:textId="77777777" w:rsidR="0041133E" w:rsidRDefault="0041133E" w:rsidP="00677558">
      <w:pPr>
        <w:spacing w:after="160" w:line="259" w:lineRule="auto"/>
        <w:jc w:val="left"/>
        <w:rPr>
          <w:rFonts w:ascii="Adobe Arabic" w:hAnsi="Adobe Arabic" w:cs="Adobe Arabic"/>
          <w:b/>
          <w:bCs/>
          <w:color w:val="002060"/>
          <w:sz w:val="36"/>
          <w:szCs w:val="36"/>
          <w:rtl/>
        </w:rPr>
      </w:pPr>
    </w:p>
    <w:p w14:paraId="4DF1E321" w14:textId="77777777" w:rsidR="00C138D4" w:rsidRDefault="00C138D4" w:rsidP="00C138D4">
      <w:pPr>
        <w:jc w:val="center"/>
        <w:rPr>
          <w:rFonts w:ascii="Adobe Arabic" w:hAnsi="Adobe Arabic" w:cs="Adobe Arabic"/>
          <w:sz w:val="36"/>
          <w:szCs w:val="36"/>
          <w:rtl/>
        </w:rPr>
      </w:pPr>
    </w:p>
    <w:p w14:paraId="3A9DA14C" w14:textId="77777777" w:rsidR="00C138D4" w:rsidRDefault="00C138D4" w:rsidP="00C138D4">
      <w:pPr>
        <w:jc w:val="center"/>
        <w:rPr>
          <w:rFonts w:ascii="Adobe Arabic" w:hAnsi="Adobe Arabic" w:cs="Adobe Arabic"/>
          <w:sz w:val="36"/>
          <w:szCs w:val="36"/>
          <w:rtl/>
        </w:rPr>
      </w:pPr>
    </w:p>
    <w:p w14:paraId="11C871E0" w14:textId="77777777" w:rsidR="00C138D4" w:rsidRDefault="00C138D4" w:rsidP="00C138D4">
      <w:pPr>
        <w:jc w:val="center"/>
        <w:rPr>
          <w:rFonts w:ascii="Adobe Arabic" w:hAnsi="Adobe Arabic" w:cs="Adobe Arabic"/>
          <w:sz w:val="36"/>
          <w:szCs w:val="36"/>
          <w:rtl/>
        </w:rPr>
      </w:pPr>
    </w:p>
    <w:p w14:paraId="18359D24" w14:textId="77777777" w:rsidR="00C138D4" w:rsidRDefault="00C138D4" w:rsidP="00C138D4">
      <w:pPr>
        <w:jc w:val="center"/>
        <w:rPr>
          <w:rFonts w:ascii="Adobe Arabic" w:hAnsi="Adobe Arabic" w:cs="Adobe Arabic"/>
          <w:sz w:val="36"/>
          <w:szCs w:val="36"/>
          <w:rtl/>
        </w:rPr>
      </w:pPr>
    </w:p>
    <w:p w14:paraId="5A3D76A5" w14:textId="77777777" w:rsidR="00C138D4" w:rsidRDefault="00C138D4" w:rsidP="00C138D4">
      <w:pPr>
        <w:jc w:val="center"/>
        <w:rPr>
          <w:rFonts w:ascii="Adobe Arabic" w:hAnsi="Adobe Arabic" w:cs="Adobe Arabic"/>
          <w:sz w:val="36"/>
          <w:szCs w:val="36"/>
          <w:rtl/>
        </w:rPr>
      </w:pPr>
    </w:p>
    <w:p w14:paraId="081BECC3" w14:textId="68BCDC90" w:rsidR="009F5DE0" w:rsidRPr="00C138D4" w:rsidRDefault="00C138D4" w:rsidP="00C138D4">
      <w:pPr>
        <w:jc w:val="center"/>
        <w:rPr>
          <w:rFonts w:ascii="Adobe Arabic" w:hAnsi="Adobe Arabic" w:cs="Adobe Arabic"/>
          <w:sz w:val="36"/>
          <w:szCs w:val="36"/>
        </w:rPr>
      </w:pPr>
      <w:r>
        <w:rPr>
          <w:noProof/>
        </w:rPr>
        <w:drawing>
          <wp:inline distT="0" distB="0" distL="0" distR="0" wp14:anchorId="70E89603" wp14:editId="0A95F29D">
            <wp:extent cx="1219200" cy="1219200"/>
            <wp:effectExtent l="0" t="0" r="0" b="0"/>
            <wp:docPr id="152965142" name="صورة 374" descr="Statisctic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Statisctics "/>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14:paraId="32569F40" w14:textId="77777777" w:rsidR="009F5DE0" w:rsidRDefault="009F5DE0" w:rsidP="009F5DE0">
      <w:pPr>
        <w:spacing w:after="160" w:line="259" w:lineRule="auto"/>
        <w:jc w:val="center"/>
        <w:rPr>
          <w:b/>
          <w:bCs/>
          <w:sz w:val="36"/>
          <w:szCs w:val="36"/>
          <w:lang w:bidi="ar-SY"/>
        </w:rPr>
      </w:pPr>
    </w:p>
    <w:p w14:paraId="40282CBF" w14:textId="77777777" w:rsidR="00986395" w:rsidRDefault="00986395" w:rsidP="00F01FA2">
      <w:pPr>
        <w:spacing w:after="160" w:line="259" w:lineRule="auto"/>
        <w:rPr>
          <w:b/>
          <w:bCs/>
          <w:sz w:val="36"/>
          <w:szCs w:val="36"/>
          <w:lang w:bidi="ar-SY"/>
        </w:rPr>
      </w:pPr>
      <w:r>
        <w:rPr>
          <w:b/>
          <w:bCs/>
          <w:sz w:val="36"/>
          <w:szCs w:val="36"/>
          <w:rtl/>
          <w:lang w:bidi="ar-SY"/>
        </w:rPr>
        <w:br w:type="page"/>
      </w:r>
    </w:p>
    <w:p w14:paraId="604974B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5655B418" wp14:editId="30EAE4CC">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1B43D3A7" w14:textId="22749107"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w:t>
                              </w:r>
                              <w:r w:rsidR="00436A99">
                                <w:rPr>
                                  <w:rFonts w:ascii="Adobe Arabic" w:eastAsia="Times New Roman" w:hAnsi="Adobe Arabic" w:cs="Adobe Arabic" w:hint="cs"/>
                                  <w:b/>
                                  <w:bCs/>
                                  <w:color w:val="168489"/>
                                  <w:kern w:val="24"/>
                                  <w:sz w:val="48"/>
                                  <w:szCs w:val="48"/>
                                  <w:rtl/>
                                  <w:lang w:bidi="ar-AE"/>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0D7AAA">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284"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5655B418" id="Group 45" o:spid="_x0000_s1847"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">
                <v:shape id="TextBox 65" o:spid="_x0000_s1848"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B43D3A7" w14:textId="22749107"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ما هو تقييمك لهذ</w:t>
                        </w:r>
                        <w:r w:rsidR="00436A99">
                          <w:rPr>
                            <w:rFonts w:ascii="Adobe Arabic" w:eastAsia="Times New Roman" w:hAnsi="Adobe Arabic" w:cs="Adobe Arabic" w:hint="cs"/>
                            <w:b/>
                            <w:bCs/>
                            <w:color w:val="168489"/>
                            <w:kern w:val="24"/>
                            <w:sz w:val="48"/>
                            <w:szCs w:val="48"/>
                            <w:rtl/>
                            <w:lang w:bidi="ar-AE"/>
                          </w:rPr>
                          <w:t>ه</w:t>
                        </w:r>
                        <w:r w:rsidRPr="00ED3796">
                          <w:rPr>
                            <w:rFonts w:ascii="Adobe Arabic" w:eastAsia="Times New Roman" w:hAnsi="Adobe Arabic" w:cs="Adobe Arabic"/>
                            <w:b/>
                            <w:bCs/>
                            <w:color w:val="168489"/>
                            <w:kern w:val="24"/>
                            <w:sz w:val="48"/>
                            <w:szCs w:val="48"/>
                            <w:rtl/>
                            <w:lang w:bidi="ar-SY"/>
                          </w:rPr>
                          <w:t xml:space="preserve"> ال</w:t>
                        </w:r>
                        <w:r w:rsidR="009B57DC">
                          <w:rPr>
                            <w:rFonts w:ascii="Adobe Arabic" w:eastAsia="Times New Roman" w:hAnsi="Adobe Arabic" w:cs="Adobe Arabic"/>
                            <w:b/>
                            <w:bCs/>
                            <w:color w:val="168489"/>
                            <w:kern w:val="24"/>
                            <w:sz w:val="48"/>
                            <w:szCs w:val="48"/>
                            <w:rtl/>
                            <w:lang w:bidi="ar-SY"/>
                          </w:rPr>
                          <w:t>دورة</w:t>
                        </w:r>
                        <w:r w:rsidRPr="00ED3796">
                          <w:rPr>
                            <w:rFonts w:ascii="Adobe Arabic" w:eastAsia="Times New Roman" w:hAnsi="Adobe Arabic" w:cs="Adobe Arabic"/>
                            <w:b/>
                            <w:bCs/>
                            <w:color w:val="168489"/>
                            <w:kern w:val="24"/>
                            <w:sz w:val="48"/>
                            <w:szCs w:val="48"/>
                            <w:rtl/>
                            <w:lang w:bidi="ar-SY"/>
                          </w:rPr>
                          <w:t xml:space="preserve"> التدريبي</w:t>
                        </w:r>
                        <w:r w:rsidR="000D7AAA">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1849"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285" o:title="Evaluation Icon Vector Art, Icons, and Graphics for Free Download" recolortarget="#494949 [1446]"/>
                </v:shape>
                <w10:anchorlock/>
              </v:group>
            </w:pict>
          </mc:Fallback>
        </mc:AlternateContent>
      </w:r>
    </w:p>
    <w:p w14:paraId="7D0EE4A5" w14:textId="77777777" w:rsidR="00A25AD3" w:rsidRDefault="00A25AD3" w:rsidP="00F01FA2">
      <w:pPr>
        <w:spacing w:after="160" w:line="600" w:lineRule="auto"/>
        <w:jc w:val="left"/>
        <w:rPr>
          <w:rFonts w:ascii="Adobe Arabic" w:hAnsi="Adobe Arabic" w:cs="Adobe Arabic"/>
          <w:sz w:val="36"/>
          <w:szCs w:val="40"/>
          <w:lang w:bidi="ar-SY"/>
        </w:rPr>
      </w:pPr>
    </w:p>
    <w:p w14:paraId="3F66842E"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5AE9A476" w14:textId="77777777" w:rsidR="008317F7" w:rsidRDefault="008317F7" w:rsidP="00A25AD3">
      <w:pPr>
        <w:spacing w:after="160" w:line="259" w:lineRule="auto"/>
        <w:jc w:val="center"/>
        <w:rPr>
          <w:sz w:val="40"/>
          <w:szCs w:val="44"/>
          <w:rtl/>
          <w:lang w:bidi="ar-SY"/>
        </w:rPr>
      </w:pPr>
    </w:p>
    <w:p w14:paraId="5057353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E58250D" wp14:editId="56922D60">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28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CA11323"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0E3AAEB" wp14:editId="7920DA8D">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40E3AAEB" id="_x0000_s185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CzuYma+wIAAOQJAAAOAAAAAAAAAAAAAAAAAC4CAABkcnMvZTJvRG9jLnhtbFBLAQItABQABgAI&#10;AAAAIQBNE2313QAAAAQBAAAPAAAAAAAAAAAAAAAAAFUFAABkcnMvZG93bnJldi54bWxQSwUGAAAA&#10;AAQABADzAAAAXwYAAAAA&#10;">
                <v:rect id="Rectangle 388507707" o:spid="_x0000_s185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185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185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C8F75E6"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4D7D3E0E"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الغامدي، عبد الله بن محمد بن سعيد</w:t>
      </w:r>
      <w:r w:rsidRPr="00C138D4">
        <w:rPr>
          <w:rFonts w:ascii="Sakkal Majalla" w:eastAsia="Times New Roman" w:hAnsi="Sakkal Majalla"/>
          <w:sz w:val="34"/>
        </w:rPr>
        <w:t xml:space="preserve">. (2023). </w:t>
      </w:r>
      <w:r w:rsidRPr="00C138D4">
        <w:rPr>
          <w:rFonts w:ascii="Sakkal Majalla" w:eastAsia="Times New Roman" w:hAnsi="Sakkal Majalla"/>
          <w:sz w:val="34"/>
          <w:rtl/>
        </w:rPr>
        <w:t>الذكاء الاصطناعي: المفاهيم والتطبيقات</w:t>
      </w:r>
      <w:r w:rsidRPr="00C138D4">
        <w:rPr>
          <w:rFonts w:ascii="Sakkal Majalla" w:eastAsia="Times New Roman" w:hAnsi="Sakkal Majalla"/>
          <w:sz w:val="34"/>
        </w:rPr>
        <w:t xml:space="preserve">. </w:t>
      </w:r>
      <w:r w:rsidRPr="00C138D4">
        <w:rPr>
          <w:rFonts w:ascii="Sakkal Majalla" w:eastAsia="Times New Roman" w:hAnsi="Sakkal Majalla"/>
          <w:sz w:val="34"/>
          <w:rtl/>
        </w:rPr>
        <w:t>الطبعة الثانية. الرياض، المملكة العربية السعودية: دار جامعة الملك سعود للنشر</w:t>
      </w:r>
      <w:r w:rsidRPr="00C138D4">
        <w:rPr>
          <w:rFonts w:ascii="Sakkal Majalla" w:eastAsia="Times New Roman" w:hAnsi="Sakkal Majalla"/>
          <w:sz w:val="34"/>
        </w:rPr>
        <w:t>.</w:t>
      </w:r>
    </w:p>
    <w:p w14:paraId="58C27E52"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الشمري، خالد بن عبد العزيز بن صالح، والعتيبي، محمد بن فهد بن إبراهيم</w:t>
      </w:r>
      <w:r w:rsidRPr="00C138D4">
        <w:rPr>
          <w:rFonts w:ascii="Sakkal Majalla" w:eastAsia="Times New Roman" w:hAnsi="Sakkal Majalla"/>
          <w:sz w:val="34"/>
        </w:rPr>
        <w:t xml:space="preserve">. (2024). </w:t>
      </w:r>
      <w:r w:rsidRPr="00C138D4">
        <w:rPr>
          <w:rFonts w:ascii="Sakkal Majalla" w:eastAsia="Times New Roman" w:hAnsi="Sakkal Majalla"/>
          <w:sz w:val="34"/>
          <w:rtl/>
        </w:rPr>
        <w:t>تحليل البيانات الضخمة باستخدام</w:t>
      </w:r>
      <w:r w:rsidRPr="00C138D4">
        <w:rPr>
          <w:rFonts w:ascii="Sakkal Majalla" w:eastAsia="Times New Roman" w:hAnsi="Sakkal Majalla"/>
          <w:sz w:val="34"/>
        </w:rPr>
        <w:t xml:space="preserve"> Python. </w:t>
      </w:r>
      <w:r w:rsidRPr="00C138D4">
        <w:rPr>
          <w:rFonts w:ascii="Sakkal Majalla" w:eastAsia="Times New Roman" w:hAnsi="Sakkal Majalla"/>
          <w:sz w:val="34"/>
          <w:rtl/>
        </w:rPr>
        <w:t>جدة، المملكة العربية السعودية: دار خوارزم العلمية للنشر والتوزيع</w:t>
      </w:r>
      <w:r w:rsidRPr="00C138D4">
        <w:rPr>
          <w:rFonts w:ascii="Sakkal Majalla" w:eastAsia="Times New Roman" w:hAnsi="Sakkal Majalla"/>
          <w:sz w:val="34"/>
        </w:rPr>
        <w:t>.</w:t>
      </w:r>
    </w:p>
    <w:p w14:paraId="3874E475"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حسن، علي بن أحمد بن محمود</w:t>
      </w:r>
      <w:r w:rsidRPr="00C138D4">
        <w:rPr>
          <w:rFonts w:ascii="Sakkal Majalla" w:eastAsia="Times New Roman" w:hAnsi="Sakkal Majalla"/>
          <w:sz w:val="34"/>
        </w:rPr>
        <w:t xml:space="preserve">. (2023). </w:t>
      </w:r>
      <w:r w:rsidRPr="00C138D4">
        <w:rPr>
          <w:rFonts w:ascii="Sakkal Majalla" w:eastAsia="Times New Roman" w:hAnsi="Sakkal Majalla"/>
          <w:sz w:val="34"/>
          <w:rtl/>
        </w:rPr>
        <w:t>التعلم الآلي: من النظرية إلى التطبيق</w:t>
      </w:r>
      <w:r w:rsidRPr="00C138D4">
        <w:rPr>
          <w:rFonts w:ascii="Sakkal Majalla" w:eastAsia="Times New Roman" w:hAnsi="Sakkal Majalla"/>
          <w:sz w:val="34"/>
        </w:rPr>
        <w:t xml:space="preserve">. </w:t>
      </w:r>
      <w:r w:rsidRPr="00C138D4">
        <w:rPr>
          <w:rFonts w:ascii="Sakkal Majalla" w:eastAsia="Times New Roman" w:hAnsi="Sakkal Majalla"/>
          <w:sz w:val="34"/>
          <w:rtl/>
        </w:rPr>
        <w:t>القاهرة، جمهورية مصر العربية: دار الفكر العربي</w:t>
      </w:r>
      <w:r w:rsidRPr="00C138D4">
        <w:rPr>
          <w:rFonts w:ascii="Sakkal Majalla" w:eastAsia="Times New Roman" w:hAnsi="Sakkal Majalla"/>
          <w:sz w:val="34"/>
        </w:rPr>
        <w:t>.</w:t>
      </w:r>
    </w:p>
    <w:p w14:paraId="776D4015"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النجار، فاطمة بنت حسن بن عبد الله</w:t>
      </w:r>
      <w:r w:rsidRPr="00C138D4">
        <w:rPr>
          <w:rFonts w:ascii="Sakkal Majalla" w:eastAsia="Times New Roman" w:hAnsi="Sakkal Majalla"/>
          <w:sz w:val="34"/>
        </w:rPr>
        <w:t xml:space="preserve">. (2024). </w:t>
      </w:r>
      <w:r w:rsidRPr="00C138D4">
        <w:rPr>
          <w:rFonts w:ascii="Sakkal Majalla" w:eastAsia="Times New Roman" w:hAnsi="Sakkal Majalla"/>
          <w:sz w:val="34"/>
          <w:rtl/>
        </w:rPr>
        <w:t>مقدمة في علم البيانات والتعلم الآلي</w:t>
      </w:r>
      <w:r w:rsidRPr="00C138D4">
        <w:rPr>
          <w:rFonts w:ascii="Sakkal Majalla" w:eastAsia="Times New Roman" w:hAnsi="Sakkal Majalla"/>
          <w:sz w:val="34"/>
        </w:rPr>
        <w:t xml:space="preserve">. </w:t>
      </w:r>
      <w:r w:rsidRPr="00C138D4">
        <w:rPr>
          <w:rFonts w:ascii="Sakkal Majalla" w:eastAsia="Times New Roman" w:hAnsi="Sakkal Majalla"/>
          <w:sz w:val="34"/>
          <w:rtl/>
        </w:rPr>
        <w:t>دبي، الإمارات العربية المتحدة: دار الكتاب الجامعي</w:t>
      </w:r>
      <w:r w:rsidRPr="00C138D4">
        <w:rPr>
          <w:rFonts w:ascii="Sakkal Majalla" w:eastAsia="Times New Roman" w:hAnsi="Sakkal Majalla"/>
          <w:sz w:val="34"/>
        </w:rPr>
        <w:t>.</w:t>
      </w:r>
    </w:p>
    <w:p w14:paraId="35404ED4"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العمري، يوسف بن سعد بن عبد الرحمن، والقحطاني، سارة بنت علي بن محمد</w:t>
      </w:r>
      <w:r w:rsidRPr="00C138D4">
        <w:rPr>
          <w:rFonts w:ascii="Sakkal Majalla" w:eastAsia="Times New Roman" w:hAnsi="Sakkal Majalla"/>
          <w:sz w:val="34"/>
        </w:rPr>
        <w:t xml:space="preserve">. (2023). </w:t>
      </w:r>
      <w:r w:rsidRPr="00C138D4">
        <w:rPr>
          <w:rFonts w:ascii="Sakkal Majalla" w:eastAsia="Times New Roman" w:hAnsi="Sakkal Majalla"/>
          <w:sz w:val="34"/>
          <w:rtl/>
        </w:rPr>
        <w:t>تطبيقات الذكاء الاصطناعي في الأعمال</w:t>
      </w:r>
      <w:r w:rsidRPr="00C138D4">
        <w:rPr>
          <w:rFonts w:ascii="Sakkal Majalla" w:eastAsia="Times New Roman" w:hAnsi="Sakkal Majalla"/>
          <w:sz w:val="34"/>
        </w:rPr>
        <w:t xml:space="preserve">. </w:t>
      </w:r>
      <w:r w:rsidRPr="00C138D4">
        <w:rPr>
          <w:rFonts w:ascii="Sakkal Majalla" w:eastAsia="Times New Roman" w:hAnsi="Sakkal Majalla"/>
          <w:sz w:val="34"/>
          <w:rtl/>
        </w:rPr>
        <w:t>أبو ظبي، الإمارات العربية المتحدة: مركز الإمارات للدراسات والبحوث الاستراتيجية</w:t>
      </w:r>
      <w:r w:rsidRPr="00C138D4">
        <w:rPr>
          <w:rFonts w:ascii="Sakkal Majalla" w:eastAsia="Times New Roman" w:hAnsi="Sakkal Majalla"/>
          <w:sz w:val="34"/>
        </w:rPr>
        <w:t>.</w:t>
      </w:r>
    </w:p>
    <w:p w14:paraId="7F1CF5C0"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المطيري، ناصر بن راشد بن عبد الله</w:t>
      </w:r>
      <w:r w:rsidRPr="00C138D4">
        <w:rPr>
          <w:rFonts w:ascii="Sakkal Majalla" w:eastAsia="Times New Roman" w:hAnsi="Sakkal Majalla"/>
          <w:sz w:val="34"/>
        </w:rPr>
        <w:t xml:space="preserve">. (2024). </w:t>
      </w:r>
      <w:r w:rsidRPr="00C138D4">
        <w:rPr>
          <w:rFonts w:ascii="Sakkal Majalla" w:eastAsia="Times New Roman" w:hAnsi="Sakkal Majalla"/>
          <w:sz w:val="34"/>
          <w:rtl/>
        </w:rPr>
        <w:t>البرمجة بلغة</w:t>
      </w:r>
      <w:r w:rsidRPr="00C138D4">
        <w:rPr>
          <w:rFonts w:ascii="Sakkal Majalla" w:eastAsia="Times New Roman" w:hAnsi="Sakkal Majalla"/>
          <w:sz w:val="34"/>
        </w:rPr>
        <w:t xml:space="preserve"> Python </w:t>
      </w:r>
      <w:r w:rsidRPr="00C138D4">
        <w:rPr>
          <w:rFonts w:ascii="Sakkal Majalla" w:eastAsia="Times New Roman" w:hAnsi="Sakkal Majalla"/>
          <w:sz w:val="34"/>
          <w:rtl/>
        </w:rPr>
        <w:t>للمبتدئين</w:t>
      </w:r>
      <w:r w:rsidRPr="00C138D4">
        <w:rPr>
          <w:rFonts w:ascii="Sakkal Majalla" w:eastAsia="Times New Roman" w:hAnsi="Sakkal Majalla"/>
          <w:sz w:val="34"/>
        </w:rPr>
        <w:t xml:space="preserve">. </w:t>
      </w:r>
      <w:r w:rsidRPr="00C138D4">
        <w:rPr>
          <w:rFonts w:ascii="Sakkal Majalla" w:eastAsia="Times New Roman" w:hAnsi="Sakkal Majalla"/>
          <w:sz w:val="34"/>
          <w:rtl/>
        </w:rPr>
        <w:t>الطبعة الثالثة. الدوحة، دولة قطر: دار الثقافة للنشر والتوزيع</w:t>
      </w:r>
      <w:r w:rsidRPr="00C138D4">
        <w:rPr>
          <w:rFonts w:ascii="Sakkal Majalla" w:eastAsia="Times New Roman" w:hAnsi="Sakkal Majalla"/>
          <w:sz w:val="34"/>
        </w:rPr>
        <w:t>.</w:t>
      </w:r>
    </w:p>
    <w:p w14:paraId="150CC5AE"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البلوشي، أحمد بن سالم بن حمد، والسيابي، عائشة بنت خلفان بنت سعيد</w:t>
      </w:r>
      <w:r w:rsidRPr="00C138D4">
        <w:rPr>
          <w:rFonts w:ascii="Sakkal Majalla" w:eastAsia="Times New Roman" w:hAnsi="Sakkal Majalla"/>
          <w:sz w:val="34"/>
        </w:rPr>
        <w:t xml:space="preserve">. (2023). </w:t>
      </w:r>
      <w:r w:rsidRPr="00C138D4">
        <w:rPr>
          <w:rFonts w:ascii="Sakkal Majalla" w:eastAsia="Times New Roman" w:hAnsi="Sakkal Majalla"/>
          <w:sz w:val="34"/>
          <w:rtl/>
        </w:rPr>
        <w:t>الشبكات العصبية الاصطناعية: الأسس والتطبيقات</w:t>
      </w:r>
      <w:r w:rsidRPr="00C138D4">
        <w:rPr>
          <w:rFonts w:ascii="Sakkal Majalla" w:eastAsia="Times New Roman" w:hAnsi="Sakkal Majalla"/>
          <w:sz w:val="34"/>
        </w:rPr>
        <w:t xml:space="preserve">. </w:t>
      </w:r>
      <w:r w:rsidRPr="00C138D4">
        <w:rPr>
          <w:rFonts w:ascii="Sakkal Majalla" w:eastAsia="Times New Roman" w:hAnsi="Sakkal Majalla"/>
          <w:sz w:val="34"/>
          <w:rtl/>
        </w:rPr>
        <w:t>مسقط، سلطنة عمان: دار الأنوار العمانية</w:t>
      </w:r>
      <w:r w:rsidRPr="00C138D4">
        <w:rPr>
          <w:rFonts w:ascii="Sakkal Majalla" w:eastAsia="Times New Roman" w:hAnsi="Sakkal Majalla"/>
          <w:sz w:val="34"/>
        </w:rPr>
        <w:t>.</w:t>
      </w:r>
    </w:p>
    <w:p w14:paraId="260872AA" w14:textId="77777777" w:rsidR="00026522" w:rsidRPr="00C138D4" w:rsidRDefault="00026522">
      <w:pPr>
        <w:numPr>
          <w:ilvl w:val="0"/>
          <w:numId w:val="106"/>
        </w:numPr>
        <w:spacing w:before="100" w:beforeAutospacing="1" w:after="100" w:afterAutospacing="1" w:line="240" w:lineRule="auto"/>
        <w:jc w:val="left"/>
        <w:rPr>
          <w:rFonts w:ascii="Sakkal Majalla" w:eastAsia="Times New Roman" w:hAnsi="Sakkal Majalla"/>
          <w:sz w:val="34"/>
        </w:rPr>
      </w:pPr>
      <w:r w:rsidRPr="00C138D4">
        <w:rPr>
          <w:rFonts w:ascii="Sakkal Majalla" w:eastAsia="Times New Roman" w:hAnsi="Sakkal Majalla"/>
          <w:sz w:val="34"/>
          <w:rtl/>
        </w:rPr>
        <w:t>الزهراني، عبد الرحمن بن عبد الله بن محمد</w:t>
      </w:r>
      <w:r w:rsidRPr="00C138D4">
        <w:rPr>
          <w:rFonts w:ascii="Sakkal Majalla" w:eastAsia="Times New Roman" w:hAnsi="Sakkal Majalla"/>
          <w:sz w:val="34"/>
        </w:rPr>
        <w:t xml:space="preserve">. (2024). </w:t>
      </w:r>
      <w:r w:rsidRPr="00C138D4">
        <w:rPr>
          <w:rFonts w:ascii="Sakkal Majalla" w:eastAsia="Times New Roman" w:hAnsi="Sakkal Majalla"/>
          <w:sz w:val="34"/>
          <w:rtl/>
        </w:rPr>
        <w:t>تقنيات التعلم العميق والتطبيقات الذكية</w:t>
      </w:r>
      <w:r w:rsidRPr="00C138D4">
        <w:rPr>
          <w:rFonts w:ascii="Sakkal Majalla" w:eastAsia="Times New Roman" w:hAnsi="Sakkal Majalla"/>
          <w:sz w:val="34"/>
        </w:rPr>
        <w:t xml:space="preserve">. </w:t>
      </w:r>
      <w:r w:rsidRPr="00C138D4">
        <w:rPr>
          <w:rFonts w:ascii="Sakkal Majalla" w:eastAsia="Times New Roman" w:hAnsi="Sakkal Majalla"/>
          <w:sz w:val="34"/>
          <w:rtl/>
        </w:rPr>
        <w:t>المنامة، مملكة البحرين: مؤسسة الأيام للنشر والتوزيع</w:t>
      </w:r>
      <w:r w:rsidRPr="00C138D4">
        <w:rPr>
          <w:rFonts w:ascii="Sakkal Majalla" w:eastAsia="Times New Roman" w:hAnsi="Sakkal Majalla"/>
          <w:sz w:val="34"/>
        </w:rPr>
        <w:t>.</w:t>
      </w:r>
    </w:p>
    <w:p w14:paraId="0A67FA3D" w14:textId="77777777" w:rsidR="008741E1" w:rsidRPr="00026522" w:rsidRDefault="008741E1" w:rsidP="00026522">
      <w:pPr>
        <w:rPr>
          <w:rFonts w:asciiTheme="majorBidi" w:hAnsiTheme="majorBidi" w:cstheme="majorBidi"/>
          <w:noProof/>
          <w:szCs w:val="28"/>
        </w:rPr>
      </w:pPr>
    </w:p>
    <w:p w14:paraId="51F7A570" w14:textId="77777777" w:rsidR="00337FA6" w:rsidRDefault="00337FA6" w:rsidP="00F40E57">
      <w:pPr>
        <w:jc w:val="center"/>
        <w:rPr>
          <w:rFonts w:asciiTheme="majorBidi" w:hAnsiTheme="majorBidi" w:cstheme="majorBidi"/>
          <w:noProof/>
          <w:szCs w:val="28"/>
        </w:rPr>
      </w:pPr>
    </w:p>
    <w:p w14:paraId="2492AB22" w14:textId="2C31FB69" w:rsidR="00337FA6" w:rsidRDefault="00026522" w:rsidP="00F40E57">
      <w:pPr>
        <w:jc w:val="center"/>
        <w:rPr>
          <w:rFonts w:asciiTheme="majorBidi" w:hAnsiTheme="majorBidi" w:cstheme="majorBidi"/>
          <w:noProof/>
          <w:szCs w:val="28"/>
        </w:rPr>
      </w:pPr>
      <w:r>
        <w:rPr>
          <w:rFonts w:asciiTheme="majorBidi" w:hAnsiTheme="majorBidi" w:cstheme="majorBidi"/>
          <w:noProof/>
          <w:szCs w:val="28"/>
          <w:lang w:bidi="ar-SY"/>
        </w:rPr>
        <w:drawing>
          <wp:inline distT="0" distB="0" distL="0" distR="0" wp14:anchorId="1486BC4B" wp14:editId="0FF25839">
            <wp:extent cx="1303020" cy="1303020"/>
            <wp:effectExtent l="0" t="0" r="0" b="0"/>
            <wp:docPr id="388507710" name="Picture 388507710" descr="صورة تحتوي على شعار, رمز, الرسومات, الخط&#10;&#10;قد يكون المحتوى الذي تم إنشاؤه بواسطة الذكاء الاصطناعي غير صحي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07710" name="Picture 388507710" descr="صورة تحتوي على شعار, رمز, الرسومات, الخط&#10;&#10;قد يكون المحتوى الذي تم إنشاؤه بواسطة الذكاء الاصطناعي غير صحيح."/>
                    <pic:cNvPicPr>
                      <a:picLocks noChangeAspect="1" noChangeArrowheads="1"/>
                    </pic:cNvPicPr>
                  </pic:nvPicPr>
                  <pic:blipFill>
                    <a:blip r:embed="rId287">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303020" cy="1303020"/>
                    </a:xfrm>
                    <a:prstGeom prst="rect">
                      <a:avLst/>
                    </a:prstGeom>
                    <a:noFill/>
                    <a:ln>
                      <a:noFill/>
                    </a:ln>
                  </pic:spPr>
                </pic:pic>
              </a:graphicData>
            </a:graphic>
          </wp:inline>
        </w:drawing>
      </w:r>
    </w:p>
    <w:p w14:paraId="6C8693EF" w14:textId="3E085F40" w:rsidR="00C648CE" w:rsidRPr="00F40E57" w:rsidRDefault="00C648CE" w:rsidP="00026522">
      <w:pP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62F57" w14:textId="77777777" w:rsidR="00CD5021" w:rsidRDefault="00CD5021" w:rsidP="00F53D08">
      <w:pPr>
        <w:spacing w:line="240" w:lineRule="auto"/>
      </w:pPr>
      <w:r>
        <w:separator/>
      </w:r>
    </w:p>
  </w:endnote>
  <w:endnote w:type="continuationSeparator" w:id="0">
    <w:p w14:paraId="7659C59A" w14:textId="77777777" w:rsidR="00CD5021" w:rsidRDefault="00CD5021"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dobe Ming Std L">
    <w:panose1 w:val="00000000000000000000"/>
    <w:charset w:val="80"/>
    <w:family w:val="roman"/>
    <w:notTrueType/>
    <w:pitch w:val="variable"/>
    <w:sig w:usb0="00000203" w:usb1="1A0F1900" w:usb2="00000016" w:usb3="00000000" w:csb0="00120005"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egoe UI Symbol">
    <w:panose1 w:val="020B0502040204020203"/>
    <w:charset w:val="00"/>
    <w:family w:val="swiss"/>
    <w:pitch w:val="variable"/>
    <w:sig w:usb0="800001E3" w:usb1="1200FFEF" w:usb2="00040000" w:usb3="00000000" w:csb0="00000001"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Public Sans Bold">
    <w:altName w:val="Cambria"/>
    <w:panose1 w:val="00000000000000000000"/>
    <w:charset w:val="00"/>
    <w:family w:val="roman"/>
    <w:notTrueType/>
    <w:pitch w:val="default"/>
  </w:font>
  <w:font w:name="Public Sans">
    <w:panose1 w:val="00000000000000000000"/>
    <w:charset w:val="00"/>
    <w:family w:val="roman"/>
    <w:notTrueType/>
    <w:pitch w:val="default"/>
  </w:font>
  <w:font w:name="TT Norms">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4B73D" w14:textId="77777777" w:rsidR="00143DF0" w:rsidRDefault="00143DF0">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A0DA3" w14:textId="5E8C55A5" w:rsidR="005E14CE" w:rsidRPr="00E42DAD" w:rsidRDefault="00143DF0"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1D2D469B" wp14:editId="1E9FE01A">
              <wp:simplePos x="0" y="0"/>
              <wp:positionH relativeFrom="column">
                <wp:posOffset>-779145</wp:posOffset>
              </wp:positionH>
              <wp:positionV relativeFrom="paragraph">
                <wp:posOffset>440690</wp:posOffset>
              </wp:positionV>
              <wp:extent cx="1375410" cy="254000"/>
              <wp:effectExtent l="0" t="0" r="0" b="0"/>
              <wp:wrapNone/>
              <wp:docPr id="1130989554" name="مستطيل 1130989554"/>
              <wp:cNvGraphicFramePr/>
              <a:graphic xmlns:a="http://schemas.openxmlformats.org/drawingml/2006/main">
                <a:graphicData uri="http://schemas.microsoft.com/office/word/2010/wordprocessingShape">
                  <wps:wsp>
                    <wps:cNvSpPr/>
                    <wps:spPr>
                      <a:xfrm>
                        <a:off x="0" y="0"/>
                        <a:ext cx="1375410"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B2F09BD" w14:textId="77777777" w:rsidR="00143DF0" w:rsidRPr="007C020A" w:rsidRDefault="00143DF0" w:rsidP="00143DF0">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2D469B" id="مستطيل 1130989554" o:spid="_x0000_s1857" style="position:absolute;left:0;text-align:left;margin-left:-61.35pt;margin-top:34.7pt;width:108.3pt;height:20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" filled="f" stroked="f" strokeweight="1pt">
              <v:textbox>
                <w:txbxContent>
                  <w:p w14:paraId="3B2F09BD" w14:textId="77777777" w:rsidR="00143DF0" w:rsidRPr="007C020A" w:rsidRDefault="00143DF0" w:rsidP="00143DF0">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53E00FA9" wp14:editId="352AAA4C">
              <wp:simplePos x="0" y="0"/>
              <wp:positionH relativeFrom="column">
                <wp:posOffset>1646555</wp:posOffset>
              </wp:positionH>
              <wp:positionV relativeFrom="paragraph">
                <wp:posOffset>446405</wp:posOffset>
              </wp:positionV>
              <wp:extent cx="1628775" cy="304800"/>
              <wp:effectExtent l="0" t="0" r="0" b="0"/>
              <wp:wrapNone/>
              <wp:docPr id="280786396" name="مربع نص 280786396"/>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70D1CC" w14:textId="77777777" w:rsidR="00143DF0" w:rsidRPr="00B928B1" w:rsidRDefault="00143DF0" w:rsidP="00143DF0">
                          <w:pPr>
                            <w:spacing w:line="240" w:lineRule="auto"/>
                            <w:jc w:val="center"/>
                            <w:rPr>
                              <w:rFonts w:ascii="Sakkal Majalla" w:hAnsi="Sakkal Majalla"/>
                              <w:b/>
                              <w:bCs/>
                              <w:color w:val="A8D08D" w:themeColor="accent6" w:themeTint="99"/>
                              <w:sz w:val="22"/>
                              <w:szCs w:val="24"/>
                              <w:lang w:bidi="ar-JO"/>
                            </w:rPr>
                          </w:pPr>
                          <w:r w:rsidRPr="00B928B1">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3E00FA9" id="_x0000_t202" coordsize="21600,21600" o:spt="202" path="m,l,21600r21600,l21600,xe">
              <v:stroke joinstyle="miter"/>
              <v:path gradientshapeok="t" o:connecttype="rect"/>
            </v:shapetype>
            <v:shape id="مربع نص 280786396" o:spid="_x0000_s1858" type="#_x0000_t202" style="position:absolute;left:0;text-align:left;margin-left:129.65pt;margin-top:35.15pt;width:128.2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" filled="f" stroked="f" strokeweight=".5pt">
              <v:textbox>
                <w:txbxContent>
                  <w:p w14:paraId="7F70D1CC" w14:textId="77777777" w:rsidR="00143DF0" w:rsidRPr="00B928B1" w:rsidRDefault="00143DF0" w:rsidP="00143DF0">
                    <w:pPr>
                      <w:spacing w:line="240" w:lineRule="auto"/>
                      <w:jc w:val="center"/>
                      <w:rPr>
                        <w:rFonts w:ascii="Sakkal Majalla" w:hAnsi="Sakkal Majalla"/>
                        <w:b/>
                        <w:bCs/>
                        <w:color w:val="A8D08D" w:themeColor="accent6" w:themeTint="99"/>
                        <w:sz w:val="22"/>
                        <w:szCs w:val="24"/>
                        <w:lang w:bidi="ar-JO"/>
                      </w:rPr>
                    </w:pPr>
                    <w:r w:rsidRPr="00B928B1">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2ABBCD0" wp14:editId="210441C0">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6B3F617B"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428A0CA4" w14:textId="2DE61B7C" w:rsidR="005E14CE" w:rsidRDefault="00143DF0">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13118226" wp14:editId="71E4AB7F">
              <wp:simplePos x="0" y="0"/>
              <wp:positionH relativeFrom="column">
                <wp:posOffset>3733800</wp:posOffset>
              </wp:positionH>
              <wp:positionV relativeFrom="paragraph">
                <wp:posOffset>76200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E452DB" w14:textId="77777777" w:rsidR="00143DF0" w:rsidRPr="00DC31A5" w:rsidRDefault="00143DF0" w:rsidP="00143DF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94B5DCD" w14:textId="77777777" w:rsidR="00143DF0" w:rsidRPr="00DC31A5" w:rsidRDefault="00143DF0" w:rsidP="00143DF0">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2B5A2477" w14:textId="77777777" w:rsidR="00143DF0" w:rsidRPr="00DC31A5" w:rsidRDefault="00143DF0" w:rsidP="00143DF0">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C35BC67" w14:textId="77777777" w:rsidR="00143DF0" w:rsidRPr="00DC31A5" w:rsidRDefault="00143DF0" w:rsidP="00143DF0">
                          <w:pPr>
                            <w:spacing w:line="240" w:lineRule="auto"/>
                            <w:jc w:val="center"/>
                            <w:rPr>
                              <w:rFonts w:ascii="Sakkal Majalla" w:hAnsi="Sakkal Majalla"/>
                              <w:b/>
                              <w:bCs/>
                            </w:rPr>
                          </w:pPr>
                          <w:r w:rsidRPr="00DC31A5">
                            <w:rPr>
                              <w:rFonts w:ascii="Sakkal Majalla" w:hAnsi="Sakkal Majalla"/>
                              <w:b/>
                              <w:bCs/>
                            </w:rPr>
                            <w:t>Mobile &amp; whatssup:</w:t>
                          </w:r>
                        </w:p>
                        <w:p w14:paraId="748986B8" w14:textId="77777777" w:rsidR="00143DF0" w:rsidRDefault="00143DF0" w:rsidP="00143DF0">
                          <w:pPr>
                            <w:spacing w:line="240" w:lineRule="auto"/>
                            <w:jc w:val="center"/>
                            <w:rPr>
                              <w:rFonts w:ascii="Sakkal Majalla" w:hAnsi="Sakkal Majalla"/>
                              <w:b/>
                              <w:bCs/>
                              <w:rtl/>
                            </w:rPr>
                          </w:pPr>
                          <w:r w:rsidRPr="00DC31A5">
                            <w:rPr>
                              <w:rFonts w:ascii="Sakkal Majalla" w:hAnsi="Sakkal Majalla"/>
                              <w:b/>
                              <w:bCs/>
                            </w:rPr>
                            <w:t>00962779222666</w:t>
                          </w:r>
                        </w:p>
                        <w:p w14:paraId="5B022FBC" w14:textId="77777777" w:rsidR="00143DF0" w:rsidRPr="00DC31A5" w:rsidRDefault="00143DF0" w:rsidP="00143DF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118226" id="مستطيل 38" o:spid="_x0000_s1859" style="position:absolute;left:0;text-align:left;margin-left:294pt;margin-top:6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" filled="f" stroked="f" strokeweight="1pt">
              <v:textbox>
                <w:txbxContent>
                  <w:p w14:paraId="23E452DB" w14:textId="77777777" w:rsidR="00143DF0" w:rsidRPr="00DC31A5" w:rsidRDefault="00143DF0" w:rsidP="00143DF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094B5DCD" w14:textId="77777777" w:rsidR="00143DF0" w:rsidRPr="00DC31A5" w:rsidRDefault="00143DF0" w:rsidP="00143DF0">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2B5A2477" w14:textId="77777777" w:rsidR="00143DF0" w:rsidRPr="00DC31A5" w:rsidRDefault="00143DF0" w:rsidP="00143DF0">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C35BC67" w14:textId="77777777" w:rsidR="00143DF0" w:rsidRPr="00DC31A5" w:rsidRDefault="00143DF0" w:rsidP="00143DF0">
                    <w:pPr>
                      <w:spacing w:line="240" w:lineRule="auto"/>
                      <w:jc w:val="center"/>
                      <w:rPr>
                        <w:rFonts w:ascii="Sakkal Majalla" w:hAnsi="Sakkal Majalla"/>
                        <w:b/>
                        <w:bCs/>
                      </w:rPr>
                    </w:pPr>
                    <w:r w:rsidRPr="00DC31A5">
                      <w:rPr>
                        <w:rFonts w:ascii="Sakkal Majalla" w:hAnsi="Sakkal Majalla"/>
                        <w:b/>
                        <w:bCs/>
                      </w:rPr>
                      <w:t>Mobile &amp; whatssup:</w:t>
                    </w:r>
                  </w:p>
                  <w:p w14:paraId="748986B8" w14:textId="77777777" w:rsidR="00143DF0" w:rsidRDefault="00143DF0" w:rsidP="00143DF0">
                    <w:pPr>
                      <w:spacing w:line="240" w:lineRule="auto"/>
                      <w:jc w:val="center"/>
                      <w:rPr>
                        <w:rFonts w:ascii="Sakkal Majalla" w:hAnsi="Sakkal Majalla"/>
                        <w:b/>
                        <w:bCs/>
                        <w:rtl/>
                      </w:rPr>
                    </w:pPr>
                    <w:r w:rsidRPr="00DC31A5">
                      <w:rPr>
                        <w:rFonts w:ascii="Sakkal Majalla" w:hAnsi="Sakkal Majalla"/>
                        <w:b/>
                        <w:bCs/>
                      </w:rPr>
                      <w:t>00962779222666</w:t>
                    </w:r>
                  </w:p>
                  <w:p w14:paraId="5B022FBC" w14:textId="77777777" w:rsidR="00143DF0" w:rsidRPr="00DC31A5" w:rsidRDefault="00143DF0" w:rsidP="00143DF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26740" w14:textId="77777777" w:rsidR="00143DF0" w:rsidRDefault="00143DF0">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521F"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240222" w14:textId="77777777" w:rsidR="00CD5021" w:rsidRDefault="00CD5021" w:rsidP="00F53D08">
      <w:pPr>
        <w:spacing w:line="240" w:lineRule="auto"/>
      </w:pPr>
      <w:r>
        <w:separator/>
      </w:r>
    </w:p>
  </w:footnote>
  <w:footnote w:type="continuationSeparator" w:id="0">
    <w:p w14:paraId="19A9EEFD" w14:textId="77777777" w:rsidR="00CD5021" w:rsidRDefault="00CD5021"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A56D4"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6C8FFBA2" wp14:editId="6AB56B4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71C59"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4CE0DB75" wp14:editId="694FE37B">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38D6C691" wp14:editId="228C7D32">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D2F017" w14:textId="36D1BA0F" w:rsidR="00E42DAD" w:rsidRDefault="00436A99" w:rsidP="00E42DAD">
                            <w:pPr>
                              <w:spacing w:after="240"/>
                              <w:jc w:val="center"/>
                              <w:rPr>
                                <w:rFonts w:eastAsia="Calibri" w:hAnsi="Sakkal Majalla"/>
                                <w:color w:val="FFFFFF"/>
                                <w:kern w:val="24"/>
                                <w:sz w:val="36"/>
                                <w:szCs w:val="36"/>
                                <w:lang w:bidi="ar-SY"/>
                              </w:rPr>
                            </w:pPr>
                            <w:r w:rsidRPr="00436A99">
                              <w:rPr>
                                <w:rFonts w:eastAsia="Calibri" w:hAnsi="Sakkal Majalla"/>
                                <w:color w:val="FFFFFF"/>
                                <w:kern w:val="24"/>
                                <w:sz w:val="36"/>
                                <w:szCs w:val="36"/>
                                <w:rtl/>
                                <w:lang w:bidi="ar-SY"/>
                              </w:rPr>
                              <w:t>تحليل البيانات باستخدام الذكاء الاصطناعي</w:t>
                            </w:r>
                            <w:r>
                              <w:rPr>
                                <w:rFonts w:eastAsia="Calibri" w:hAnsi="Sakkal Majalla" w:hint="cs"/>
                                <w:color w:val="FFFFFF"/>
                                <w:kern w:val="24"/>
                                <w:sz w:val="36"/>
                                <w:szCs w:val="36"/>
                                <w:rtl/>
                                <w:lang w:bidi="ar-SY"/>
                              </w:rPr>
                              <w:t xml:space="preserve"> -</w:t>
                            </w:r>
                            <w:r w:rsidRPr="00436A99">
                              <w:rPr>
                                <w:rFonts w:eastAsia="Calibri" w:hAnsi="Sakkal Majalla"/>
                                <w:color w:val="FFFFFF"/>
                                <w:kern w:val="24"/>
                                <w:sz w:val="36"/>
                                <w:szCs w:val="36"/>
                                <w:rtl/>
                                <w:lang w:bidi="ar-SY"/>
                              </w:rPr>
                              <w:t xml:space="preserve"> المستوى الأساسي</w:t>
                            </w:r>
                            <w:r w:rsidR="000D7AAA">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BC1620">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D6C691" id="Group 38" o:spid="_x0000_s1854"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1855"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7DD2F017" w14:textId="36D1BA0F" w:rsidR="00E42DAD" w:rsidRDefault="00436A99" w:rsidP="00E42DAD">
                      <w:pPr>
                        <w:spacing w:after="240"/>
                        <w:jc w:val="center"/>
                        <w:rPr>
                          <w:rFonts w:eastAsia="Calibri" w:hAnsi="Sakkal Majalla"/>
                          <w:color w:val="FFFFFF"/>
                          <w:kern w:val="24"/>
                          <w:sz w:val="36"/>
                          <w:szCs w:val="36"/>
                          <w:lang w:bidi="ar-SY"/>
                        </w:rPr>
                      </w:pPr>
                      <w:r w:rsidRPr="00436A99">
                        <w:rPr>
                          <w:rFonts w:eastAsia="Calibri" w:hAnsi="Sakkal Majalla"/>
                          <w:color w:val="FFFFFF"/>
                          <w:kern w:val="24"/>
                          <w:sz w:val="36"/>
                          <w:szCs w:val="36"/>
                          <w:rtl/>
                          <w:lang w:bidi="ar-SY"/>
                        </w:rPr>
                        <w:t>تحليل البيانات باستخدام الذكاء الاصطناعي</w:t>
                      </w:r>
                      <w:r>
                        <w:rPr>
                          <w:rFonts w:eastAsia="Calibri" w:hAnsi="Sakkal Majalla" w:hint="cs"/>
                          <w:color w:val="FFFFFF"/>
                          <w:kern w:val="24"/>
                          <w:sz w:val="36"/>
                          <w:szCs w:val="36"/>
                          <w:rtl/>
                          <w:lang w:bidi="ar-SY"/>
                        </w:rPr>
                        <w:t xml:space="preserve"> -</w:t>
                      </w:r>
                      <w:r w:rsidRPr="00436A99">
                        <w:rPr>
                          <w:rFonts w:eastAsia="Calibri" w:hAnsi="Sakkal Majalla"/>
                          <w:color w:val="FFFFFF"/>
                          <w:kern w:val="24"/>
                          <w:sz w:val="36"/>
                          <w:szCs w:val="36"/>
                          <w:rtl/>
                          <w:lang w:bidi="ar-SY"/>
                        </w:rPr>
                        <w:t xml:space="preserve"> المستوى الأساسي</w:t>
                      </w:r>
                      <w:r w:rsidR="000D7AAA">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BC1620">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1856"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44FEB6" w14:textId="77777777" w:rsidR="00143DF0" w:rsidRDefault="00143DF0">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06B80"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2184A9C9" wp14:editId="79725444">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8" type="#_x0000_t75" style="width:410.25pt;height:410.25pt;visibility:visible;mso-wrap-style:square" o:bullet="t">
        <v:imagedata r:id="rId1" o:title=""/>
      </v:shape>
    </w:pict>
  </w:numPicBullet>
  <w:numPicBullet w:numPicBulletId="1">
    <w:pict>
      <v:shape id="_x0000_i1139" type="#_x0000_t75" style="width:48pt;height:48pt;visibility:visible;mso-wrap-style:square" o:bullet="t">
        <v:imagedata r:id="rId2" o:title=""/>
      </v:shape>
    </w:pict>
  </w:numPicBullet>
  <w:abstractNum w:abstractNumId="0" w15:restartNumberingAfterBreak="0">
    <w:nsid w:val="00B26953"/>
    <w:multiLevelType w:val="hybridMultilevel"/>
    <w:tmpl w:val="65909F0C"/>
    <w:lvl w:ilvl="0" w:tplc="FFFFFFFF">
      <w:start w:val="1"/>
      <w:numFmt w:val="bullet"/>
      <w:lvlText w:val=""/>
      <w:lvlPicBulletId w:val="1"/>
      <w:lvlJc w:val="left"/>
      <w:pPr>
        <w:ind w:left="720" w:hanging="360"/>
      </w:pPr>
      <w:rPr>
        <w:rFonts w:ascii="Symbol" w:hAnsi="Symbol" w:hint="default"/>
        <w:color w:val="auto"/>
        <w:sz w:val="24"/>
        <w:szCs w:val="24"/>
      </w:rPr>
    </w:lvl>
    <w:lvl w:ilvl="1" w:tplc="73BE9B32">
      <w:start w:val="1"/>
      <w:numFmt w:val="bullet"/>
      <w:lvlText w:val=""/>
      <w:lvlPicBulletId w:val="1"/>
      <w:lvlJc w:val="left"/>
      <w:pPr>
        <w:ind w:left="360" w:hanging="360"/>
      </w:pPr>
      <w:rPr>
        <w:rFonts w:ascii="Symbol" w:hAnsi="Symbol" w:hint="default"/>
        <w:color w:val="auto"/>
        <w:sz w:val="24"/>
        <w:szCs w:val="24"/>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D97643"/>
    <w:multiLevelType w:val="multilevel"/>
    <w:tmpl w:val="381CE9FE"/>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632D39"/>
    <w:multiLevelType w:val="multilevel"/>
    <w:tmpl w:val="4A7AA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870084"/>
    <w:multiLevelType w:val="multilevel"/>
    <w:tmpl w:val="D22A2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3233F2"/>
    <w:multiLevelType w:val="multilevel"/>
    <w:tmpl w:val="34A618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6563FB1"/>
    <w:multiLevelType w:val="multilevel"/>
    <w:tmpl w:val="63DC4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CB5837"/>
    <w:multiLevelType w:val="multilevel"/>
    <w:tmpl w:val="EAD8E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161512"/>
    <w:multiLevelType w:val="multilevel"/>
    <w:tmpl w:val="16D43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3A7CE3"/>
    <w:multiLevelType w:val="hybridMultilevel"/>
    <w:tmpl w:val="BC44325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74F112D"/>
    <w:multiLevelType w:val="multilevel"/>
    <w:tmpl w:val="24FC6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E057BA"/>
    <w:multiLevelType w:val="multilevel"/>
    <w:tmpl w:val="7B26C1DE"/>
    <w:lvl w:ilvl="0">
      <w:start w:val="6"/>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E1437F"/>
    <w:multiLevelType w:val="multilevel"/>
    <w:tmpl w:val="2ACC1E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AE21FDF"/>
    <w:multiLevelType w:val="multilevel"/>
    <w:tmpl w:val="CAFCCB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AEC2E11"/>
    <w:multiLevelType w:val="multilevel"/>
    <w:tmpl w:val="E5B4C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BB4225C"/>
    <w:multiLevelType w:val="multilevel"/>
    <w:tmpl w:val="B8C86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0F23410"/>
    <w:multiLevelType w:val="multilevel"/>
    <w:tmpl w:val="052CBA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3165B3E"/>
    <w:multiLevelType w:val="multilevel"/>
    <w:tmpl w:val="435A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35D7B5A"/>
    <w:multiLevelType w:val="multilevel"/>
    <w:tmpl w:val="F440D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F975E1"/>
    <w:multiLevelType w:val="multilevel"/>
    <w:tmpl w:val="25801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48F60D5"/>
    <w:multiLevelType w:val="hybridMultilevel"/>
    <w:tmpl w:val="9E7A5D0A"/>
    <w:lvl w:ilvl="0" w:tplc="FFFFFFFF">
      <w:start w:val="1"/>
      <w:numFmt w:val="bullet"/>
      <w:lvlText w:val=""/>
      <w:lvlPicBulletId w:val="1"/>
      <w:lvlJc w:val="left"/>
      <w:pPr>
        <w:ind w:left="720" w:hanging="360"/>
      </w:pPr>
      <w:rPr>
        <w:rFonts w:ascii="Symbol" w:hAnsi="Symbol" w:hint="default"/>
        <w:color w:val="auto"/>
        <w:sz w:val="24"/>
        <w:szCs w:val="24"/>
      </w:rPr>
    </w:lvl>
    <w:lvl w:ilvl="1" w:tplc="73BE9B32">
      <w:start w:val="1"/>
      <w:numFmt w:val="bullet"/>
      <w:lvlText w:val=""/>
      <w:lvlPicBulletId w:val="1"/>
      <w:lvlJc w:val="left"/>
      <w:pPr>
        <w:ind w:left="360" w:hanging="360"/>
      </w:pPr>
      <w:rPr>
        <w:rFonts w:ascii="Symbol" w:hAnsi="Symbol" w:hint="default"/>
        <w:color w:val="auto"/>
        <w:sz w:val="24"/>
        <w:szCs w:val="24"/>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4DB5D18"/>
    <w:multiLevelType w:val="multilevel"/>
    <w:tmpl w:val="40A8B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6D239F1"/>
    <w:multiLevelType w:val="multilevel"/>
    <w:tmpl w:val="0E260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75A0EEE"/>
    <w:multiLevelType w:val="multilevel"/>
    <w:tmpl w:val="CB900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8E07E10"/>
    <w:multiLevelType w:val="multilevel"/>
    <w:tmpl w:val="FA263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1B2C163E"/>
    <w:multiLevelType w:val="multilevel"/>
    <w:tmpl w:val="D9D8E5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B8024EB"/>
    <w:multiLevelType w:val="multilevel"/>
    <w:tmpl w:val="1B829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C1A563E"/>
    <w:multiLevelType w:val="multilevel"/>
    <w:tmpl w:val="9D484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C854A15"/>
    <w:multiLevelType w:val="multilevel"/>
    <w:tmpl w:val="CD642974"/>
    <w:lvl w:ilvl="0">
      <w:start w:val="1"/>
      <w:numFmt w:val="bullet"/>
      <w:lvlText w:val=""/>
      <w:lvlPicBulletId w:val="1"/>
      <w:lvlJc w:val="left"/>
      <w:pPr>
        <w:tabs>
          <w:tab w:val="num" w:pos="450"/>
        </w:tabs>
        <w:ind w:left="450" w:hanging="360"/>
      </w:pPr>
      <w:rPr>
        <w:rFonts w:ascii="Symbol" w:hAnsi="Symbol" w:hint="default"/>
        <w:color w:val="auto"/>
        <w:sz w:val="24"/>
        <w:szCs w:val="24"/>
      </w:rPr>
    </w:lvl>
    <w:lvl w:ilvl="1">
      <w:numFmt w:val="bullet"/>
      <w:lvlText w:val="•"/>
      <w:lvlJc w:val="left"/>
      <w:pPr>
        <w:ind w:left="1530" w:hanging="720"/>
      </w:pPr>
      <w:rPr>
        <w:rFonts w:ascii="Sakkal Majalla" w:eastAsiaTheme="minorHAnsi" w:hAnsi="Sakkal Majalla" w:cs="Sakkal Majalla" w:hint="default"/>
      </w:rPr>
    </w:lvl>
    <w:lvl w:ilvl="2" w:tentative="1">
      <w:start w:val="1"/>
      <w:numFmt w:val="bullet"/>
      <w:lvlText w:val=""/>
      <w:lvlJc w:val="left"/>
      <w:pPr>
        <w:tabs>
          <w:tab w:val="num" w:pos="1890"/>
        </w:tabs>
        <w:ind w:left="1890" w:hanging="360"/>
      </w:pPr>
      <w:rPr>
        <w:rFonts w:ascii="Wingdings" w:hAnsi="Wingdings" w:hint="default"/>
        <w:sz w:val="20"/>
      </w:rPr>
    </w:lvl>
    <w:lvl w:ilvl="3" w:tentative="1">
      <w:start w:val="1"/>
      <w:numFmt w:val="bullet"/>
      <w:lvlText w:val=""/>
      <w:lvlJc w:val="left"/>
      <w:pPr>
        <w:tabs>
          <w:tab w:val="num" w:pos="2610"/>
        </w:tabs>
        <w:ind w:left="2610" w:hanging="360"/>
      </w:pPr>
      <w:rPr>
        <w:rFonts w:ascii="Wingdings" w:hAnsi="Wingdings" w:hint="default"/>
        <w:sz w:val="20"/>
      </w:rPr>
    </w:lvl>
    <w:lvl w:ilvl="4" w:tentative="1">
      <w:start w:val="1"/>
      <w:numFmt w:val="bullet"/>
      <w:lvlText w:val=""/>
      <w:lvlJc w:val="left"/>
      <w:pPr>
        <w:tabs>
          <w:tab w:val="num" w:pos="3330"/>
        </w:tabs>
        <w:ind w:left="3330" w:hanging="360"/>
      </w:pPr>
      <w:rPr>
        <w:rFonts w:ascii="Wingdings" w:hAnsi="Wingdings" w:hint="default"/>
        <w:sz w:val="20"/>
      </w:rPr>
    </w:lvl>
    <w:lvl w:ilvl="5" w:tentative="1">
      <w:start w:val="1"/>
      <w:numFmt w:val="bullet"/>
      <w:lvlText w:val=""/>
      <w:lvlJc w:val="left"/>
      <w:pPr>
        <w:tabs>
          <w:tab w:val="num" w:pos="4050"/>
        </w:tabs>
        <w:ind w:left="4050" w:hanging="360"/>
      </w:pPr>
      <w:rPr>
        <w:rFonts w:ascii="Wingdings" w:hAnsi="Wingdings" w:hint="default"/>
        <w:sz w:val="20"/>
      </w:rPr>
    </w:lvl>
    <w:lvl w:ilvl="6" w:tentative="1">
      <w:start w:val="1"/>
      <w:numFmt w:val="bullet"/>
      <w:lvlText w:val=""/>
      <w:lvlJc w:val="left"/>
      <w:pPr>
        <w:tabs>
          <w:tab w:val="num" w:pos="4770"/>
        </w:tabs>
        <w:ind w:left="4770" w:hanging="360"/>
      </w:pPr>
      <w:rPr>
        <w:rFonts w:ascii="Wingdings" w:hAnsi="Wingdings" w:hint="default"/>
        <w:sz w:val="20"/>
      </w:rPr>
    </w:lvl>
    <w:lvl w:ilvl="7" w:tentative="1">
      <w:start w:val="1"/>
      <w:numFmt w:val="bullet"/>
      <w:lvlText w:val=""/>
      <w:lvlJc w:val="left"/>
      <w:pPr>
        <w:tabs>
          <w:tab w:val="num" w:pos="5490"/>
        </w:tabs>
        <w:ind w:left="5490" w:hanging="360"/>
      </w:pPr>
      <w:rPr>
        <w:rFonts w:ascii="Wingdings" w:hAnsi="Wingdings" w:hint="default"/>
        <w:sz w:val="20"/>
      </w:rPr>
    </w:lvl>
    <w:lvl w:ilvl="8" w:tentative="1">
      <w:start w:val="1"/>
      <w:numFmt w:val="bullet"/>
      <w:lvlText w:val=""/>
      <w:lvlJc w:val="left"/>
      <w:pPr>
        <w:tabs>
          <w:tab w:val="num" w:pos="6210"/>
        </w:tabs>
        <w:ind w:left="6210" w:hanging="360"/>
      </w:pPr>
      <w:rPr>
        <w:rFonts w:ascii="Wingdings" w:hAnsi="Wingdings" w:hint="default"/>
        <w:sz w:val="20"/>
      </w:rPr>
    </w:lvl>
  </w:abstractNum>
  <w:abstractNum w:abstractNumId="29" w15:restartNumberingAfterBreak="0">
    <w:nsid w:val="1CCD1D66"/>
    <w:multiLevelType w:val="multilevel"/>
    <w:tmpl w:val="21F06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E8B03BC"/>
    <w:multiLevelType w:val="multilevel"/>
    <w:tmpl w:val="FB36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FDC6E3C"/>
    <w:multiLevelType w:val="multilevel"/>
    <w:tmpl w:val="F4040828"/>
    <w:lvl w:ilvl="0">
      <w:start w:val="1"/>
      <w:numFmt w:val="bullet"/>
      <w:lvlText w:val=""/>
      <w:lvlPicBulletId w:val="1"/>
      <w:lvlJc w:val="left"/>
      <w:pPr>
        <w:tabs>
          <w:tab w:val="num" w:pos="720"/>
        </w:tabs>
        <w:ind w:left="720" w:hanging="360"/>
      </w:pPr>
      <w:rPr>
        <w:rFonts w:ascii="Symbol" w:hAnsi="Symbol" w:hint="default"/>
        <w:color w:val="auto"/>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2623DE0"/>
    <w:multiLevelType w:val="multilevel"/>
    <w:tmpl w:val="E6CE1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3257607"/>
    <w:multiLevelType w:val="multilevel"/>
    <w:tmpl w:val="A3BE1960"/>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 w15:restartNumberingAfterBreak="0">
    <w:nsid w:val="235E00D8"/>
    <w:multiLevelType w:val="multilevel"/>
    <w:tmpl w:val="0E309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5346CD3"/>
    <w:multiLevelType w:val="multilevel"/>
    <w:tmpl w:val="45EA8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5AD1416"/>
    <w:multiLevelType w:val="hybridMultilevel"/>
    <w:tmpl w:val="19567D30"/>
    <w:lvl w:ilvl="0" w:tplc="FFFFFFFF">
      <w:start w:val="1"/>
      <w:numFmt w:val="bullet"/>
      <w:lvlText w:val=""/>
      <w:lvlPicBulletId w:val="1"/>
      <w:lvlJc w:val="left"/>
      <w:pPr>
        <w:ind w:left="720" w:hanging="360"/>
      </w:pPr>
      <w:rPr>
        <w:rFonts w:ascii="Symbol" w:hAnsi="Symbol" w:hint="default"/>
        <w:color w:val="auto"/>
        <w:sz w:val="24"/>
        <w:szCs w:val="24"/>
      </w:rPr>
    </w:lvl>
    <w:lvl w:ilvl="1" w:tplc="73BE9B32">
      <w:start w:val="1"/>
      <w:numFmt w:val="bullet"/>
      <w:lvlText w:val=""/>
      <w:lvlPicBulletId w:val="1"/>
      <w:lvlJc w:val="left"/>
      <w:pPr>
        <w:ind w:left="360" w:hanging="360"/>
      </w:pPr>
      <w:rPr>
        <w:rFonts w:ascii="Symbol" w:hAnsi="Symbol" w:hint="default"/>
        <w:color w:val="auto"/>
        <w:sz w:val="24"/>
        <w:szCs w:val="24"/>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6BA72C9"/>
    <w:multiLevelType w:val="multilevel"/>
    <w:tmpl w:val="BACE2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6D20633"/>
    <w:multiLevelType w:val="multilevel"/>
    <w:tmpl w:val="CB90FC82"/>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7720BC8"/>
    <w:multiLevelType w:val="hybridMultilevel"/>
    <w:tmpl w:val="557AAD26"/>
    <w:lvl w:ilvl="0" w:tplc="CE7A9F30">
      <w:numFmt w:val="bullet"/>
      <w:lvlText w:val="-"/>
      <w:lvlJc w:val="left"/>
      <w:pPr>
        <w:ind w:left="720" w:hanging="360"/>
      </w:pPr>
      <w:rPr>
        <w:rFonts w:ascii="Sakkal Majalla" w:eastAsiaTheme="minorEastAsia"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80F0F63"/>
    <w:multiLevelType w:val="multilevel"/>
    <w:tmpl w:val="EAFC8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8EF2216"/>
    <w:multiLevelType w:val="multilevel"/>
    <w:tmpl w:val="D07492D4"/>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2" w15:restartNumberingAfterBreak="0">
    <w:nsid w:val="29902CEF"/>
    <w:multiLevelType w:val="multilevel"/>
    <w:tmpl w:val="122A1D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B7F66B0"/>
    <w:multiLevelType w:val="multilevel"/>
    <w:tmpl w:val="3E222096"/>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4" w15:restartNumberingAfterBreak="0">
    <w:nsid w:val="2C5F7FBF"/>
    <w:multiLevelType w:val="multilevel"/>
    <w:tmpl w:val="3326C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F227598"/>
    <w:multiLevelType w:val="multilevel"/>
    <w:tmpl w:val="238C2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0987558"/>
    <w:multiLevelType w:val="multilevel"/>
    <w:tmpl w:val="9D1253F6"/>
    <w:lvl w:ilvl="0">
      <w:start w:val="1"/>
      <w:numFmt w:val="bullet"/>
      <w:lvlText w:val=""/>
      <w:lvlPicBulletId w:val="1"/>
      <w:lvlJc w:val="left"/>
      <w:pPr>
        <w:tabs>
          <w:tab w:val="num" w:pos="360"/>
        </w:tabs>
        <w:ind w:left="360" w:hanging="360"/>
      </w:pPr>
      <w:rPr>
        <w:rFonts w:ascii="Symbol" w:hAnsi="Symbol" w:hint="default"/>
        <w:color w:val="auto"/>
        <w:sz w:val="24"/>
        <w:szCs w:val="24"/>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7" w15:restartNumberingAfterBreak="0">
    <w:nsid w:val="30AC0409"/>
    <w:multiLevelType w:val="multilevel"/>
    <w:tmpl w:val="EC3C7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2E12CFB"/>
    <w:multiLevelType w:val="multilevel"/>
    <w:tmpl w:val="1FC0533A"/>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3AB6B58"/>
    <w:multiLevelType w:val="multilevel"/>
    <w:tmpl w:val="DE120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43518C7"/>
    <w:multiLevelType w:val="multilevel"/>
    <w:tmpl w:val="62CA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54E3E84"/>
    <w:multiLevelType w:val="multilevel"/>
    <w:tmpl w:val="41D0330E"/>
    <w:lvl w:ilvl="0">
      <w:start w:val="1"/>
      <w:numFmt w:val="decimal"/>
      <w:lvlText w:val="%1."/>
      <w:lvlJc w:val="left"/>
      <w:pPr>
        <w:tabs>
          <w:tab w:val="num" w:pos="720"/>
        </w:tabs>
        <w:ind w:left="720" w:hanging="360"/>
      </w:pPr>
      <w:rPr>
        <w:color w:val="C0000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5844BA6"/>
    <w:multiLevelType w:val="multilevel"/>
    <w:tmpl w:val="E842C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7851738"/>
    <w:multiLevelType w:val="multilevel"/>
    <w:tmpl w:val="D5DE3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8EF69D4"/>
    <w:multiLevelType w:val="multilevel"/>
    <w:tmpl w:val="8AFA1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8F67A9F"/>
    <w:multiLevelType w:val="multilevel"/>
    <w:tmpl w:val="EA8C8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DCF7298"/>
    <w:multiLevelType w:val="multilevel"/>
    <w:tmpl w:val="0CEC0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EAA36CB"/>
    <w:multiLevelType w:val="multilevel"/>
    <w:tmpl w:val="80EA1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EB4355A"/>
    <w:multiLevelType w:val="multilevel"/>
    <w:tmpl w:val="E5884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F3E7B5B"/>
    <w:multiLevelType w:val="multilevel"/>
    <w:tmpl w:val="4B44D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01D4794"/>
    <w:multiLevelType w:val="multilevel"/>
    <w:tmpl w:val="6D4A2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110459F"/>
    <w:multiLevelType w:val="multilevel"/>
    <w:tmpl w:val="75C0B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312563C"/>
    <w:multiLevelType w:val="multilevel"/>
    <w:tmpl w:val="E354C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333424D"/>
    <w:multiLevelType w:val="multilevel"/>
    <w:tmpl w:val="37A0455E"/>
    <w:lvl w:ilvl="0">
      <w:start w:val="1"/>
      <w:numFmt w:val="bullet"/>
      <w:lvlText w:val=""/>
      <w:lvlJc w:val="left"/>
      <w:pPr>
        <w:tabs>
          <w:tab w:val="num" w:pos="720"/>
        </w:tabs>
        <w:ind w:left="720" w:hanging="360"/>
      </w:pPr>
      <w:rPr>
        <w:rFonts w:ascii="Symbol" w:hAnsi="Symbol" w:hint="default"/>
        <w:color w:val="C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5F21EBB"/>
    <w:multiLevelType w:val="multilevel"/>
    <w:tmpl w:val="4BC069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7461876"/>
    <w:multiLevelType w:val="multilevel"/>
    <w:tmpl w:val="5A4A5E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95504EF"/>
    <w:multiLevelType w:val="multilevel"/>
    <w:tmpl w:val="05200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B7B011C"/>
    <w:multiLevelType w:val="multilevel"/>
    <w:tmpl w:val="6D8E6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B9B34DC"/>
    <w:multiLevelType w:val="multilevel"/>
    <w:tmpl w:val="1DEE7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C995CC9"/>
    <w:multiLevelType w:val="hybridMultilevel"/>
    <w:tmpl w:val="F0B28BC2"/>
    <w:lvl w:ilvl="0" w:tplc="31EEEF44">
      <w:start w:val="1"/>
      <w:numFmt w:val="decimal"/>
      <w:lvlText w:val="%1."/>
      <w:lvlJc w:val="left"/>
      <w:pPr>
        <w:ind w:left="360" w:hanging="360"/>
      </w:pPr>
      <w:rPr>
        <w:sz w:val="40"/>
        <w:szCs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4D185D20"/>
    <w:multiLevelType w:val="multilevel"/>
    <w:tmpl w:val="E20A3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D2F3F21"/>
    <w:multiLevelType w:val="multilevel"/>
    <w:tmpl w:val="4EB27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EE43D0A"/>
    <w:multiLevelType w:val="multilevel"/>
    <w:tmpl w:val="E1647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19E5916"/>
    <w:multiLevelType w:val="hybridMultilevel"/>
    <w:tmpl w:val="89424562"/>
    <w:lvl w:ilvl="0" w:tplc="50C63CA8">
      <w:start w:val="1"/>
      <w:numFmt w:val="decimal"/>
      <w:lvlText w:val="%1."/>
      <w:lvlJc w:val="left"/>
      <w:pPr>
        <w:ind w:left="450" w:hanging="360"/>
      </w:pPr>
      <w:rPr>
        <w:color w:val="C00000"/>
        <w:sz w:val="36"/>
        <w:szCs w:val="36"/>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4" w15:restartNumberingAfterBreak="0">
    <w:nsid w:val="536636BE"/>
    <w:multiLevelType w:val="multilevel"/>
    <w:tmpl w:val="CA92CC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68C78F1"/>
    <w:multiLevelType w:val="multilevel"/>
    <w:tmpl w:val="22384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74C3DA1"/>
    <w:multiLevelType w:val="multilevel"/>
    <w:tmpl w:val="3378D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7D261C2"/>
    <w:multiLevelType w:val="multilevel"/>
    <w:tmpl w:val="34C4C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5D7E67CA"/>
    <w:multiLevelType w:val="multilevel"/>
    <w:tmpl w:val="FB408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EC74A35"/>
    <w:multiLevelType w:val="multilevel"/>
    <w:tmpl w:val="525C2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FBF6FA9"/>
    <w:multiLevelType w:val="multilevel"/>
    <w:tmpl w:val="CC2E9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0125D40"/>
    <w:multiLevelType w:val="multilevel"/>
    <w:tmpl w:val="3B8485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38A6DCD"/>
    <w:multiLevelType w:val="multilevel"/>
    <w:tmpl w:val="31CA6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5F5235C"/>
    <w:multiLevelType w:val="multilevel"/>
    <w:tmpl w:val="8966737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5" w15:restartNumberingAfterBreak="0">
    <w:nsid w:val="6625636F"/>
    <w:multiLevelType w:val="multilevel"/>
    <w:tmpl w:val="DE445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65057A6"/>
    <w:multiLevelType w:val="multilevel"/>
    <w:tmpl w:val="7AF69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80B3C95"/>
    <w:multiLevelType w:val="multilevel"/>
    <w:tmpl w:val="AB602A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9DA0B30"/>
    <w:multiLevelType w:val="multilevel"/>
    <w:tmpl w:val="B6DE1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B166973"/>
    <w:multiLevelType w:val="multilevel"/>
    <w:tmpl w:val="7F681F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6B3478E2"/>
    <w:multiLevelType w:val="hybridMultilevel"/>
    <w:tmpl w:val="A2CAC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6BF44937"/>
    <w:multiLevelType w:val="multilevel"/>
    <w:tmpl w:val="F4A2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CF53CD8"/>
    <w:multiLevelType w:val="multilevel"/>
    <w:tmpl w:val="C98A6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E335BBE"/>
    <w:multiLevelType w:val="multilevel"/>
    <w:tmpl w:val="AB28B2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F8D4B0F"/>
    <w:multiLevelType w:val="multilevel"/>
    <w:tmpl w:val="6EB6D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03E440B"/>
    <w:multiLevelType w:val="multilevel"/>
    <w:tmpl w:val="52E0D9E6"/>
    <w:lvl w:ilvl="0">
      <w:start w:val="1"/>
      <w:numFmt w:val="decimal"/>
      <w:lvlText w:val="%1."/>
      <w:lvlJc w:val="left"/>
      <w:pPr>
        <w:tabs>
          <w:tab w:val="num" w:pos="720"/>
        </w:tabs>
        <w:ind w:left="720" w:hanging="360"/>
      </w:pPr>
      <w:rPr>
        <w:color w:val="C0000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32D4AB0"/>
    <w:multiLevelType w:val="multilevel"/>
    <w:tmpl w:val="268E9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3B53D50"/>
    <w:multiLevelType w:val="multilevel"/>
    <w:tmpl w:val="B0125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4122B70"/>
    <w:multiLevelType w:val="hybridMultilevel"/>
    <w:tmpl w:val="B8065808"/>
    <w:lvl w:ilvl="0" w:tplc="50C63CA8">
      <w:start w:val="1"/>
      <w:numFmt w:val="decimal"/>
      <w:lvlText w:val="%1."/>
      <w:lvlJc w:val="left"/>
      <w:pPr>
        <w:ind w:left="360" w:hanging="360"/>
      </w:pPr>
      <w:rPr>
        <w:color w:val="C00000"/>
        <w:sz w:val="36"/>
        <w:szCs w:val="36"/>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0" w15:restartNumberingAfterBreak="0">
    <w:nsid w:val="748F6D0B"/>
    <w:multiLevelType w:val="multilevel"/>
    <w:tmpl w:val="137CE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5A21877"/>
    <w:multiLevelType w:val="multilevel"/>
    <w:tmpl w:val="7A80E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60D29D0"/>
    <w:multiLevelType w:val="multilevel"/>
    <w:tmpl w:val="BB2C1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76CA6362"/>
    <w:multiLevelType w:val="multilevel"/>
    <w:tmpl w:val="E52ED9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92D7501"/>
    <w:multiLevelType w:val="multilevel"/>
    <w:tmpl w:val="0338F5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A1B3DF9"/>
    <w:multiLevelType w:val="multilevel"/>
    <w:tmpl w:val="6D526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A241064"/>
    <w:multiLevelType w:val="multilevel"/>
    <w:tmpl w:val="DCF4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7A24145D"/>
    <w:multiLevelType w:val="multilevel"/>
    <w:tmpl w:val="BB3ED43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7D382828"/>
    <w:multiLevelType w:val="multilevel"/>
    <w:tmpl w:val="85FEE8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E595E97"/>
    <w:multiLevelType w:val="multilevel"/>
    <w:tmpl w:val="3468E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E9C7F2A"/>
    <w:multiLevelType w:val="multilevel"/>
    <w:tmpl w:val="83746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45106526">
    <w:abstractNumId w:val="78"/>
  </w:num>
  <w:num w:numId="2" w16cid:durableId="1348560676">
    <w:abstractNumId w:val="96"/>
  </w:num>
  <w:num w:numId="3" w16cid:durableId="493227067">
    <w:abstractNumId w:val="24"/>
  </w:num>
  <w:num w:numId="4" w16cid:durableId="1284842211">
    <w:abstractNumId w:val="61"/>
  </w:num>
  <w:num w:numId="5" w16cid:durableId="1698196819">
    <w:abstractNumId w:val="70"/>
  </w:num>
  <w:num w:numId="6" w16cid:durableId="193732520">
    <w:abstractNumId w:val="77"/>
  </w:num>
  <w:num w:numId="7" w16cid:durableId="1686863121">
    <w:abstractNumId w:val="44"/>
  </w:num>
  <w:num w:numId="8" w16cid:durableId="509757198">
    <w:abstractNumId w:val="62"/>
  </w:num>
  <w:num w:numId="9" w16cid:durableId="28914379">
    <w:abstractNumId w:val="95"/>
  </w:num>
  <w:num w:numId="10" w16cid:durableId="1664695003">
    <w:abstractNumId w:val="81"/>
  </w:num>
  <w:num w:numId="11" w16cid:durableId="1234202680">
    <w:abstractNumId w:val="47"/>
  </w:num>
  <w:num w:numId="12" w16cid:durableId="1347977205">
    <w:abstractNumId w:val="50"/>
  </w:num>
  <w:num w:numId="13" w16cid:durableId="2050757152">
    <w:abstractNumId w:val="34"/>
  </w:num>
  <w:num w:numId="14" w16cid:durableId="1428506375">
    <w:abstractNumId w:val="14"/>
  </w:num>
  <w:num w:numId="15" w16cid:durableId="1749377980">
    <w:abstractNumId w:val="18"/>
  </w:num>
  <w:num w:numId="16" w16cid:durableId="1721593954">
    <w:abstractNumId w:val="100"/>
  </w:num>
  <w:num w:numId="17" w16cid:durableId="862745139">
    <w:abstractNumId w:val="53"/>
  </w:num>
  <w:num w:numId="18" w16cid:durableId="1837987512">
    <w:abstractNumId w:val="92"/>
  </w:num>
  <w:num w:numId="19" w16cid:durableId="1293904289">
    <w:abstractNumId w:val="54"/>
  </w:num>
  <w:num w:numId="20" w16cid:durableId="1116372090">
    <w:abstractNumId w:val="9"/>
  </w:num>
  <w:num w:numId="21" w16cid:durableId="353650382">
    <w:abstractNumId w:val="52"/>
  </w:num>
  <w:num w:numId="22" w16cid:durableId="1769961427">
    <w:abstractNumId w:val="101"/>
  </w:num>
  <w:num w:numId="23" w16cid:durableId="116877487">
    <w:abstractNumId w:val="37"/>
  </w:num>
  <w:num w:numId="24" w16cid:durableId="1816331692">
    <w:abstractNumId w:val="64"/>
  </w:num>
  <w:num w:numId="25" w16cid:durableId="1716541661">
    <w:abstractNumId w:val="66"/>
  </w:num>
  <w:num w:numId="26" w16cid:durableId="1149831221">
    <w:abstractNumId w:val="79"/>
  </w:num>
  <w:num w:numId="27" w16cid:durableId="1477602543">
    <w:abstractNumId w:val="16"/>
  </w:num>
  <w:num w:numId="28" w16cid:durableId="563636841">
    <w:abstractNumId w:val="71"/>
  </w:num>
  <w:num w:numId="29" w16cid:durableId="1111780021">
    <w:abstractNumId w:val="30"/>
  </w:num>
  <w:num w:numId="30" w16cid:durableId="905456327">
    <w:abstractNumId w:val="103"/>
  </w:num>
  <w:num w:numId="31" w16cid:durableId="1225217977">
    <w:abstractNumId w:val="56"/>
  </w:num>
  <w:num w:numId="32" w16cid:durableId="1049650207">
    <w:abstractNumId w:val="15"/>
  </w:num>
  <w:num w:numId="33" w16cid:durableId="894200527">
    <w:abstractNumId w:val="98"/>
  </w:num>
  <w:num w:numId="34" w16cid:durableId="903219290">
    <w:abstractNumId w:val="49"/>
  </w:num>
  <w:num w:numId="35" w16cid:durableId="1529299064">
    <w:abstractNumId w:val="6"/>
  </w:num>
  <w:num w:numId="36" w16cid:durableId="1270775508">
    <w:abstractNumId w:val="5"/>
  </w:num>
  <w:num w:numId="37" w16cid:durableId="233127374">
    <w:abstractNumId w:val="17"/>
  </w:num>
  <w:num w:numId="38" w16cid:durableId="2094084236">
    <w:abstractNumId w:val="68"/>
  </w:num>
  <w:num w:numId="39" w16cid:durableId="394621973">
    <w:abstractNumId w:val="35"/>
  </w:num>
  <w:num w:numId="40" w16cid:durableId="365183588">
    <w:abstractNumId w:val="32"/>
  </w:num>
  <w:num w:numId="41" w16cid:durableId="1677003636">
    <w:abstractNumId w:val="58"/>
  </w:num>
  <w:num w:numId="42" w16cid:durableId="729041482">
    <w:abstractNumId w:val="20"/>
  </w:num>
  <w:num w:numId="43" w16cid:durableId="2122144651">
    <w:abstractNumId w:val="72"/>
  </w:num>
  <w:num w:numId="44" w16cid:durableId="1145973486">
    <w:abstractNumId w:val="29"/>
  </w:num>
  <w:num w:numId="45" w16cid:durableId="1152404188">
    <w:abstractNumId w:val="43"/>
  </w:num>
  <w:num w:numId="46" w16cid:durableId="196431448">
    <w:abstractNumId w:val="46"/>
  </w:num>
  <w:num w:numId="47" w16cid:durableId="1437746890">
    <w:abstractNumId w:val="41"/>
  </w:num>
  <w:num w:numId="48" w16cid:durableId="1263611238">
    <w:abstractNumId w:val="33"/>
  </w:num>
  <w:num w:numId="49" w16cid:durableId="1506629905">
    <w:abstractNumId w:val="45"/>
  </w:num>
  <w:num w:numId="50" w16cid:durableId="1325235398">
    <w:abstractNumId w:val="25"/>
  </w:num>
  <w:num w:numId="51" w16cid:durableId="1544291259">
    <w:abstractNumId w:val="42"/>
  </w:num>
  <w:num w:numId="52" w16cid:durableId="896476942">
    <w:abstractNumId w:val="80"/>
  </w:num>
  <w:num w:numId="53" w16cid:durableId="1758744954">
    <w:abstractNumId w:val="13"/>
  </w:num>
  <w:num w:numId="54" w16cid:durableId="1561556604">
    <w:abstractNumId w:val="94"/>
  </w:num>
  <w:num w:numId="55" w16cid:durableId="560675736">
    <w:abstractNumId w:val="55"/>
  </w:num>
  <w:num w:numId="56" w16cid:durableId="1138843529">
    <w:abstractNumId w:val="110"/>
  </w:num>
  <w:num w:numId="57" w16cid:durableId="1892304417">
    <w:abstractNumId w:val="21"/>
  </w:num>
  <w:num w:numId="58" w16cid:durableId="1883519599">
    <w:abstractNumId w:val="22"/>
  </w:num>
  <w:num w:numId="59" w16cid:durableId="357892465">
    <w:abstractNumId w:val="93"/>
  </w:num>
  <w:num w:numId="60" w16cid:durableId="125780826">
    <w:abstractNumId w:val="48"/>
  </w:num>
  <w:num w:numId="61" w16cid:durableId="109587806">
    <w:abstractNumId w:val="63"/>
  </w:num>
  <w:num w:numId="62" w16cid:durableId="1277521758">
    <w:abstractNumId w:val="51"/>
  </w:num>
  <w:num w:numId="63" w16cid:durableId="1262639737">
    <w:abstractNumId w:val="75"/>
  </w:num>
  <w:num w:numId="64" w16cid:durableId="154300776">
    <w:abstractNumId w:val="1"/>
  </w:num>
  <w:num w:numId="65" w16cid:durableId="418209998">
    <w:abstractNumId w:val="38"/>
  </w:num>
  <w:num w:numId="66" w16cid:durableId="1095517364">
    <w:abstractNumId w:val="12"/>
  </w:num>
  <w:num w:numId="67" w16cid:durableId="517430542">
    <w:abstractNumId w:val="76"/>
  </w:num>
  <w:num w:numId="68" w16cid:durableId="1738623764">
    <w:abstractNumId w:val="11"/>
  </w:num>
  <w:num w:numId="69" w16cid:durableId="1917743822">
    <w:abstractNumId w:val="108"/>
  </w:num>
  <w:num w:numId="70" w16cid:durableId="1518809402">
    <w:abstractNumId w:val="107"/>
  </w:num>
  <w:num w:numId="71" w16cid:durableId="820927385">
    <w:abstractNumId w:val="4"/>
  </w:num>
  <w:num w:numId="72" w16cid:durableId="1778673400">
    <w:abstractNumId w:val="89"/>
  </w:num>
  <w:num w:numId="73" w16cid:durableId="1782147801">
    <w:abstractNumId w:val="10"/>
  </w:num>
  <w:num w:numId="74" w16cid:durableId="1221672164">
    <w:abstractNumId w:val="83"/>
  </w:num>
  <w:num w:numId="75" w16cid:durableId="1089085987">
    <w:abstractNumId w:val="40"/>
  </w:num>
  <w:num w:numId="76" w16cid:durableId="426004745">
    <w:abstractNumId w:val="23"/>
  </w:num>
  <w:num w:numId="77" w16cid:durableId="1353410323">
    <w:abstractNumId w:val="27"/>
  </w:num>
  <w:num w:numId="78" w16cid:durableId="1048381005">
    <w:abstractNumId w:val="60"/>
  </w:num>
  <w:num w:numId="79" w16cid:durableId="632953095">
    <w:abstractNumId w:val="39"/>
  </w:num>
  <w:num w:numId="80" w16cid:durableId="202137849">
    <w:abstractNumId w:val="90"/>
  </w:num>
  <w:num w:numId="81" w16cid:durableId="1052773186">
    <w:abstractNumId w:val="8"/>
  </w:num>
  <w:num w:numId="82" w16cid:durableId="1205406461">
    <w:abstractNumId w:val="69"/>
  </w:num>
  <w:num w:numId="83" w16cid:durableId="1263147637">
    <w:abstractNumId w:val="28"/>
  </w:num>
  <w:num w:numId="84" w16cid:durableId="1139372672">
    <w:abstractNumId w:val="31"/>
  </w:num>
  <w:num w:numId="85" w16cid:durableId="840241356">
    <w:abstractNumId w:val="36"/>
  </w:num>
  <w:num w:numId="86" w16cid:durableId="1713530550">
    <w:abstractNumId w:val="0"/>
  </w:num>
  <w:num w:numId="87" w16cid:durableId="615135610">
    <w:abstractNumId w:val="19"/>
  </w:num>
  <w:num w:numId="88" w16cid:durableId="740910487">
    <w:abstractNumId w:val="26"/>
  </w:num>
  <w:num w:numId="89" w16cid:durableId="1053816">
    <w:abstractNumId w:val="3"/>
  </w:num>
  <w:num w:numId="90" w16cid:durableId="2003120254">
    <w:abstractNumId w:val="105"/>
  </w:num>
  <w:num w:numId="91" w16cid:durableId="635257813">
    <w:abstractNumId w:val="59"/>
  </w:num>
  <w:num w:numId="92" w16cid:durableId="891116779">
    <w:abstractNumId w:val="67"/>
  </w:num>
  <w:num w:numId="93" w16cid:durableId="2081906954">
    <w:abstractNumId w:val="86"/>
  </w:num>
  <w:num w:numId="94" w16cid:durableId="1268122696">
    <w:abstractNumId w:val="2"/>
  </w:num>
  <w:num w:numId="95" w16cid:durableId="1906452472">
    <w:abstractNumId w:val="104"/>
  </w:num>
  <w:num w:numId="96" w16cid:durableId="1169903923">
    <w:abstractNumId w:val="102"/>
  </w:num>
  <w:num w:numId="97" w16cid:durableId="217787110">
    <w:abstractNumId w:val="82"/>
  </w:num>
  <w:num w:numId="98" w16cid:durableId="1972589425">
    <w:abstractNumId w:val="85"/>
  </w:num>
  <w:num w:numId="99" w16cid:durableId="1753047726">
    <w:abstractNumId w:val="88"/>
  </w:num>
  <w:num w:numId="100" w16cid:durableId="728727463">
    <w:abstractNumId w:val="109"/>
  </w:num>
  <w:num w:numId="101" w16cid:durableId="1778940451">
    <w:abstractNumId w:val="7"/>
  </w:num>
  <w:num w:numId="102" w16cid:durableId="784468685">
    <w:abstractNumId w:val="97"/>
  </w:num>
  <w:num w:numId="103" w16cid:durableId="552236021">
    <w:abstractNumId w:val="106"/>
  </w:num>
  <w:num w:numId="104" w16cid:durableId="1367632822">
    <w:abstractNumId w:val="57"/>
  </w:num>
  <w:num w:numId="105" w16cid:durableId="357237274">
    <w:abstractNumId w:val="73"/>
  </w:num>
  <w:num w:numId="106" w16cid:durableId="1696156329">
    <w:abstractNumId w:val="84"/>
  </w:num>
  <w:num w:numId="107" w16cid:durableId="890507434">
    <w:abstractNumId w:val="99"/>
  </w:num>
  <w:num w:numId="108" w16cid:durableId="995842058">
    <w:abstractNumId w:val="91"/>
  </w:num>
  <w:num w:numId="109" w16cid:durableId="2087726108">
    <w:abstractNumId w:val="74"/>
  </w:num>
  <w:num w:numId="110" w16cid:durableId="1005396516">
    <w:abstractNumId w:val="87"/>
  </w:num>
  <w:num w:numId="111" w16cid:durableId="405537880">
    <w:abstractNumId w:val="65"/>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6522"/>
    <w:rsid w:val="000266AF"/>
    <w:rsid w:val="00026EBD"/>
    <w:rsid w:val="00030BDE"/>
    <w:rsid w:val="00031285"/>
    <w:rsid w:val="0003342F"/>
    <w:rsid w:val="000370E9"/>
    <w:rsid w:val="00040B1C"/>
    <w:rsid w:val="00040F23"/>
    <w:rsid w:val="00047563"/>
    <w:rsid w:val="00047DF3"/>
    <w:rsid w:val="00050A2B"/>
    <w:rsid w:val="0005118D"/>
    <w:rsid w:val="00052041"/>
    <w:rsid w:val="0005533C"/>
    <w:rsid w:val="00055D6D"/>
    <w:rsid w:val="00057FFB"/>
    <w:rsid w:val="00062817"/>
    <w:rsid w:val="00062E16"/>
    <w:rsid w:val="0006418D"/>
    <w:rsid w:val="00066E5D"/>
    <w:rsid w:val="000724CA"/>
    <w:rsid w:val="000744AD"/>
    <w:rsid w:val="00074525"/>
    <w:rsid w:val="00075B3B"/>
    <w:rsid w:val="00085F65"/>
    <w:rsid w:val="00090487"/>
    <w:rsid w:val="0009204D"/>
    <w:rsid w:val="00092A60"/>
    <w:rsid w:val="0009377E"/>
    <w:rsid w:val="00093FB8"/>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D6231"/>
    <w:rsid w:val="000D7AAA"/>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3DF0"/>
    <w:rsid w:val="00146067"/>
    <w:rsid w:val="00146DF4"/>
    <w:rsid w:val="0015006C"/>
    <w:rsid w:val="00150400"/>
    <w:rsid w:val="00150A53"/>
    <w:rsid w:val="00152A8A"/>
    <w:rsid w:val="00152BBE"/>
    <w:rsid w:val="0015348D"/>
    <w:rsid w:val="00153876"/>
    <w:rsid w:val="00162D45"/>
    <w:rsid w:val="00163810"/>
    <w:rsid w:val="00166284"/>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C7E40"/>
    <w:rsid w:val="001D193E"/>
    <w:rsid w:val="001D1A3B"/>
    <w:rsid w:val="001D350A"/>
    <w:rsid w:val="001D3A17"/>
    <w:rsid w:val="001D5D1E"/>
    <w:rsid w:val="001E253C"/>
    <w:rsid w:val="001E27C2"/>
    <w:rsid w:val="001F0B9B"/>
    <w:rsid w:val="001F1744"/>
    <w:rsid w:val="001F38C0"/>
    <w:rsid w:val="002021EF"/>
    <w:rsid w:val="002027DF"/>
    <w:rsid w:val="00206D6C"/>
    <w:rsid w:val="0021166C"/>
    <w:rsid w:val="0021196B"/>
    <w:rsid w:val="0021428A"/>
    <w:rsid w:val="00214565"/>
    <w:rsid w:val="00215AD2"/>
    <w:rsid w:val="0022035D"/>
    <w:rsid w:val="00224389"/>
    <w:rsid w:val="00226F80"/>
    <w:rsid w:val="00227842"/>
    <w:rsid w:val="00232935"/>
    <w:rsid w:val="00235BF7"/>
    <w:rsid w:val="002424E3"/>
    <w:rsid w:val="002465AB"/>
    <w:rsid w:val="00253449"/>
    <w:rsid w:val="00260F88"/>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C04B9"/>
    <w:rsid w:val="002C40E6"/>
    <w:rsid w:val="002D301E"/>
    <w:rsid w:val="002E16FC"/>
    <w:rsid w:val="002F2114"/>
    <w:rsid w:val="002F2DF6"/>
    <w:rsid w:val="002F39A7"/>
    <w:rsid w:val="002F58A5"/>
    <w:rsid w:val="002F70CE"/>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66CE"/>
    <w:rsid w:val="003978C4"/>
    <w:rsid w:val="003A2A39"/>
    <w:rsid w:val="003A4584"/>
    <w:rsid w:val="003A4830"/>
    <w:rsid w:val="003A5C66"/>
    <w:rsid w:val="003A7FEA"/>
    <w:rsid w:val="003B53C5"/>
    <w:rsid w:val="003B59F9"/>
    <w:rsid w:val="003C1881"/>
    <w:rsid w:val="003C2153"/>
    <w:rsid w:val="003C3033"/>
    <w:rsid w:val="003C5251"/>
    <w:rsid w:val="003C75B3"/>
    <w:rsid w:val="003D34F7"/>
    <w:rsid w:val="003D350F"/>
    <w:rsid w:val="003D58AE"/>
    <w:rsid w:val="003D5B8C"/>
    <w:rsid w:val="003D7BDE"/>
    <w:rsid w:val="003E041C"/>
    <w:rsid w:val="003E272E"/>
    <w:rsid w:val="003E345F"/>
    <w:rsid w:val="003E4A02"/>
    <w:rsid w:val="003E4F85"/>
    <w:rsid w:val="003E64D1"/>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66CD"/>
    <w:rsid w:val="00417B0E"/>
    <w:rsid w:val="00423539"/>
    <w:rsid w:val="00424D60"/>
    <w:rsid w:val="00424E1E"/>
    <w:rsid w:val="00427779"/>
    <w:rsid w:val="0043173A"/>
    <w:rsid w:val="00434D3A"/>
    <w:rsid w:val="00436A99"/>
    <w:rsid w:val="00440CDB"/>
    <w:rsid w:val="00440E77"/>
    <w:rsid w:val="004551E6"/>
    <w:rsid w:val="00460F0E"/>
    <w:rsid w:val="00460F9E"/>
    <w:rsid w:val="00465841"/>
    <w:rsid w:val="00466533"/>
    <w:rsid w:val="00477D67"/>
    <w:rsid w:val="00484A10"/>
    <w:rsid w:val="00485850"/>
    <w:rsid w:val="00485A8C"/>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3A37"/>
    <w:rsid w:val="005447C6"/>
    <w:rsid w:val="00544A93"/>
    <w:rsid w:val="00555065"/>
    <w:rsid w:val="005553F8"/>
    <w:rsid w:val="005570F6"/>
    <w:rsid w:val="00560172"/>
    <w:rsid w:val="005633C2"/>
    <w:rsid w:val="005648F0"/>
    <w:rsid w:val="00567F02"/>
    <w:rsid w:val="0057074D"/>
    <w:rsid w:val="00573206"/>
    <w:rsid w:val="00591ECD"/>
    <w:rsid w:val="00592A57"/>
    <w:rsid w:val="00594538"/>
    <w:rsid w:val="00595BD1"/>
    <w:rsid w:val="005A1044"/>
    <w:rsid w:val="005A13DD"/>
    <w:rsid w:val="005A14EB"/>
    <w:rsid w:val="005A61F4"/>
    <w:rsid w:val="005A6759"/>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3E09"/>
    <w:rsid w:val="00624B18"/>
    <w:rsid w:val="00634132"/>
    <w:rsid w:val="00635307"/>
    <w:rsid w:val="00636A52"/>
    <w:rsid w:val="00637EC4"/>
    <w:rsid w:val="00643F60"/>
    <w:rsid w:val="00645631"/>
    <w:rsid w:val="00650748"/>
    <w:rsid w:val="006514A3"/>
    <w:rsid w:val="00653D16"/>
    <w:rsid w:val="0066135B"/>
    <w:rsid w:val="00665125"/>
    <w:rsid w:val="0066631C"/>
    <w:rsid w:val="006666B1"/>
    <w:rsid w:val="006720F7"/>
    <w:rsid w:val="00672181"/>
    <w:rsid w:val="00672795"/>
    <w:rsid w:val="006753FC"/>
    <w:rsid w:val="00677558"/>
    <w:rsid w:val="006841FA"/>
    <w:rsid w:val="00685B67"/>
    <w:rsid w:val="00687F39"/>
    <w:rsid w:val="00691535"/>
    <w:rsid w:val="0069579C"/>
    <w:rsid w:val="00695DA3"/>
    <w:rsid w:val="00696A19"/>
    <w:rsid w:val="006A1710"/>
    <w:rsid w:val="006A2CA6"/>
    <w:rsid w:val="006A6D23"/>
    <w:rsid w:val="006A7D92"/>
    <w:rsid w:val="006B5123"/>
    <w:rsid w:val="006B5857"/>
    <w:rsid w:val="006B6382"/>
    <w:rsid w:val="006B7270"/>
    <w:rsid w:val="006B7B92"/>
    <w:rsid w:val="006C398B"/>
    <w:rsid w:val="006C3ECB"/>
    <w:rsid w:val="006C3F5C"/>
    <w:rsid w:val="006C52FE"/>
    <w:rsid w:val="006C7F2F"/>
    <w:rsid w:val="006D1498"/>
    <w:rsid w:val="006D4703"/>
    <w:rsid w:val="006E04F3"/>
    <w:rsid w:val="006E643F"/>
    <w:rsid w:val="006F0BBB"/>
    <w:rsid w:val="006F4600"/>
    <w:rsid w:val="006F53A7"/>
    <w:rsid w:val="006F65CB"/>
    <w:rsid w:val="00700E05"/>
    <w:rsid w:val="007039A0"/>
    <w:rsid w:val="00713AE9"/>
    <w:rsid w:val="00714E91"/>
    <w:rsid w:val="00715B46"/>
    <w:rsid w:val="00715D92"/>
    <w:rsid w:val="007168AD"/>
    <w:rsid w:val="007218F3"/>
    <w:rsid w:val="00721E84"/>
    <w:rsid w:val="007335C9"/>
    <w:rsid w:val="00747BCA"/>
    <w:rsid w:val="007510DC"/>
    <w:rsid w:val="007522EA"/>
    <w:rsid w:val="00756AD9"/>
    <w:rsid w:val="00766F9F"/>
    <w:rsid w:val="00772221"/>
    <w:rsid w:val="00772408"/>
    <w:rsid w:val="00774F12"/>
    <w:rsid w:val="00776426"/>
    <w:rsid w:val="00776B54"/>
    <w:rsid w:val="007778D3"/>
    <w:rsid w:val="00777F73"/>
    <w:rsid w:val="00780B25"/>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B6943"/>
    <w:rsid w:val="007C12CD"/>
    <w:rsid w:val="007C1E73"/>
    <w:rsid w:val="007C477D"/>
    <w:rsid w:val="007C4F9E"/>
    <w:rsid w:val="007D02E3"/>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229B3"/>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64A30"/>
    <w:rsid w:val="008705FB"/>
    <w:rsid w:val="0087407F"/>
    <w:rsid w:val="008741E1"/>
    <w:rsid w:val="00876E61"/>
    <w:rsid w:val="00877434"/>
    <w:rsid w:val="00877611"/>
    <w:rsid w:val="00880428"/>
    <w:rsid w:val="00881264"/>
    <w:rsid w:val="008820E7"/>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3AF"/>
    <w:rsid w:val="008C34C8"/>
    <w:rsid w:val="008D06BD"/>
    <w:rsid w:val="008D27F4"/>
    <w:rsid w:val="008D45F2"/>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4EA3"/>
    <w:rsid w:val="00906547"/>
    <w:rsid w:val="009065E7"/>
    <w:rsid w:val="00910C5E"/>
    <w:rsid w:val="00910CC9"/>
    <w:rsid w:val="0091516F"/>
    <w:rsid w:val="009153E6"/>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915"/>
    <w:rsid w:val="009A0715"/>
    <w:rsid w:val="009A0B1B"/>
    <w:rsid w:val="009A18FD"/>
    <w:rsid w:val="009A2A28"/>
    <w:rsid w:val="009A2C68"/>
    <w:rsid w:val="009A3C7D"/>
    <w:rsid w:val="009A45F5"/>
    <w:rsid w:val="009A4CC9"/>
    <w:rsid w:val="009A617E"/>
    <w:rsid w:val="009A62A9"/>
    <w:rsid w:val="009A6AC5"/>
    <w:rsid w:val="009B4AF8"/>
    <w:rsid w:val="009B57DC"/>
    <w:rsid w:val="009C3111"/>
    <w:rsid w:val="009C58B6"/>
    <w:rsid w:val="009C73B7"/>
    <w:rsid w:val="009D1C0A"/>
    <w:rsid w:val="009E256C"/>
    <w:rsid w:val="009E4442"/>
    <w:rsid w:val="009E7CAF"/>
    <w:rsid w:val="009F266C"/>
    <w:rsid w:val="009F34C6"/>
    <w:rsid w:val="009F5DE0"/>
    <w:rsid w:val="009F6370"/>
    <w:rsid w:val="009F679B"/>
    <w:rsid w:val="009F6E76"/>
    <w:rsid w:val="00A01020"/>
    <w:rsid w:val="00A03683"/>
    <w:rsid w:val="00A050E3"/>
    <w:rsid w:val="00A06A1D"/>
    <w:rsid w:val="00A07C3E"/>
    <w:rsid w:val="00A11296"/>
    <w:rsid w:val="00A12EF1"/>
    <w:rsid w:val="00A13A44"/>
    <w:rsid w:val="00A205F8"/>
    <w:rsid w:val="00A21606"/>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E7E"/>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A6FBD"/>
    <w:rsid w:val="00AB3581"/>
    <w:rsid w:val="00AB4202"/>
    <w:rsid w:val="00AB65E0"/>
    <w:rsid w:val="00AB6ABD"/>
    <w:rsid w:val="00AC082F"/>
    <w:rsid w:val="00AD3C69"/>
    <w:rsid w:val="00AE13CB"/>
    <w:rsid w:val="00AE31B2"/>
    <w:rsid w:val="00AE3BF6"/>
    <w:rsid w:val="00AE7C8E"/>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1069"/>
    <w:rsid w:val="00B34A9B"/>
    <w:rsid w:val="00B36E13"/>
    <w:rsid w:val="00B37BEB"/>
    <w:rsid w:val="00B42324"/>
    <w:rsid w:val="00B42B34"/>
    <w:rsid w:val="00B4310C"/>
    <w:rsid w:val="00B51E3A"/>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1F80"/>
    <w:rsid w:val="00BB2B31"/>
    <w:rsid w:val="00BB6A23"/>
    <w:rsid w:val="00BC0FE7"/>
    <w:rsid w:val="00BC15DC"/>
    <w:rsid w:val="00BC1620"/>
    <w:rsid w:val="00BC31DA"/>
    <w:rsid w:val="00BC4B17"/>
    <w:rsid w:val="00BC654B"/>
    <w:rsid w:val="00BC6FB1"/>
    <w:rsid w:val="00BD2126"/>
    <w:rsid w:val="00BD3F10"/>
    <w:rsid w:val="00BD5316"/>
    <w:rsid w:val="00BD5495"/>
    <w:rsid w:val="00BD5557"/>
    <w:rsid w:val="00BD5D13"/>
    <w:rsid w:val="00BD5FF2"/>
    <w:rsid w:val="00BE0014"/>
    <w:rsid w:val="00BE04A9"/>
    <w:rsid w:val="00BE3719"/>
    <w:rsid w:val="00BE3CCA"/>
    <w:rsid w:val="00BF4A65"/>
    <w:rsid w:val="00BF6DDC"/>
    <w:rsid w:val="00C0289F"/>
    <w:rsid w:val="00C02CB2"/>
    <w:rsid w:val="00C02D67"/>
    <w:rsid w:val="00C05943"/>
    <w:rsid w:val="00C05F04"/>
    <w:rsid w:val="00C138D4"/>
    <w:rsid w:val="00C13BE5"/>
    <w:rsid w:val="00C153CB"/>
    <w:rsid w:val="00C1705E"/>
    <w:rsid w:val="00C202A3"/>
    <w:rsid w:val="00C2097E"/>
    <w:rsid w:val="00C23355"/>
    <w:rsid w:val="00C33873"/>
    <w:rsid w:val="00C36316"/>
    <w:rsid w:val="00C40EE4"/>
    <w:rsid w:val="00C43756"/>
    <w:rsid w:val="00C46354"/>
    <w:rsid w:val="00C46C39"/>
    <w:rsid w:val="00C47376"/>
    <w:rsid w:val="00C51C73"/>
    <w:rsid w:val="00C55DE1"/>
    <w:rsid w:val="00C57122"/>
    <w:rsid w:val="00C60E35"/>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021"/>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39B4"/>
    <w:rsid w:val="00D26A0B"/>
    <w:rsid w:val="00D305F0"/>
    <w:rsid w:val="00D313B8"/>
    <w:rsid w:val="00D32D17"/>
    <w:rsid w:val="00D376C6"/>
    <w:rsid w:val="00D45731"/>
    <w:rsid w:val="00D51617"/>
    <w:rsid w:val="00D53DEE"/>
    <w:rsid w:val="00D5796E"/>
    <w:rsid w:val="00D6039A"/>
    <w:rsid w:val="00D60F5F"/>
    <w:rsid w:val="00D637BD"/>
    <w:rsid w:val="00D6468C"/>
    <w:rsid w:val="00D64ABF"/>
    <w:rsid w:val="00D731B1"/>
    <w:rsid w:val="00D80E94"/>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25"/>
    <w:rsid w:val="00DE265B"/>
    <w:rsid w:val="00DE3033"/>
    <w:rsid w:val="00DE5FDE"/>
    <w:rsid w:val="00DE6989"/>
    <w:rsid w:val="00DF2C34"/>
    <w:rsid w:val="00DF5ECD"/>
    <w:rsid w:val="00E00084"/>
    <w:rsid w:val="00E01E27"/>
    <w:rsid w:val="00E021B4"/>
    <w:rsid w:val="00E02214"/>
    <w:rsid w:val="00E0311B"/>
    <w:rsid w:val="00E0498D"/>
    <w:rsid w:val="00E05ADE"/>
    <w:rsid w:val="00E07133"/>
    <w:rsid w:val="00E17203"/>
    <w:rsid w:val="00E17B40"/>
    <w:rsid w:val="00E24512"/>
    <w:rsid w:val="00E26F82"/>
    <w:rsid w:val="00E27144"/>
    <w:rsid w:val="00E3019A"/>
    <w:rsid w:val="00E303C4"/>
    <w:rsid w:val="00E327C5"/>
    <w:rsid w:val="00E335AD"/>
    <w:rsid w:val="00E33A03"/>
    <w:rsid w:val="00E413D1"/>
    <w:rsid w:val="00E42DAD"/>
    <w:rsid w:val="00E437DB"/>
    <w:rsid w:val="00E465B8"/>
    <w:rsid w:val="00E47D5B"/>
    <w:rsid w:val="00E51047"/>
    <w:rsid w:val="00E52299"/>
    <w:rsid w:val="00E52F26"/>
    <w:rsid w:val="00E57C98"/>
    <w:rsid w:val="00E57E04"/>
    <w:rsid w:val="00E57E25"/>
    <w:rsid w:val="00E62AAD"/>
    <w:rsid w:val="00E72206"/>
    <w:rsid w:val="00E72578"/>
    <w:rsid w:val="00E7361B"/>
    <w:rsid w:val="00E74BB8"/>
    <w:rsid w:val="00E80F25"/>
    <w:rsid w:val="00E90509"/>
    <w:rsid w:val="00EA113B"/>
    <w:rsid w:val="00EA45AB"/>
    <w:rsid w:val="00EA4EE1"/>
    <w:rsid w:val="00EA7677"/>
    <w:rsid w:val="00EB49C5"/>
    <w:rsid w:val="00EB64EB"/>
    <w:rsid w:val="00EB688D"/>
    <w:rsid w:val="00EC0F6F"/>
    <w:rsid w:val="00EC17B4"/>
    <w:rsid w:val="00EC6DCA"/>
    <w:rsid w:val="00ED3796"/>
    <w:rsid w:val="00ED65FC"/>
    <w:rsid w:val="00EE0A2B"/>
    <w:rsid w:val="00EE1DCF"/>
    <w:rsid w:val="00EE23EA"/>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A52AA"/>
    <w:rsid w:val="00FB1983"/>
    <w:rsid w:val="00FB2CC0"/>
    <w:rsid w:val="00FB58A8"/>
    <w:rsid w:val="00FC1E59"/>
    <w:rsid w:val="00FC76AF"/>
    <w:rsid w:val="00FD0A88"/>
    <w:rsid w:val="00FD0BE5"/>
    <w:rsid w:val="00FD1CE8"/>
    <w:rsid w:val="00FD32E7"/>
    <w:rsid w:val="00FD3861"/>
    <w:rsid w:val="00FE609F"/>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5F1908"/>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17B4"/>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Unresolved Mention"/>
    <w:basedOn w:val="a0"/>
    <w:uiPriority w:val="99"/>
    <w:semiHidden/>
    <w:unhideWhenUsed/>
    <w:rsid w:val="00677558"/>
    <w:rPr>
      <w:color w:val="605E5C"/>
      <w:shd w:val="clear" w:color="auto" w:fill="E1DFDD"/>
    </w:rPr>
  </w:style>
  <w:style w:type="character" w:styleId="af">
    <w:name w:val="FollowedHyperlink"/>
    <w:basedOn w:val="a0"/>
    <w:uiPriority w:val="99"/>
    <w:semiHidden/>
    <w:unhideWhenUsed/>
    <w:rsid w:val="0067755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1" Type="http://schemas.openxmlformats.org/officeDocument/2006/relationships/image" Target="media/image7.png"/><Relationship Id="rId63" Type="http://schemas.openxmlformats.org/officeDocument/2006/relationships/hyperlink" Target="http://www.dawliatraining.com" TargetMode="External"/><Relationship Id="rId159" Type="http://schemas.openxmlformats.org/officeDocument/2006/relationships/image" Target="media/image100.png"/><Relationship Id="rId170" Type="http://schemas.openxmlformats.org/officeDocument/2006/relationships/image" Target="media/image112.png"/><Relationship Id="rId226" Type="http://schemas.openxmlformats.org/officeDocument/2006/relationships/image" Target="media/image161.png"/><Relationship Id="rId268" Type="http://schemas.openxmlformats.org/officeDocument/2006/relationships/image" Target="media/image204.png"/><Relationship Id="rId32" Type="http://schemas.openxmlformats.org/officeDocument/2006/relationships/image" Target="media/image200.png"/><Relationship Id="rId74" Type="http://schemas.openxmlformats.org/officeDocument/2006/relationships/image" Target="media/image35.png"/><Relationship Id="rId128" Type="http://schemas.openxmlformats.org/officeDocument/2006/relationships/image" Target="media/image80.jpeg"/><Relationship Id="rId5" Type="http://schemas.openxmlformats.org/officeDocument/2006/relationships/webSettings" Target="webSettings.xml"/><Relationship Id="rId181" Type="http://schemas.openxmlformats.org/officeDocument/2006/relationships/image" Target="media/image116.svg"/><Relationship Id="rId237" Type="http://schemas.openxmlformats.org/officeDocument/2006/relationships/image" Target="media/image172.png"/><Relationship Id="rId279" Type="http://schemas.openxmlformats.org/officeDocument/2006/relationships/image" Target="media/image215.png"/><Relationship Id="rId43" Type="http://schemas.openxmlformats.org/officeDocument/2006/relationships/image" Target="media/image19.png"/><Relationship Id="rId139" Type="http://schemas.openxmlformats.org/officeDocument/2006/relationships/hyperlink" Target="http://www.dawliatraining.com" TargetMode="External"/><Relationship Id="rId85" Type="http://schemas.openxmlformats.org/officeDocument/2006/relationships/image" Target="media/image45.png"/><Relationship Id="rId150" Type="http://schemas.openxmlformats.org/officeDocument/2006/relationships/hyperlink" Target="http://www.dawliatraining.com" TargetMode="External"/><Relationship Id="rId192" Type="http://schemas.openxmlformats.org/officeDocument/2006/relationships/image" Target="media/image128.png"/><Relationship Id="rId206" Type="http://schemas.openxmlformats.org/officeDocument/2006/relationships/image" Target="media/image149.png"/><Relationship Id="rId248" Type="http://schemas.openxmlformats.org/officeDocument/2006/relationships/image" Target="media/image183.png"/><Relationship Id="rId269" Type="http://schemas.openxmlformats.org/officeDocument/2006/relationships/image" Target="media/image205.png"/><Relationship Id="rId12" Type="http://schemas.openxmlformats.org/officeDocument/2006/relationships/hyperlink" Target="http://www.dawliatraining.com" TargetMode="External"/><Relationship Id="rId33" Type="http://schemas.openxmlformats.org/officeDocument/2006/relationships/image" Target="media/image14.png"/><Relationship Id="rId108" Type="http://schemas.openxmlformats.org/officeDocument/2006/relationships/image" Target="media/image64.png"/><Relationship Id="rId129" Type="http://schemas.openxmlformats.org/officeDocument/2006/relationships/image" Target="media/image81.png"/><Relationship Id="rId280" Type="http://schemas.openxmlformats.org/officeDocument/2006/relationships/image" Target="media/image216.png"/><Relationship Id="rId54" Type="http://schemas.microsoft.com/office/2007/relationships/hdphoto" Target="media/hdphoto2.wdp"/><Relationship Id="rId75" Type="http://schemas.openxmlformats.org/officeDocument/2006/relationships/image" Target="media/image36.png"/><Relationship Id="rId96" Type="http://schemas.openxmlformats.org/officeDocument/2006/relationships/image" Target="media/image55.png"/><Relationship Id="rId140" Type="http://schemas.openxmlformats.org/officeDocument/2006/relationships/image" Target="media/image91.png"/><Relationship Id="rId161" Type="http://schemas.openxmlformats.org/officeDocument/2006/relationships/image" Target="media/image102.png"/><Relationship Id="rId182" Type="http://schemas.openxmlformats.org/officeDocument/2006/relationships/image" Target="media/image117.png"/><Relationship Id="rId217" Type="http://schemas.openxmlformats.org/officeDocument/2006/relationships/image" Target="media/image152.png"/><Relationship Id="rId6" Type="http://schemas.openxmlformats.org/officeDocument/2006/relationships/footnotes" Target="footnotes.xml"/><Relationship Id="rId238" Type="http://schemas.openxmlformats.org/officeDocument/2006/relationships/image" Target="media/image173.png"/><Relationship Id="rId259" Type="http://schemas.openxmlformats.org/officeDocument/2006/relationships/image" Target="media/image194.png"/><Relationship Id="rId23" Type="http://schemas.openxmlformats.org/officeDocument/2006/relationships/image" Target="media/image9.png"/><Relationship Id="rId119" Type="http://schemas.openxmlformats.org/officeDocument/2006/relationships/image" Target="media/image74.png"/><Relationship Id="rId270" Type="http://schemas.openxmlformats.org/officeDocument/2006/relationships/image" Target="media/image206.png"/><Relationship Id="rId44" Type="http://schemas.openxmlformats.org/officeDocument/2006/relationships/image" Target="media/image320.png"/><Relationship Id="rId65" Type="http://schemas.openxmlformats.org/officeDocument/2006/relationships/hyperlink" Target="http://www.dawliatraining.com" TargetMode="External"/><Relationship Id="rId86" Type="http://schemas.openxmlformats.org/officeDocument/2006/relationships/image" Target="media/image46.png"/><Relationship Id="rId130" Type="http://schemas.openxmlformats.org/officeDocument/2006/relationships/image" Target="media/image82.png"/><Relationship Id="rId151" Type="http://schemas.openxmlformats.org/officeDocument/2006/relationships/hyperlink" Target="http://www.dawliatraining.com" TargetMode="External"/><Relationship Id="rId172" Type="http://schemas.openxmlformats.org/officeDocument/2006/relationships/image" Target="media/image250.png"/><Relationship Id="rId193" Type="http://schemas.openxmlformats.org/officeDocument/2006/relationships/image" Target="media/image129.png"/><Relationship Id="rId207" Type="http://schemas.openxmlformats.org/officeDocument/2006/relationships/image" Target="media/image137.png"/><Relationship Id="rId228" Type="http://schemas.openxmlformats.org/officeDocument/2006/relationships/image" Target="media/image163.png"/><Relationship Id="rId249" Type="http://schemas.openxmlformats.org/officeDocument/2006/relationships/image" Target="media/image184.jpeg"/><Relationship Id="rId13" Type="http://schemas.openxmlformats.org/officeDocument/2006/relationships/hyperlink" Target="http://www.dawliatraining.com" TargetMode="External"/><Relationship Id="rId109" Type="http://schemas.openxmlformats.org/officeDocument/2006/relationships/image" Target="media/image65.svg"/><Relationship Id="rId260" Type="http://schemas.openxmlformats.org/officeDocument/2006/relationships/image" Target="media/image195.png"/><Relationship Id="rId281" Type="http://schemas.openxmlformats.org/officeDocument/2006/relationships/image" Target="media/image218.png"/><Relationship Id="rId34" Type="http://schemas.openxmlformats.org/officeDocument/2006/relationships/image" Target="media/image220.png"/><Relationship Id="rId55" Type="http://schemas.openxmlformats.org/officeDocument/2006/relationships/image" Target="media/image23.png"/><Relationship Id="rId76" Type="http://schemas.openxmlformats.org/officeDocument/2006/relationships/image" Target="media/image37.png"/><Relationship Id="rId97" Type="http://schemas.openxmlformats.org/officeDocument/2006/relationships/image" Target="media/image56.png"/><Relationship Id="rId120" Type="http://schemas.openxmlformats.org/officeDocument/2006/relationships/hyperlink" Target="http://www.dawliatraining.com" TargetMode="External"/><Relationship Id="rId141" Type="http://schemas.openxmlformats.org/officeDocument/2006/relationships/image" Target="media/image92.png"/><Relationship Id="rId7" Type="http://schemas.openxmlformats.org/officeDocument/2006/relationships/endnotes" Target="endnotes.xml"/><Relationship Id="rId162" Type="http://schemas.openxmlformats.org/officeDocument/2006/relationships/image" Target="media/image103.png"/><Relationship Id="rId183" Type="http://schemas.openxmlformats.org/officeDocument/2006/relationships/image" Target="media/image118.svg"/><Relationship Id="rId218" Type="http://schemas.openxmlformats.org/officeDocument/2006/relationships/image" Target="media/image153.png"/><Relationship Id="rId239" Type="http://schemas.openxmlformats.org/officeDocument/2006/relationships/image" Target="media/image174.png"/><Relationship Id="rId250" Type="http://schemas.openxmlformats.org/officeDocument/2006/relationships/image" Target="media/image185.png"/><Relationship Id="rId271" Type="http://schemas.openxmlformats.org/officeDocument/2006/relationships/image" Target="media/image207.png"/><Relationship Id="rId24" Type="http://schemas.openxmlformats.org/officeDocument/2006/relationships/image" Target="media/image10.png"/><Relationship Id="rId45" Type="http://schemas.openxmlformats.org/officeDocument/2006/relationships/image" Target="media/image20.png"/><Relationship Id="rId66" Type="http://schemas.openxmlformats.org/officeDocument/2006/relationships/image" Target="media/image28.png"/><Relationship Id="rId87" Type="http://schemas.openxmlformats.org/officeDocument/2006/relationships/image" Target="media/image470.png"/><Relationship Id="rId110" Type="http://schemas.openxmlformats.org/officeDocument/2006/relationships/image" Target="media/image66.png"/><Relationship Id="rId131" Type="http://schemas.openxmlformats.org/officeDocument/2006/relationships/image" Target="media/image83.png"/><Relationship Id="rId152" Type="http://schemas.openxmlformats.org/officeDocument/2006/relationships/hyperlink" Target="http://www.dawliatraining.com" TargetMode="External"/><Relationship Id="rId173" Type="http://schemas.openxmlformats.org/officeDocument/2006/relationships/image" Target="media/image261.png"/><Relationship Id="rId194" Type="http://schemas.openxmlformats.org/officeDocument/2006/relationships/image" Target="media/image130.png"/><Relationship Id="rId208" Type="http://schemas.openxmlformats.org/officeDocument/2006/relationships/image" Target="media/image142.png"/><Relationship Id="rId229" Type="http://schemas.openxmlformats.org/officeDocument/2006/relationships/image" Target="media/image164.png"/><Relationship Id="rId240" Type="http://schemas.openxmlformats.org/officeDocument/2006/relationships/image" Target="media/image175.png"/><Relationship Id="rId261" Type="http://schemas.openxmlformats.org/officeDocument/2006/relationships/image" Target="media/image196.png"/><Relationship Id="rId14" Type="http://schemas.openxmlformats.org/officeDocument/2006/relationships/hyperlink" Target="http://www.dawliatraining.com" TargetMode="External"/><Relationship Id="rId35" Type="http://schemas.openxmlformats.org/officeDocument/2006/relationships/image" Target="media/image15.png"/><Relationship Id="rId56" Type="http://schemas.microsoft.com/office/2007/relationships/hdphoto" Target="media/hdphoto3.wdp"/><Relationship Id="rId77" Type="http://schemas.openxmlformats.org/officeDocument/2006/relationships/image" Target="media/image38.png"/><Relationship Id="rId100" Type="http://schemas.openxmlformats.org/officeDocument/2006/relationships/image" Target="media/image59.png"/><Relationship Id="rId282" Type="http://schemas.openxmlformats.org/officeDocument/2006/relationships/hyperlink" Target="https://colab.research.google.com" TargetMode="External"/><Relationship Id="rId8" Type="http://schemas.openxmlformats.org/officeDocument/2006/relationships/image" Target="media/image3.jpg"/><Relationship Id="rId98" Type="http://schemas.openxmlformats.org/officeDocument/2006/relationships/image" Target="media/image57.png"/><Relationship Id="rId121" Type="http://schemas.openxmlformats.org/officeDocument/2006/relationships/image" Target="media/image75.png"/><Relationship Id="rId142" Type="http://schemas.openxmlformats.org/officeDocument/2006/relationships/image" Target="media/image93.png"/><Relationship Id="rId163" Type="http://schemas.openxmlformats.org/officeDocument/2006/relationships/image" Target="media/image104.png"/><Relationship Id="rId184" Type="http://schemas.openxmlformats.org/officeDocument/2006/relationships/image" Target="media/image119.png"/><Relationship Id="rId219" Type="http://schemas.openxmlformats.org/officeDocument/2006/relationships/image" Target="media/image154.png"/><Relationship Id="rId230" Type="http://schemas.openxmlformats.org/officeDocument/2006/relationships/image" Target="media/image165.png"/><Relationship Id="rId251" Type="http://schemas.openxmlformats.org/officeDocument/2006/relationships/image" Target="media/image186.png"/><Relationship Id="rId25" Type="http://schemas.openxmlformats.org/officeDocument/2006/relationships/hyperlink" Target="http://www.dawliatraining.com" TargetMode="External"/><Relationship Id="rId46" Type="http://schemas.openxmlformats.org/officeDocument/2006/relationships/image" Target="media/image340.png"/><Relationship Id="rId67" Type="http://schemas.openxmlformats.org/officeDocument/2006/relationships/image" Target="media/image29.png"/><Relationship Id="rId272" Type="http://schemas.openxmlformats.org/officeDocument/2006/relationships/image" Target="media/image208.png"/><Relationship Id="rId88" Type="http://schemas.openxmlformats.org/officeDocument/2006/relationships/image" Target="media/image47.jpeg"/><Relationship Id="rId111" Type="http://schemas.openxmlformats.org/officeDocument/2006/relationships/image" Target="media/image67.png"/><Relationship Id="rId132" Type="http://schemas.openxmlformats.org/officeDocument/2006/relationships/image" Target="media/image85.png"/><Relationship Id="rId153" Type="http://schemas.openxmlformats.org/officeDocument/2006/relationships/hyperlink" Target="http://www.dawliatraining.com" TargetMode="External"/><Relationship Id="rId174" Type="http://schemas.openxmlformats.org/officeDocument/2006/relationships/image" Target="media/image270.png"/><Relationship Id="rId195" Type="http://schemas.openxmlformats.org/officeDocument/2006/relationships/image" Target="media/image131.png"/><Relationship Id="rId209" Type="http://schemas.openxmlformats.org/officeDocument/2006/relationships/image" Target="media/image143.png"/><Relationship Id="rId220" Type="http://schemas.openxmlformats.org/officeDocument/2006/relationships/image" Target="media/image155.png"/><Relationship Id="rId241" Type="http://schemas.openxmlformats.org/officeDocument/2006/relationships/image" Target="media/image176.png"/><Relationship Id="rId15" Type="http://schemas.openxmlformats.org/officeDocument/2006/relationships/hyperlink" Target="http://www.dawliatraining.com" TargetMode="External"/><Relationship Id="rId36" Type="http://schemas.openxmlformats.org/officeDocument/2006/relationships/image" Target="media/image240.png"/><Relationship Id="rId57" Type="http://schemas.openxmlformats.org/officeDocument/2006/relationships/hyperlink" Target="http://www.dawliatraining.com" TargetMode="External"/><Relationship Id="rId262" Type="http://schemas.openxmlformats.org/officeDocument/2006/relationships/image" Target="media/image197.png"/><Relationship Id="rId283" Type="http://schemas.openxmlformats.org/officeDocument/2006/relationships/image" Target="media/image217.png"/><Relationship Id="rId78" Type="http://schemas.openxmlformats.org/officeDocument/2006/relationships/image" Target="media/image39.png"/><Relationship Id="rId99" Type="http://schemas.openxmlformats.org/officeDocument/2006/relationships/image" Target="media/image58.png"/><Relationship Id="rId101" Type="http://schemas.openxmlformats.org/officeDocument/2006/relationships/hyperlink" Target="http://www.dawliatraining.com" TargetMode="External"/><Relationship Id="rId122" Type="http://schemas.openxmlformats.org/officeDocument/2006/relationships/image" Target="media/image84.png"/><Relationship Id="rId143" Type="http://schemas.openxmlformats.org/officeDocument/2006/relationships/hyperlink" Target="http://www.dawliatraining.com" TargetMode="External"/><Relationship Id="rId164" Type="http://schemas.openxmlformats.org/officeDocument/2006/relationships/image" Target="media/image105.png"/><Relationship Id="rId185" Type="http://schemas.openxmlformats.org/officeDocument/2006/relationships/image" Target="media/image120.svg"/><Relationship Id="rId9" Type="http://schemas.openxmlformats.org/officeDocument/2006/relationships/hyperlink" Target="http://www.dawliatraining.com" TargetMode="External"/><Relationship Id="rId210" Type="http://schemas.openxmlformats.org/officeDocument/2006/relationships/image" Target="media/image145.png"/><Relationship Id="rId26" Type="http://schemas.openxmlformats.org/officeDocument/2006/relationships/hyperlink" Target="http://www.dawliatraining.com" TargetMode="External"/><Relationship Id="rId231" Type="http://schemas.openxmlformats.org/officeDocument/2006/relationships/image" Target="media/image166.png"/><Relationship Id="rId252" Type="http://schemas.openxmlformats.org/officeDocument/2006/relationships/image" Target="media/image187.png"/><Relationship Id="rId273" Type="http://schemas.openxmlformats.org/officeDocument/2006/relationships/image" Target="media/image209.png"/><Relationship Id="rId47" Type="http://schemas.openxmlformats.org/officeDocument/2006/relationships/header" Target="header1.xml"/><Relationship Id="rId68" Type="http://schemas.openxmlformats.org/officeDocument/2006/relationships/image" Target="media/image30.png"/><Relationship Id="rId89" Type="http://schemas.openxmlformats.org/officeDocument/2006/relationships/image" Target="media/image53.png"/><Relationship Id="rId112" Type="http://schemas.openxmlformats.org/officeDocument/2006/relationships/image" Target="media/image68.png"/><Relationship Id="rId133" Type="http://schemas.openxmlformats.org/officeDocument/2006/relationships/image" Target="media/image86.png"/><Relationship Id="rId154" Type="http://schemas.openxmlformats.org/officeDocument/2006/relationships/image" Target="media/image97.png"/><Relationship Id="rId175" Type="http://schemas.openxmlformats.org/officeDocument/2006/relationships/image" Target="media/image109.png"/><Relationship Id="rId196" Type="http://schemas.openxmlformats.org/officeDocument/2006/relationships/image" Target="media/image125.png"/><Relationship Id="rId200" Type="http://schemas.openxmlformats.org/officeDocument/2006/relationships/image" Target="media/image135.png"/><Relationship Id="rId16" Type="http://schemas.openxmlformats.org/officeDocument/2006/relationships/image" Target="media/image4.png"/><Relationship Id="rId221" Type="http://schemas.openxmlformats.org/officeDocument/2006/relationships/image" Target="media/image156.png"/><Relationship Id="rId242" Type="http://schemas.openxmlformats.org/officeDocument/2006/relationships/image" Target="media/image177.png"/><Relationship Id="rId263" Type="http://schemas.openxmlformats.org/officeDocument/2006/relationships/image" Target="media/image198.png"/><Relationship Id="rId284" Type="http://schemas.openxmlformats.org/officeDocument/2006/relationships/image" Target="media/image218.jpeg"/><Relationship Id="rId37" Type="http://schemas.openxmlformats.org/officeDocument/2006/relationships/image" Target="media/image16.png"/><Relationship Id="rId58" Type="http://schemas.openxmlformats.org/officeDocument/2006/relationships/image" Target="media/image24.png"/><Relationship Id="rId79" Type="http://schemas.openxmlformats.org/officeDocument/2006/relationships/image" Target="media/image40.png"/><Relationship Id="rId102" Type="http://schemas.openxmlformats.org/officeDocument/2006/relationships/image" Target="media/image60.png"/><Relationship Id="rId123" Type="http://schemas.openxmlformats.org/officeDocument/2006/relationships/image" Target="media/image76.jpeg"/><Relationship Id="rId144" Type="http://schemas.openxmlformats.org/officeDocument/2006/relationships/image" Target="media/image94.png"/><Relationship Id="rId90" Type="http://schemas.openxmlformats.org/officeDocument/2006/relationships/image" Target="media/image48.png"/><Relationship Id="rId165" Type="http://schemas.openxmlformats.org/officeDocument/2006/relationships/image" Target="media/image106.png"/><Relationship Id="rId186" Type="http://schemas.openxmlformats.org/officeDocument/2006/relationships/image" Target="media/image121.png"/><Relationship Id="rId211" Type="http://schemas.openxmlformats.org/officeDocument/2006/relationships/image" Target="media/image144.png"/><Relationship Id="rId232" Type="http://schemas.openxmlformats.org/officeDocument/2006/relationships/image" Target="media/image167.png"/><Relationship Id="rId253" Type="http://schemas.openxmlformats.org/officeDocument/2006/relationships/image" Target="media/image188.png"/><Relationship Id="rId274" Type="http://schemas.openxmlformats.org/officeDocument/2006/relationships/image" Target="media/image210.png"/><Relationship Id="rId27" Type="http://schemas.openxmlformats.org/officeDocument/2006/relationships/hyperlink" Target="http://www.dawliatraining.com" TargetMode="External"/><Relationship Id="rId48" Type="http://schemas.openxmlformats.org/officeDocument/2006/relationships/header" Target="header2.xml"/><Relationship Id="rId69" Type="http://schemas.openxmlformats.org/officeDocument/2006/relationships/image" Target="media/image31.png"/><Relationship Id="rId113" Type="http://schemas.openxmlformats.org/officeDocument/2006/relationships/image" Target="media/image69.png"/><Relationship Id="rId134" Type="http://schemas.openxmlformats.org/officeDocument/2006/relationships/image" Target="media/image87.png"/><Relationship Id="rId80" Type="http://schemas.openxmlformats.org/officeDocument/2006/relationships/image" Target="media/image41.png"/><Relationship Id="rId155" Type="http://schemas.openxmlformats.org/officeDocument/2006/relationships/hyperlink" Target="http://www.dawliatraining.com" TargetMode="External"/><Relationship Id="rId176" Type="http://schemas.openxmlformats.org/officeDocument/2006/relationships/image" Target="media/image110.jpeg"/><Relationship Id="rId197" Type="http://schemas.openxmlformats.org/officeDocument/2006/relationships/image" Target="media/image132.png"/><Relationship Id="rId201" Type="http://schemas.openxmlformats.org/officeDocument/2006/relationships/image" Target="media/image136.png"/><Relationship Id="rId222" Type="http://schemas.openxmlformats.org/officeDocument/2006/relationships/image" Target="media/image157.png"/><Relationship Id="rId243" Type="http://schemas.openxmlformats.org/officeDocument/2006/relationships/image" Target="media/image178.png"/><Relationship Id="rId264" Type="http://schemas.openxmlformats.org/officeDocument/2006/relationships/image" Target="media/image199.png"/><Relationship Id="rId285" Type="http://schemas.openxmlformats.org/officeDocument/2006/relationships/image" Target="media/image221.jpeg"/><Relationship Id="rId17" Type="http://schemas.openxmlformats.org/officeDocument/2006/relationships/image" Target="media/image5.png"/><Relationship Id="rId38" Type="http://schemas.openxmlformats.org/officeDocument/2006/relationships/image" Target="media/image260.png"/><Relationship Id="rId59" Type="http://schemas.microsoft.com/office/2007/relationships/hdphoto" Target="media/hdphoto4.wdp"/><Relationship Id="rId103" Type="http://schemas.openxmlformats.org/officeDocument/2006/relationships/image" Target="media/image61.png"/><Relationship Id="rId124" Type="http://schemas.openxmlformats.org/officeDocument/2006/relationships/image" Target="media/image77.png"/><Relationship Id="rId70" Type="http://schemas.openxmlformats.org/officeDocument/2006/relationships/image" Target="media/image32.png"/><Relationship Id="rId91" Type="http://schemas.openxmlformats.org/officeDocument/2006/relationships/image" Target="media/image49.jpeg"/><Relationship Id="rId145" Type="http://schemas.openxmlformats.org/officeDocument/2006/relationships/image" Target="media/image95.png"/><Relationship Id="rId166" Type="http://schemas.openxmlformats.org/officeDocument/2006/relationships/hyperlink" Target="http://www.dawliatraining.com" TargetMode="External"/><Relationship Id="rId187" Type="http://schemas.openxmlformats.org/officeDocument/2006/relationships/image" Target="media/image122.svg"/><Relationship Id="rId1" Type="http://schemas.openxmlformats.org/officeDocument/2006/relationships/customXml" Target="../customXml/item1.xml"/><Relationship Id="rId212" Type="http://schemas.openxmlformats.org/officeDocument/2006/relationships/image" Target="media/image146.png"/><Relationship Id="rId233" Type="http://schemas.openxmlformats.org/officeDocument/2006/relationships/image" Target="media/image168.png"/><Relationship Id="rId254" Type="http://schemas.openxmlformats.org/officeDocument/2006/relationships/image" Target="media/image189.png"/><Relationship Id="rId28" Type="http://schemas.openxmlformats.org/officeDocument/2006/relationships/image" Target="media/image11.png"/><Relationship Id="rId49" Type="http://schemas.openxmlformats.org/officeDocument/2006/relationships/footer" Target="footer1.xml"/><Relationship Id="rId114" Type="http://schemas.openxmlformats.org/officeDocument/2006/relationships/hyperlink" Target="http://www.dawliatraining.com" TargetMode="External"/><Relationship Id="rId275" Type="http://schemas.openxmlformats.org/officeDocument/2006/relationships/image" Target="media/image211.png"/><Relationship Id="rId60" Type="http://schemas.openxmlformats.org/officeDocument/2006/relationships/hyperlink" Target="http://www.dawliatraining.com" TargetMode="External"/><Relationship Id="rId81" Type="http://schemas.openxmlformats.org/officeDocument/2006/relationships/image" Target="media/image42.png"/><Relationship Id="rId135" Type="http://schemas.openxmlformats.org/officeDocument/2006/relationships/image" Target="media/image88.png"/><Relationship Id="rId156" Type="http://schemas.openxmlformats.org/officeDocument/2006/relationships/hyperlink" Target="http://www.dawliatraining.com" TargetMode="External"/><Relationship Id="rId177" Type="http://schemas.openxmlformats.org/officeDocument/2006/relationships/image" Target="media/image111.png"/><Relationship Id="rId198" Type="http://schemas.openxmlformats.org/officeDocument/2006/relationships/image" Target="media/image133.png"/><Relationship Id="rId202" Type="http://schemas.openxmlformats.org/officeDocument/2006/relationships/image" Target="media/image138.png"/><Relationship Id="rId223" Type="http://schemas.openxmlformats.org/officeDocument/2006/relationships/image" Target="media/image158.png"/><Relationship Id="rId244" Type="http://schemas.openxmlformats.org/officeDocument/2006/relationships/image" Target="media/image179.png"/><Relationship Id="rId18" Type="http://schemas.openxmlformats.org/officeDocument/2006/relationships/hyperlink" Target="http://www.dawliatraining.com" TargetMode="External"/><Relationship Id="rId39" Type="http://schemas.openxmlformats.org/officeDocument/2006/relationships/image" Target="media/image17.png"/><Relationship Id="rId265" Type="http://schemas.openxmlformats.org/officeDocument/2006/relationships/image" Target="media/image201.png"/><Relationship Id="rId286" Type="http://schemas.openxmlformats.org/officeDocument/2006/relationships/image" Target="media/image219.png"/><Relationship Id="rId50" Type="http://schemas.openxmlformats.org/officeDocument/2006/relationships/footer" Target="footer2.xml"/><Relationship Id="rId104" Type="http://schemas.openxmlformats.org/officeDocument/2006/relationships/image" Target="media/image62.png"/><Relationship Id="rId125" Type="http://schemas.openxmlformats.org/officeDocument/2006/relationships/image" Target="media/image78.png"/><Relationship Id="rId146" Type="http://schemas.openxmlformats.org/officeDocument/2006/relationships/image" Target="media/image96.png"/><Relationship Id="rId167" Type="http://schemas.openxmlformats.org/officeDocument/2006/relationships/hyperlink" Target="http://www.dawliatraining.com" TargetMode="External"/><Relationship Id="rId188" Type="http://schemas.openxmlformats.org/officeDocument/2006/relationships/image" Target="media/image123.png"/><Relationship Id="rId71" Type="http://schemas.openxmlformats.org/officeDocument/2006/relationships/image" Target="media/image33.png"/><Relationship Id="rId92" Type="http://schemas.openxmlformats.org/officeDocument/2006/relationships/image" Target="media/image50.png"/><Relationship Id="rId213" Type="http://schemas.openxmlformats.org/officeDocument/2006/relationships/image" Target="media/image147.png"/><Relationship Id="rId234"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hyperlink" Target="http://www.dawliatraining.com" TargetMode="External"/><Relationship Id="rId255" Type="http://schemas.openxmlformats.org/officeDocument/2006/relationships/image" Target="media/image190.png"/><Relationship Id="rId276" Type="http://schemas.openxmlformats.org/officeDocument/2006/relationships/image" Target="media/image212.png"/><Relationship Id="rId40" Type="http://schemas.openxmlformats.org/officeDocument/2006/relationships/image" Target="media/image280.png"/><Relationship Id="rId115" Type="http://schemas.openxmlformats.org/officeDocument/2006/relationships/image" Target="media/image70.png"/><Relationship Id="rId136" Type="http://schemas.openxmlformats.org/officeDocument/2006/relationships/image" Target="media/image89.png"/><Relationship Id="rId157" Type="http://schemas.openxmlformats.org/officeDocument/2006/relationships/image" Target="media/image98.png"/><Relationship Id="rId178" Type="http://schemas.openxmlformats.org/officeDocument/2006/relationships/image" Target="media/image113.png"/><Relationship Id="rId61" Type="http://schemas.openxmlformats.org/officeDocument/2006/relationships/image" Target="media/image25.png"/><Relationship Id="rId82" Type="http://schemas.openxmlformats.org/officeDocument/2006/relationships/hyperlink" Target="http://www.dawliatraining.com" TargetMode="External"/><Relationship Id="rId199" Type="http://schemas.openxmlformats.org/officeDocument/2006/relationships/image" Target="media/image134.png"/><Relationship Id="rId203" Type="http://schemas.openxmlformats.org/officeDocument/2006/relationships/image" Target="media/image139.png"/><Relationship Id="rId19" Type="http://schemas.openxmlformats.org/officeDocument/2006/relationships/hyperlink" Target="http://www.dawliatraining.com" TargetMode="External"/><Relationship Id="rId224" Type="http://schemas.openxmlformats.org/officeDocument/2006/relationships/image" Target="media/image159.png"/><Relationship Id="rId245" Type="http://schemas.openxmlformats.org/officeDocument/2006/relationships/image" Target="media/image180.png"/><Relationship Id="rId266" Type="http://schemas.openxmlformats.org/officeDocument/2006/relationships/image" Target="media/image202.png"/><Relationship Id="rId287" Type="http://schemas.openxmlformats.org/officeDocument/2006/relationships/image" Target="media/image221.png"/><Relationship Id="rId30" Type="http://schemas.openxmlformats.org/officeDocument/2006/relationships/image" Target="media/image12.png"/><Relationship Id="rId105" Type="http://schemas.openxmlformats.org/officeDocument/2006/relationships/image" Target="media/image71.png"/><Relationship Id="rId126" Type="http://schemas.openxmlformats.org/officeDocument/2006/relationships/image" Target="media/image79.png"/><Relationship Id="rId147" Type="http://schemas.openxmlformats.org/officeDocument/2006/relationships/header" Target="header4.xml"/><Relationship Id="rId168" Type="http://schemas.openxmlformats.org/officeDocument/2006/relationships/hyperlink" Target="http://www.dawliatraining.com" TargetMode="External"/><Relationship Id="rId51" Type="http://schemas.openxmlformats.org/officeDocument/2006/relationships/header" Target="header3.xml"/><Relationship Id="rId72" Type="http://schemas.openxmlformats.org/officeDocument/2006/relationships/image" Target="media/image34.png"/><Relationship Id="rId93" Type="http://schemas.openxmlformats.org/officeDocument/2006/relationships/image" Target="media/image51.png"/><Relationship Id="rId189" Type="http://schemas.openxmlformats.org/officeDocument/2006/relationships/image" Target="media/image124.svg"/><Relationship Id="rId3" Type="http://schemas.openxmlformats.org/officeDocument/2006/relationships/styles" Target="styles.xml"/><Relationship Id="rId214" Type="http://schemas.openxmlformats.org/officeDocument/2006/relationships/image" Target="media/image148.png"/><Relationship Id="rId235" Type="http://schemas.openxmlformats.org/officeDocument/2006/relationships/image" Target="media/image170.png"/><Relationship Id="rId256" Type="http://schemas.openxmlformats.org/officeDocument/2006/relationships/image" Target="media/image191.png"/><Relationship Id="rId277" Type="http://schemas.openxmlformats.org/officeDocument/2006/relationships/image" Target="media/image213.png"/><Relationship Id="rId116" Type="http://schemas.openxmlformats.org/officeDocument/2006/relationships/hyperlink" Target="http://www.dawliatraining.com" TargetMode="External"/><Relationship Id="rId137" Type="http://schemas.openxmlformats.org/officeDocument/2006/relationships/image" Target="media/image90.png"/><Relationship Id="rId158" Type="http://schemas.openxmlformats.org/officeDocument/2006/relationships/image" Target="media/image99.png"/><Relationship Id="rId20" Type="http://schemas.openxmlformats.org/officeDocument/2006/relationships/image" Target="media/image6.png"/><Relationship Id="rId41" Type="http://schemas.openxmlformats.org/officeDocument/2006/relationships/image" Target="media/image18.png"/><Relationship Id="rId62" Type="http://schemas.openxmlformats.org/officeDocument/2006/relationships/image" Target="media/image26.png"/><Relationship Id="rId83" Type="http://schemas.openxmlformats.org/officeDocument/2006/relationships/image" Target="media/image43.png"/><Relationship Id="rId179" Type="http://schemas.openxmlformats.org/officeDocument/2006/relationships/image" Target="media/image114.png"/><Relationship Id="rId190" Type="http://schemas.openxmlformats.org/officeDocument/2006/relationships/image" Target="media/image126.png"/><Relationship Id="rId204" Type="http://schemas.openxmlformats.org/officeDocument/2006/relationships/image" Target="media/image140.png"/><Relationship Id="rId225" Type="http://schemas.openxmlformats.org/officeDocument/2006/relationships/image" Target="media/image160.png"/><Relationship Id="rId246" Type="http://schemas.openxmlformats.org/officeDocument/2006/relationships/image" Target="media/image181.png"/><Relationship Id="rId267" Type="http://schemas.openxmlformats.org/officeDocument/2006/relationships/image" Target="media/image203.png"/><Relationship Id="rId288" Type="http://schemas.openxmlformats.org/officeDocument/2006/relationships/fontTable" Target="fontTable.xml"/><Relationship Id="rId106" Type="http://schemas.openxmlformats.org/officeDocument/2006/relationships/image" Target="media/image63.png"/><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13.png"/><Relationship Id="rId52" Type="http://schemas.openxmlformats.org/officeDocument/2006/relationships/footer" Target="footer3.xml"/><Relationship Id="rId73" Type="http://schemas.openxmlformats.org/officeDocument/2006/relationships/hyperlink" Target="http://www.dawliatraining.com" TargetMode="External"/><Relationship Id="rId94" Type="http://schemas.openxmlformats.org/officeDocument/2006/relationships/image" Target="media/image52.png"/><Relationship Id="rId148" Type="http://schemas.openxmlformats.org/officeDocument/2006/relationships/footer" Target="footer4.xml"/><Relationship Id="rId169" Type="http://schemas.openxmlformats.org/officeDocument/2006/relationships/image" Target="media/image107.png"/><Relationship Id="rId4" Type="http://schemas.openxmlformats.org/officeDocument/2006/relationships/settings" Target="settings.xml"/><Relationship Id="rId180" Type="http://schemas.openxmlformats.org/officeDocument/2006/relationships/image" Target="media/image115.png"/><Relationship Id="rId215" Type="http://schemas.openxmlformats.org/officeDocument/2006/relationships/image" Target="media/image150.png"/><Relationship Id="rId236" Type="http://schemas.openxmlformats.org/officeDocument/2006/relationships/image" Target="media/image171.png"/><Relationship Id="rId257" Type="http://schemas.openxmlformats.org/officeDocument/2006/relationships/image" Target="media/image192.png"/><Relationship Id="rId278" Type="http://schemas.openxmlformats.org/officeDocument/2006/relationships/image" Target="media/image214.jpeg"/><Relationship Id="rId42" Type="http://schemas.openxmlformats.org/officeDocument/2006/relationships/image" Target="media/image300.png"/><Relationship Id="rId84" Type="http://schemas.openxmlformats.org/officeDocument/2006/relationships/image" Target="media/image44.png"/><Relationship Id="rId138" Type="http://schemas.openxmlformats.org/officeDocument/2006/relationships/hyperlink" Target="http://www.dawliatraining.com" TargetMode="External"/><Relationship Id="rId191" Type="http://schemas.openxmlformats.org/officeDocument/2006/relationships/image" Target="media/image127.png"/><Relationship Id="rId205" Type="http://schemas.openxmlformats.org/officeDocument/2006/relationships/image" Target="media/image141.png"/><Relationship Id="rId247" Type="http://schemas.openxmlformats.org/officeDocument/2006/relationships/image" Target="media/image182.png"/><Relationship Id="rId107" Type="http://schemas.openxmlformats.org/officeDocument/2006/relationships/hyperlink" Target="http://www.dawliatraining.com" TargetMode="External"/><Relationship Id="rId289" Type="http://schemas.openxmlformats.org/officeDocument/2006/relationships/theme" Target="theme/theme1.xml"/><Relationship Id="rId11" Type="http://schemas.openxmlformats.org/officeDocument/2006/relationships/hyperlink" Target="http://www.dawliatraining.com" TargetMode="External"/><Relationship Id="rId53" Type="http://schemas.openxmlformats.org/officeDocument/2006/relationships/image" Target="media/image22.png"/><Relationship Id="rId149" Type="http://schemas.openxmlformats.org/officeDocument/2006/relationships/image" Target="media/image96.jpeg"/><Relationship Id="rId95" Type="http://schemas.openxmlformats.org/officeDocument/2006/relationships/image" Target="media/image54.png"/><Relationship Id="rId160" Type="http://schemas.openxmlformats.org/officeDocument/2006/relationships/image" Target="media/image101.png"/><Relationship Id="rId216" Type="http://schemas.openxmlformats.org/officeDocument/2006/relationships/image" Target="media/image151.png"/><Relationship Id="rId258" Type="http://schemas.openxmlformats.org/officeDocument/2006/relationships/image" Target="media/image193.png"/><Relationship Id="rId22" Type="http://schemas.openxmlformats.org/officeDocument/2006/relationships/image" Target="media/image8.png"/><Relationship Id="rId64" Type="http://schemas.openxmlformats.org/officeDocument/2006/relationships/image" Target="media/image27.png"/><Relationship Id="rId118" Type="http://schemas.openxmlformats.org/officeDocument/2006/relationships/image" Target="media/image73.png"/><Relationship Id="rId171" Type="http://schemas.openxmlformats.org/officeDocument/2006/relationships/image" Target="media/image108.jpeg"/><Relationship Id="rId227" Type="http://schemas.openxmlformats.org/officeDocument/2006/relationships/image" Target="media/image162.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30</TotalTime>
  <Pages>163</Pages>
  <Words>15921</Words>
  <Characters>90752</Characters>
  <Application>Microsoft Office Word</Application>
  <DocSecurity>0</DocSecurity>
  <Lines>756</Lines>
  <Paragraphs>212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106461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5</cp:revision>
  <cp:lastPrinted>2025-11-14T06:38:00Z</cp:lastPrinted>
  <dcterms:created xsi:type="dcterms:W3CDTF">2025-11-14T06:40:00Z</dcterms:created>
  <dcterms:modified xsi:type="dcterms:W3CDTF">2026-03-08T08:07:00Z</dcterms:modified>
</cp:coreProperties>
</file>